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868" w:tblpY="-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2126"/>
      </w:tblGrid>
      <w:tr w:rsidR="008F23DB" w:rsidRPr="0060524F" w:rsidTr="00DA55FA">
        <w:trPr>
          <w:trHeight w:val="47"/>
        </w:trPr>
        <w:tc>
          <w:tcPr>
            <w:tcW w:w="1951" w:type="dxa"/>
            <w:vAlign w:val="center"/>
          </w:tcPr>
          <w:p w:rsidR="008F23DB" w:rsidRPr="0060524F" w:rsidRDefault="008F23DB" w:rsidP="00DA55FA">
            <w:pPr>
              <w:ind w:right="-108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24F">
              <w:rPr>
                <w:rFonts w:ascii="Arial" w:hAnsi="Arial" w:cs="Arial"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2126" w:type="dxa"/>
            <w:vAlign w:val="center"/>
          </w:tcPr>
          <w:p w:rsidR="008F23DB" w:rsidRPr="0060524F" w:rsidRDefault="008F23DB" w:rsidP="00DA55FA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F23DB" w:rsidRPr="0060524F" w:rsidTr="00DA55FA">
        <w:trPr>
          <w:trHeight w:val="502"/>
        </w:trPr>
        <w:tc>
          <w:tcPr>
            <w:tcW w:w="1951" w:type="dxa"/>
            <w:vAlign w:val="center"/>
          </w:tcPr>
          <w:p w:rsidR="008F23DB" w:rsidRPr="0060524F" w:rsidRDefault="008F23DB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24F">
              <w:rPr>
                <w:rFonts w:ascii="Arial" w:hAnsi="Arial" w:cs="Arial"/>
                <w:color w:val="000000"/>
                <w:sz w:val="20"/>
                <w:szCs w:val="20"/>
              </w:rPr>
              <w:t>ALDIĞI NOT</w:t>
            </w:r>
          </w:p>
        </w:tc>
        <w:tc>
          <w:tcPr>
            <w:tcW w:w="2126" w:type="dxa"/>
          </w:tcPr>
          <w:p w:rsidR="008F23DB" w:rsidRPr="0060524F" w:rsidRDefault="008F23DB" w:rsidP="00DA55FA">
            <w:pPr>
              <w:jc w:val="center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</w:tc>
      </w:tr>
    </w:tbl>
    <w:tbl>
      <w:tblPr>
        <w:tblpPr w:leftFromText="141" w:rightFromText="141" w:vertAnchor="text" w:horzAnchor="margin" w:tblpY="-2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2671"/>
      </w:tblGrid>
      <w:tr w:rsidR="008F23DB" w:rsidRPr="0060524F" w:rsidTr="00DA55FA">
        <w:trPr>
          <w:trHeight w:val="166"/>
        </w:trPr>
        <w:tc>
          <w:tcPr>
            <w:tcW w:w="1548" w:type="dxa"/>
            <w:vAlign w:val="center"/>
          </w:tcPr>
          <w:p w:rsidR="008F23DB" w:rsidRPr="0060524F" w:rsidRDefault="008F23DB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24F">
              <w:rPr>
                <w:rFonts w:ascii="Arial" w:hAnsi="Arial" w:cs="Arial"/>
                <w:color w:val="000000"/>
                <w:sz w:val="20"/>
                <w:szCs w:val="20"/>
              </w:rPr>
              <w:t>SINIF VE NO:</w:t>
            </w:r>
          </w:p>
        </w:tc>
        <w:tc>
          <w:tcPr>
            <w:tcW w:w="2671" w:type="dxa"/>
          </w:tcPr>
          <w:p w:rsidR="008F23DB" w:rsidRPr="0060524F" w:rsidRDefault="008F23DB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F23DB" w:rsidRPr="0060524F" w:rsidTr="00DA55FA">
        <w:trPr>
          <w:trHeight w:val="476"/>
        </w:trPr>
        <w:tc>
          <w:tcPr>
            <w:tcW w:w="1548" w:type="dxa"/>
            <w:vAlign w:val="center"/>
          </w:tcPr>
          <w:p w:rsidR="008F23DB" w:rsidRPr="0060524F" w:rsidRDefault="008F23DB" w:rsidP="00DA55F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524F">
              <w:rPr>
                <w:rFonts w:ascii="Arial" w:hAnsi="Arial" w:cs="Arial"/>
                <w:color w:val="000000"/>
                <w:sz w:val="20"/>
                <w:szCs w:val="20"/>
              </w:rPr>
              <w:t>ADI SOYADI:</w:t>
            </w:r>
          </w:p>
        </w:tc>
        <w:tc>
          <w:tcPr>
            <w:tcW w:w="2671" w:type="dxa"/>
          </w:tcPr>
          <w:p w:rsidR="008F23DB" w:rsidRPr="0060524F" w:rsidRDefault="008F23DB" w:rsidP="00DA55F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8F23DB" w:rsidRDefault="008F23DB" w:rsidP="00C2308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alt="MEBlogo" style="position:absolute;left:0;text-align:left;margin-left:10.55pt;margin-top:-19.35pt;width:73.5pt;height:61.5pt;z-index:251635200;visibility:visible;mso-position-horizontal-relative:text;mso-position-vertical-relative:text" o:allowoverlap="f" filled="t" fillcolor="black">
            <v:imagedata r:id="rId4" o:title="" grayscale="t"/>
            <w10:wrap type="square"/>
          </v:shape>
        </w:pict>
      </w:r>
      <w:r w:rsidRPr="001600B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F23DB" w:rsidRDefault="008F23DB" w:rsidP="00C23083">
      <w:pPr>
        <w:jc w:val="right"/>
        <w:rPr>
          <w:rFonts w:ascii="Times New Roman" w:hAnsi="Times New Roman"/>
          <w:b/>
          <w:sz w:val="24"/>
          <w:szCs w:val="24"/>
        </w:rPr>
      </w:pPr>
    </w:p>
    <w:p w:rsidR="008F23DB" w:rsidRPr="00410C0C" w:rsidRDefault="008F23DB" w:rsidP="00C23083">
      <w:pPr>
        <w:jc w:val="righ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     </w:t>
      </w:r>
      <w:r w:rsidRPr="00410C0C">
        <w:rPr>
          <w:rFonts w:ascii="Times New Roman" w:hAnsi="Times New Roman"/>
          <w:b/>
          <w:sz w:val="24"/>
          <w:szCs w:val="24"/>
          <w:u w:val="single"/>
        </w:rPr>
        <w:t xml:space="preserve">BAŞARILAR. DİKKATLİ </w:t>
      </w:r>
      <w:r>
        <w:rPr>
          <w:rFonts w:ascii="Times New Roman" w:hAnsi="Times New Roman"/>
          <w:b/>
          <w:sz w:val="24"/>
          <w:szCs w:val="24"/>
          <w:u w:val="single"/>
        </w:rPr>
        <w:t>O</w:t>
      </w:r>
      <w:r w:rsidRPr="00410C0C">
        <w:rPr>
          <w:rFonts w:ascii="Times New Roman" w:hAnsi="Times New Roman"/>
          <w:b/>
          <w:sz w:val="24"/>
          <w:szCs w:val="24"/>
          <w:u w:val="single"/>
        </w:rPr>
        <w:t>KUYALIM.</w:t>
      </w:r>
    </w:p>
    <w:p w:rsidR="008F23DB" w:rsidRDefault="008F23DB" w:rsidP="00C23083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ARILI </w:t>
      </w:r>
      <w:r w:rsidRPr="00410C0C">
        <w:rPr>
          <w:rFonts w:ascii="Times New Roman" w:hAnsi="Times New Roman"/>
          <w:b/>
          <w:sz w:val="26"/>
          <w:szCs w:val="26"/>
        </w:rPr>
        <w:t>İ</w:t>
      </w:r>
      <w:r>
        <w:rPr>
          <w:rFonts w:ascii="Times New Roman" w:hAnsi="Times New Roman"/>
          <w:b/>
          <w:sz w:val="26"/>
          <w:szCs w:val="26"/>
        </w:rPr>
        <w:t>LKOKULU 4. SINIF MATEMATİK</w:t>
      </w:r>
      <w:r w:rsidRPr="00410C0C">
        <w:rPr>
          <w:rFonts w:ascii="Times New Roman" w:hAnsi="Times New Roman"/>
          <w:b/>
          <w:sz w:val="26"/>
          <w:szCs w:val="26"/>
        </w:rPr>
        <w:t xml:space="preserve"> 1. DÖNEM 1. YAZILI</w:t>
      </w:r>
      <w:r>
        <w:rPr>
          <w:rFonts w:ascii="Times New Roman" w:hAnsi="Times New Roman"/>
          <w:b/>
          <w:sz w:val="26"/>
          <w:szCs w:val="26"/>
        </w:rPr>
        <w:t>SI</w:t>
      </w:r>
    </w:p>
    <w:p w:rsidR="008F23DB" w:rsidRDefault="008F23DB" w:rsidP="00C23083">
      <w:pPr>
        <w:tabs>
          <w:tab w:val="left" w:pos="2325"/>
          <w:tab w:val="left" w:pos="4200"/>
          <w:tab w:val="left" w:pos="6120"/>
        </w:tabs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78.85pt;margin-top:16.5pt;width:1in;height:54pt;z-index:251639296"/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24.1pt;margin-top:16.5pt;width:42.75pt;height:45.75pt;flip:y;z-index:251641344" o:connectortype="straight">
            <v:stroke endarrow="block"/>
          </v:shape>
        </w:pict>
      </w:r>
      <w:r>
        <w:rPr>
          <w:noProof/>
        </w:rPr>
        <w:pict>
          <v:rect id="_x0000_s1029" style="position:absolute;margin-left:312.35pt;margin-top:16.5pt;width:54.95pt;height:54pt;z-index:251640320"/>
        </w:pict>
      </w:r>
      <w:r>
        <w:rPr>
          <w:noProof/>
        </w:rPr>
        <w:pict>
          <v:shape id="_x0000_s1030" type="#_x0000_t32" style="position:absolute;margin-left:18.55pt;margin-top:16.5pt;width:95.8pt;height:54pt;flip:y;z-index:251643392" o:connectortype="straight"/>
        </w:pict>
      </w:r>
      <w:r>
        <w:rPr>
          <w:noProof/>
        </w:rPr>
        <w:pict>
          <v:rect id="_x0000_s1031" style="position:absolute;margin-left:18.55pt;margin-top:16.5pt;width:95.8pt;height:54pt;z-index:251638272"/>
        </w:pict>
      </w:r>
      <w:r>
        <w:t xml:space="preserve">       A                                    D</w:t>
      </w:r>
      <w:r>
        <w:tab/>
        <w:t>D</w:t>
      </w:r>
      <w:r>
        <w:tab/>
        <w:t xml:space="preserve">L                        U                     </w:t>
      </w:r>
    </w:p>
    <w:p w:rsidR="008F23DB" w:rsidRDefault="008F23DB" w:rsidP="00C23083">
      <w:pPr>
        <w:tabs>
          <w:tab w:val="left" w:pos="6020"/>
        </w:tabs>
        <w:jc w:val="center"/>
      </w:pPr>
    </w:p>
    <w:p w:rsidR="008F23DB" w:rsidRDefault="008F23DB" w:rsidP="00C23083">
      <w:pPr>
        <w:tabs>
          <w:tab w:val="left" w:pos="8325"/>
        </w:tabs>
      </w:pPr>
      <w:r>
        <w:rPr>
          <w:noProof/>
        </w:rPr>
        <w:pict>
          <v:shape id="_x0000_s1032" type="#_x0000_t32" style="position:absolute;margin-left:424.1pt;margin-top:11.4pt;width:1in;height:0;z-index:251642368" o:connectortype="straight">
            <v:stroke endarrow="block"/>
          </v:shape>
        </w:pict>
      </w:r>
      <w:r>
        <w:tab/>
        <w:t>K</w:t>
      </w:r>
    </w:p>
    <w:p w:rsidR="008F23DB" w:rsidRPr="001600B9" w:rsidRDefault="008F23DB" w:rsidP="00C23083">
      <w:pPr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   B    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1600B9">
        <w:rPr>
          <w:rFonts w:ascii="Times New Roman" w:hAnsi="Times New Roman"/>
          <w:sz w:val="26"/>
          <w:szCs w:val="26"/>
        </w:rPr>
        <w:t xml:space="preserve"> C                 </w:t>
      </w:r>
      <w:r>
        <w:rPr>
          <w:rFonts w:ascii="Times New Roman" w:hAnsi="Times New Roman"/>
          <w:sz w:val="26"/>
          <w:szCs w:val="26"/>
        </w:rPr>
        <w:t>E</w:t>
      </w:r>
      <w:r w:rsidRPr="001600B9">
        <w:rPr>
          <w:rFonts w:ascii="Times New Roman" w:hAnsi="Times New Roman"/>
          <w:sz w:val="26"/>
          <w:szCs w:val="26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>F</w:t>
      </w:r>
      <w:r w:rsidRPr="001600B9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  Y              </w:t>
      </w:r>
      <w:r w:rsidRPr="001600B9">
        <w:rPr>
          <w:rFonts w:ascii="Times New Roman" w:hAnsi="Times New Roman"/>
          <w:sz w:val="26"/>
          <w:szCs w:val="26"/>
        </w:rPr>
        <w:t>T</w:t>
      </w:r>
    </w:p>
    <w:p w:rsidR="008F23DB" w:rsidRPr="00AF350D" w:rsidRDefault="008F23DB" w:rsidP="00C23083">
      <w:pPr>
        <w:pStyle w:val="NoSpacing"/>
        <w:rPr>
          <w:b/>
          <w:color w:val="FF0000"/>
          <w:sz w:val="26"/>
          <w:szCs w:val="26"/>
        </w:rPr>
      </w:pPr>
      <w:r w:rsidRPr="00AF350D">
        <w:rPr>
          <w:b/>
          <w:sz w:val="26"/>
          <w:szCs w:val="26"/>
        </w:rPr>
        <w:t xml:space="preserve">1.  Yukarıdaki şekillere göre aşağıdaki cümlelerin başına </w:t>
      </w:r>
      <w:r w:rsidRPr="00AF350D">
        <w:rPr>
          <w:b/>
          <w:sz w:val="26"/>
          <w:szCs w:val="26"/>
          <w:u w:val="single"/>
        </w:rPr>
        <w:t>yanlışsa</w:t>
      </w:r>
      <w:r w:rsidRPr="00AF350D">
        <w:rPr>
          <w:b/>
          <w:sz w:val="26"/>
          <w:szCs w:val="26"/>
        </w:rPr>
        <w:t xml:space="preserve"> “Y”, </w:t>
      </w:r>
      <w:r w:rsidRPr="00AF350D">
        <w:rPr>
          <w:b/>
          <w:sz w:val="26"/>
          <w:szCs w:val="26"/>
          <w:u w:val="single"/>
        </w:rPr>
        <w:t>doğruysa</w:t>
      </w:r>
      <w:r w:rsidRPr="00AF350D">
        <w:rPr>
          <w:b/>
          <w:sz w:val="26"/>
          <w:szCs w:val="26"/>
        </w:rPr>
        <w:t xml:space="preserve"> “D” yazınız. (1</w:t>
      </w:r>
      <w:r>
        <w:rPr>
          <w:b/>
          <w:sz w:val="26"/>
          <w:szCs w:val="26"/>
        </w:rPr>
        <w:t>0</w:t>
      </w:r>
      <w:r w:rsidRPr="00AF350D">
        <w:rPr>
          <w:b/>
          <w:sz w:val="26"/>
          <w:szCs w:val="26"/>
        </w:rPr>
        <w:t xml:space="preserve"> puan)</w:t>
      </w:r>
    </w:p>
    <w:p w:rsidR="008F23DB" w:rsidRPr="001600B9" w:rsidRDefault="008F23DB" w:rsidP="00C23083">
      <w:pPr>
        <w:pStyle w:val="NoSpacing"/>
        <w:rPr>
          <w:rFonts w:ascii="Times New Roman" w:hAnsi="Times New Roman"/>
          <w:color w:val="FF0000"/>
          <w:sz w:val="16"/>
          <w:szCs w:val="16"/>
        </w:rPr>
      </w:pPr>
    </w:p>
    <w:p w:rsidR="008F23DB" w:rsidRPr="001600B9" w:rsidRDefault="008F23DB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)   [BD]</w:t>
      </w:r>
      <w:r w:rsidRPr="001600B9">
        <w:rPr>
          <w:rFonts w:ascii="Times New Roman" w:hAnsi="Times New Roman"/>
          <w:sz w:val="26"/>
          <w:szCs w:val="26"/>
        </w:rPr>
        <w:t>,  ABCD dikdörtgenin bir köşegenidir.</w:t>
      </w:r>
    </w:p>
    <w:p w:rsidR="008F23DB" w:rsidRPr="001600B9" w:rsidRDefault="008F23DB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Yukarıdaki karenin isimlerinden biri  ULTY  karesidir.</w:t>
      </w:r>
    </w:p>
    <w:p w:rsidR="008F23DB" w:rsidRPr="001600B9" w:rsidRDefault="008F23DB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      )   s( </w:t>
      </w:r>
      <w:r>
        <w:rPr>
          <w:rFonts w:ascii="Times New Roman" w:hAnsi="Times New Roman"/>
          <w:sz w:val="32"/>
          <w:szCs w:val="26"/>
        </w:rPr>
        <w:t>K</w:t>
      </w:r>
      <w:r w:rsidRPr="001600B9">
        <w:rPr>
          <w:rFonts w:ascii="Times New Roman" w:hAnsi="Times New Roman"/>
          <w:sz w:val="26"/>
          <w:szCs w:val="26"/>
        </w:rPr>
        <w:t xml:space="preserve"> ) = 60</w:t>
      </w:r>
      <w:r w:rsidRPr="001600B9">
        <w:rPr>
          <w:rFonts w:ascii="Times New Roman" w:hAnsi="Times New Roman"/>
          <w:sz w:val="26"/>
          <w:szCs w:val="26"/>
          <w:vertAlign w:val="superscript"/>
        </w:rPr>
        <w:t xml:space="preserve">o </w:t>
      </w:r>
      <w:r w:rsidRPr="001600B9">
        <w:rPr>
          <w:rFonts w:ascii="Times New Roman" w:hAnsi="Times New Roman"/>
          <w:sz w:val="26"/>
          <w:szCs w:val="26"/>
        </w:rPr>
        <w:t xml:space="preserve"> dir.</w:t>
      </w:r>
    </w:p>
    <w:p w:rsidR="008F23DB" w:rsidRPr="001600B9" w:rsidRDefault="008F23DB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ABCD dikdörtgeninin bütün açıları dik açı değildir.</w:t>
      </w:r>
    </w:p>
    <w:p w:rsidR="008F23DB" w:rsidRPr="001600B9" w:rsidRDefault="008F23DB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 K açısı, geniş açıdır.</w:t>
      </w:r>
    </w:p>
    <w:p w:rsidR="008F23DB" w:rsidRPr="001600B9" w:rsidRDefault="008F23DB" w:rsidP="00C23083">
      <w:pPr>
        <w:pStyle w:val="NoSpacing"/>
        <w:spacing w:line="360" w:lineRule="auto"/>
        <w:ind w:firstLine="708"/>
        <w:rPr>
          <w:rFonts w:ascii="Times New Roman" w:hAnsi="Times New Roman"/>
          <w:sz w:val="26"/>
          <w:szCs w:val="26"/>
        </w:rPr>
      </w:pPr>
      <w:r w:rsidRPr="001600B9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600B9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 xml:space="preserve">      </w:t>
      </w:r>
      <w:r w:rsidRPr="001600B9">
        <w:rPr>
          <w:rFonts w:ascii="Times New Roman" w:hAnsi="Times New Roman"/>
          <w:sz w:val="26"/>
          <w:szCs w:val="26"/>
        </w:rPr>
        <w:t>)  [</w:t>
      </w:r>
      <w:r>
        <w:rPr>
          <w:rFonts w:ascii="Times New Roman" w:hAnsi="Times New Roman"/>
          <w:sz w:val="26"/>
          <w:szCs w:val="26"/>
        </w:rPr>
        <w:t>UT</w:t>
      </w:r>
      <w:r w:rsidRPr="001600B9">
        <w:rPr>
          <w:rFonts w:ascii="Times New Roman" w:hAnsi="Times New Roman"/>
          <w:sz w:val="26"/>
          <w:szCs w:val="26"/>
        </w:rPr>
        <w:t>]</w:t>
      </w:r>
      <w:r>
        <w:rPr>
          <w:rFonts w:ascii="Times New Roman" w:hAnsi="Times New Roman"/>
          <w:sz w:val="26"/>
          <w:szCs w:val="26"/>
        </w:rPr>
        <w:t xml:space="preserve">,  YTUL karesinin kenarını oluşturur. </w:t>
      </w:r>
      <w:r w:rsidRPr="001600B9">
        <w:rPr>
          <w:rFonts w:ascii="Times New Roman" w:hAnsi="Times New Roman"/>
          <w:sz w:val="26"/>
          <w:szCs w:val="26"/>
        </w:rPr>
        <w:t xml:space="preserve"> </w:t>
      </w:r>
    </w:p>
    <w:p w:rsidR="008F23DB" w:rsidRDefault="008F23DB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  <w:t xml:space="preserve"> (      )  FDE üçgenin  3 tane köşegeni vardır.</w:t>
      </w:r>
    </w:p>
    <w:p w:rsidR="008F23DB" w:rsidRDefault="008F23DB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(      )  UTYL karesi UYLT karesi şeklinde de isimlendirilebilir.</w:t>
      </w:r>
    </w:p>
    <w:p w:rsidR="008F23DB" w:rsidRDefault="008F23DB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(      )  LUYT karesinin [UY] ve [LT] olmak üzere  iki adet köşegeni vardır.</w:t>
      </w:r>
    </w:p>
    <w:p w:rsidR="008F23DB" w:rsidRPr="00396DB3" w:rsidRDefault="008F23DB" w:rsidP="00C23083">
      <w:pPr>
        <w:pStyle w:val="NoSpacing"/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(      ) DEF üçgeninin iç açıları toplamı 150</w:t>
      </w:r>
      <w:r>
        <w:rPr>
          <w:rFonts w:ascii="Times New Roman" w:hAnsi="Times New Roman"/>
          <w:sz w:val="26"/>
          <w:szCs w:val="26"/>
          <w:vertAlign w:val="superscript"/>
        </w:rPr>
        <w:t>0</w:t>
      </w:r>
      <w:r>
        <w:rPr>
          <w:rFonts w:ascii="Times New Roman" w:hAnsi="Times New Roman"/>
          <w:sz w:val="26"/>
          <w:szCs w:val="26"/>
        </w:rPr>
        <w:t>’ dir.</w:t>
      </w:r>
    </w:p>
    <w:p w:rsidR="008F23DB" w:rsidRPr="00AF350D" w:rsidRDefault="008F23DB" w:rsidP="00C23083">
      <w:pPr>
        <w:pStyle w:val="NoSpacing"/>
        <w:rPr>
          <w:b/>
          <w:sz w:val="28"/>
          <w:szCs w:val="26"/>
        </w:rPr>
      </w:pPr>
      <w:r w:rsidRPr="00AF350D">
        <w:rPr>
          <w:b/>
          <w:sz w:val="28"/>
          <w:szCs w:val="26"/>
        </w:rPr>
        <w:t xml:space="preserve">2. Aşağıda çizilmiş olan açları açıölçer ile ölçerek ölçülerini yazınız. </w:t>
      </w:r>
      <w:r w:rsidRPr="00A96312">
        <w:rPr>
          <w:b/>
          <w:sz w:val="28"/>
          <w:szCs w:val="26"/>
        </w:rPr>
        <w:t>(10 puan)</w:t>
      </w:r>
    </w:p>
    <w:p w:rsidR="008F23DB" w:rsidRPr="00792898" w:rsidRDefault="008F23DB" w:rsidP="00C23083">
      <w:pPr>
        <w:pStyle w:val="NoSpacing"/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33" type="#_x0000_t32" style="position:absolute;margin-left:18.55pt;margin-top:3.5pt;width:29.9pt;height:72.95pt;flip:y;z-index:25163622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282.45pt;margin-top:8.75pt;width:29.9pt;height:75.1pt;flip:x y;z-index:251646464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311pt;margin-top:8.75pt;width:28.6pt;height:75.1pt;flip:y;z-index:251647488" o:connectortype="straight">
            <v:stroke endarrow="block"/>
          </v:shape>
        </w:pict>
      </w:r>
    </w:p>
    <w:p w:rsidR="008F23DB" w:rsidRPr="005556D6" w:rsidRDefault="008F23DB" w:rsidP="00C23083">
      <w:pPr>
        <w:rPr>
          <w:rFonts w:ascii="Comic Sans MS" w:hAnsi="Comic Sans MS"/>
        </w:rPr>
      </w:pPr>
      <w:r>
        <w:rPr>
          <w:noProof/>
        </w:rPr>
        <w:pict>
          <v:shape id="_x0000_s1036" type="#_x0000_t32" style="position:absolute;margin-left:97.2pt;margin-top:-.15pt;width:91.5pt;height:0;flip:x;z-index:251645440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188.7pt;margin-top:-.15pt;width:74.35pt;height:43.45pt;z-index:251644416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508.2pt;margin-top:-.15pt;width:42.75pt;height:82.45pt;z-index:25165158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476.3pt;margin-top:-.15pt;width:31.9pt;height:82.45pt;flip:x;z-index:25165056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385.95pt;margin-top:-.15pt;width:.75pt;height:73.5pt;z-index:251648512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386.7pt;margin-top:-.15pt;width:75.15pt;height:0;z-index:251649536" o:connectortype="straight">
            <v:stroke endarrow="block"/>
          </v:shape>
        </w:pict>
      </w:r>
    </w:p>
    <w:p w:rsidR="008F23DB" w:rsidRPr="005556D6" w:rsidRDefault="008F23DB" w:rsidP="00C23083">
      <w:pPr>
        <w:rPr>
          <w:rFonts w:ascii="Comic Sans MS" w:hAnsi="Comic Sans MS"/>
        </w:rPr>
      </w:pPr>
      <w:r>
        <w:rPr>
          <w:noProof/>
        </w:rPr>
        <w:pict>
          <v:shape id="_x0000_s1042" type="#_x0000_t32" style="position:absolute;margin-left:18.55pt;margin-top:2.95pt;width:83.15pt;height:30.9pt;flip:y;z-index:251637248" o:connectortype="straight">
            <v:stroke endarrow="block"/>
          </v:shape>
        </w:pict>
      </w:r>
    </w:p>
    <w:p w:rsidR="008F23DB" w:rsidRDefault="008F23DB" w:rsidP="00C23083">
      <w:pPr>
        <w:rPr>
          <w:rFonts w:ascii="Comic Sans MS" w:hAnsi="Comic Sans MS"/>
        </w:rPr>
      </w:pPr>
    </w:p>
    <w:p w:rsidR="008F23DB" w:rsidRPr="0025232E" w:rsidRDefault="008F23DB" w:rsidP="00AF350D">
      <w:pPr>
        <w:tabs>
          <w:tab w:val="left" w:pos="8790"/>
        </w:tabs>
        <w:ind w:left="-36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3. </w:t>
      </w:r>
      <w:r w:rsidRPr="00C36C60">
        <w:rPr>
          <w:b/>
          <w:i/>
          <w:sz w:val="28"/>
          <w:szCs w:val="28"/>
        </w:rPr>
        <w:t>Yandaki resme göre aşağıdaki boşlukları tamamlayınız.</w:t>
      </w:r>
      <w:r>
        <w:rPr>
          <w:b/>
          <w:i/>
          <w:sz w:val="28"/>
          <w:szCs w:val="28"/>
        </w:rPr>
        <w:t xml:space="preserve"> (10 puan)</w:t>
      </w:r>
    </w:p>
    <w:p w:rsidR="008F23DB" w:rsidRPr="00C36C60" w:rsidRDefault="008F23DB" w:rsidP="00AF350D">
      <w:pPr>
        <w:tabs>
          <w:tab w:val="left" w:pos="8790"/>
        </w:tabs>
        <w:rPr>
          <w:sz w:val="4"/>
          <w:szCs w:val="4"/>
        </w:rPr>
      </w:pPr>
      <w:r>
        <w:rPr>
          <w:noProof/>
        </w:rPr>
        <w:pict>
          <v:group id="_x0000_s1043" style="position:absolute;margin-left:250.85pt;margin-top:1.15pt;width:293.35pt;height:149.25pt;z-index:251652608" coordorigin="3551,3731" coordsize="4320,2378">
            <v:group id="_x0000_s1044" style="position:absolute;left:5711;top:3731;width:1800;height:1047" coordorigin="5711,3731" coordsize="1800,1047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45" type="#_x0000_t136" style="position:absolute;left:5891;top:445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P"/>
              </v:shape>
              <v:group id="_x0000_s1046" style="position:absolute;left:5711;top:3731;width:1800;height:1047" coordorigin="6971,6611" coordsize="1800,1047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47" type="#_x0000_t6" style="position:absolute;left:6971;top:6611;width:1800;height:1026" fillcolor="red" strokeweight="1.25pt">
                  <v:fill opacity="19661f"/>
                </v:shape>
                <v:group id="_x0000_s1048" style="position:absolute;left:6971;top:7511;width:147;height:147" coordorigin="5711,4271" coordsize="180,180">
                  <v:line id="_x0000_s1049" style="position:absolute" from="5891,4271" to="5891,4451" strokeweight="1.25pt"/>
                  <v:line id="_x0000_s1050" style="position:absolute;flip:x" from="5711,4271" to="5891,4271" strokeweight="1.25pt"/>
                </v:group>
              </v:group>
            </v:group>
            <v:group id="_x0000_s1051" style="position:absolute;left:3551;top:4091;width:4320;height:2018" coordorigin="3551,4091" coordsize="4320,2018">
              <v:group id="_x0000_s1052" style="position:absolute;left:3551;top:4091;width:4320;height:2018" coordorigin="3551,4091" coordsize="4320,2018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53" type="#_x0000_t8" style="position:absolute;left:3551;top:4991;width:4320;height:1080" fillcolor="#9c0" strokeweight="1.25pt">
                  <v:fill opacity="24904f"/>
                  <v:textbox style="mso-next-textbox:#_x0000_s1053">
                    <w:txbxContent>
                      <w:p w:rsidR="008F23DB" w:rsidRDefault="008F23DB" w:rsidP="00AF350D"/>
                      <w:p w:rsidR="008F23DB" w:rsidRPr="0075520C" w:rsidRDefault="008F23DB" w:rsidP="00AF350D">
                        <w:pPr>
                          <w:rPr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t xml:space="preserve"> </w:t>
                        </w:r>
                        <w:r>
                          <w:rPr>
                            <w:b/>
                            <w:i/>
                            <w:sz w:val="28"/>
                            <w:szCs w:val="28"/>
                          </w:rPr>
                          <w:t xml:space="preserve">                           </w:t>
                        </w:r>
                      </w:p>
                    </w:txbxContent>
                  </v:textbox>
                </v:shape>
                <v:line id="_x0000_s1054" style="position:absolute" from="5711,4091" to="5711,4991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55" type="#_x0000_t19" style="position:absolute;left:5545;top:4821;width:343;height:345;rotation:-14196230fd;flip:x" coordsize="31243,21600" adj="-7658312,-388010,9758" path="wr-11842,,31358,43200,,2330,31243,19372nfewr-11842,,31358,43200,,2330,31243,19372l9758,21600nsxe" filled="t" fillcolor="#9c0" strokecolor="blue" strokeweight="1.25pt">
                  <v:fill opacity="24904f"/>
                  <v:path o:connectlocs="0,2330;31243,19372;9758,21600"/>
                </v:shape>
                <v:shape id="_x0000_s1056" type="#_x0000_t19" style="position:absolute;left:4437;top:5929;width:338;height:180;rotation:14196230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  <v:shape id="_x0000_s1057" type="#_x0000_t19" style="position:absolute;left:3694;top:5028;width:258;height:184;rotation:19795469fd;flip:x y" coordsize="37530,21600" adj="-10238546,-2272786,19767" path="wr-1833,,41367,43200,,12893,37530,9310nfewr-1833,,41367,43200,,12893,37530,9310l19767,21600nsxe" filled="t" fillcolor="#9c0" strokecolor="blue" strokeweight="1.25pt">
                  <v:fill opacity="24904f"/>
                  <v:path o:connectlocs="0,12893;37530,9310;19767,21600"/>
                </v:shape>
                <v:shape id="_x0000_s1058" type="#_x0000_t19" style="position:absolute;left:6611;top:5891;width:338;height:180;rotation:9683205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</v:group>
              <v:shape id="_x0000_s1059" type="#_x0000_t136" style="position:absolute;left:64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R"/>
              </v:shape>
              <v:shape id="_x0000_s1060" type="#_x0000_t136" style="position:absolute;left:5531;top:5171;width:227;height:20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T"/>
              </v:shape>
              <v:shape id="_x0000_s1061" type="#_x0000_t136" style="position:absolute;left:3911;top:499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S"/>
              </v:shape>
              <v:shape id="_x0000_s1062" type="#_x0000_t136" style="position:absolute;left:46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N"/>
              </v:shape>
            </v:group>
          </v:group>
        </w:pict>
      </w:r>
      <w:r w:rsidRPr="00C36C60">
        <w:rPr>
          <w:sz w:val="12"/>
          <w:szCs w:val="12"/>
        </w:rPr>
        <w:t xml:space="preserve">                                                                                     </w:t>
      </w:r>
    </w:p>
    <w:p w:rsidR="008F23DB" w:rsidRDefault="008F23DB" w:rsidP="00AF350D">
      <w:pPr>
        <w:tabs>
          <w:tab w:val="left" w:pos="8790"/>
        </w:tabs>
        <w:rPr>
          <w:sz w:val="28"/>
          <w:szCs w:val="28"/>
        </w:rPr>
      </w:pPr>
      <w:r>
        <w:t xml:space="preserve">           </w:t>
      </w:r>
      <w:r w:rsidRPr="00C36C60">
        <w:rPr>
          <w:b/>
          <w:i/>
          <w:sz w:val="28"/>
          <w:szCs w:val="28"/>
        </w:rPr>
        <w:t xml:space="preserve">P  açısı </w:t>
      </w:r>
      <w:r w:rsidRPr="00C36C6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C36C60">
        <w:rPr>
          <w:rFonts w:ascii="Tahoma" w:hAnsi="Tahoma" w:cs="Tahoma"/>
          <w:b/>
          <w:i/>
          <w:sz w:val="18"/>
          <w:szCs w:val="18"/>
        </w:rPr>
        <w:t>…………..</w:t>
      </w:r>
      <w:r w:rsidRPr="00C36C60">
        <w:rPr>
          <w:b/>
          <w:i/>
          <w:sz w:val="28"/>
          <w:szCs w:val="28"/>
        </w:rPr>
        <w:t xml:space="preserve"> açıdır.    </w:t>
      </w:r>
      <w:r w:rsidRPr="00C36C60">
        <w:rPr>
          <w:sz w:val="28"/>
          <w:szCs w:val="28"/>
        </w:rPr>
        <w:t xml:space="preserve">  </w:t>
      </w:r>
    </w:p>
    <w:p w:rsidR="008F23DB" w:rsidRDefault="008F23DB" w:rsidP="00AF350D">
      <w:pPr>
        <w:tabs>
          <w:tab w:val="left" w:pos="8790"/>
        </w:tabs>
        <w:rPr>
          <w:sz w:val="28"/>
          <w:szCs w:val="28"/>
        </w:rPr>
      </w:pPr>
      <w:r w:rsidRPr="00C36C60">
        <w:rPr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>R</w:t>
      </w:r>
      <w:r w:rsidRPr="00C36C60">
        <w:rPr>
          <w:b/>
          <w:i/>
          <w:sz w:val="28"/>
          <w:szCs w:val="28"/>
        </w:rPr>
        <w:t xml:space="preserve">  açısı </w:t>
      </w:r>
      <w:r w:rsidRPr="00C36C6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C36C60">
        <w:rPr>
          <w:rFonts w:ascii="Tahoma" w:hAnsi="Tahoma" w:cs="Tahoma"/>
          <w:b/>
          <w:i/>
          <w:sz w:val="18"/>
          <w:szCs w:val="18"/>
        </w:rPr>
        <w:t>…………..</w:t>
      </w:r>
      <w:r w:rsidRPr="00C36C60">
        <w:rPr>
          <w:b/>
          <w:i/>
          <w:sz w:val="28"/>
          <w:szCs w:val="28"/>
        </w:rPr>
        <w:t xml:space="preserve"> açıdır.    </w:t>
      </w:r>
      <w:r w:rsidRPr="00C36C60">
        <w:rPr>
          <w:sz w:val="28"/>
          <w:szCs w:val="28"/>
        </w:rPr>
        <w:t xml:space="preserve">    </w:t>
      </w:r>
    </w:p>
    <w:p w:rsidR="008F23DB" w:rsidRDefault="008F23DB" w:rsidP="00AF350D">
      <w:pPr>
        <w:tabs>
          <w:tab w:val="left" w:pos="8790"/>
        </w:tabs>
        <w:rPr>
          <w:b/>
          <w:i/>
          <w:sz w:val="28"/>
          <w:szCs w:val="28"/>
        </w:rPr>
      </w:pPr>
      <w:r w:rsidRPr="00C36C6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C36C60"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S</w:t>
      </w:r>
      <w:r w:rsidRPr="00C36C60">
        <w:rPr>
          <w:b/>
          <w:i/>
          <w:sz w:val="28"/>
          <w:szCs w:val="28"/>
        </w:rPr>
        <w:t xml:space="preserve">  açısı </w:t>
      </w:r>
      <w:r w:rsidRPr="00C36C6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C36C60">
        <w:rPr>
          <w:rFonts w:ascii="Tahoma" w:hAnsi="Tahoma" w:cs="Tahoma"/>
          <w:b/>
          <w:i/>
          <w:sz w:val="18"/>
          <w:szCs w:val="18"/>
        </w:rPr>
        <w:t>…………..</w:t>
      </w:r>
      <w:r w:rsidRPr="00C36C60">
        <w:rPr>
          <w:b/>
          <w:i/>
          <w:sz w:val="28"/>
          <w:szCs w:val="28"/>
        </w:rPr>
        <w:t xml:space="preserve"> açıdır.   </w:t>
      </w:r>
    </w:p>
    <w:p w:rsidR="008F23DB" w:rsidRDefault="008F23DB" w:rsidP="00AF350D">
      <w:pPr>
        <w:tabs>
          <w:tab w:val="left" w:pos="8790"/>
        </w:tabs>
        <w:rPr>
          <w:sz w:val="28"/>
          <w:szCs w:val="28"/>
        </w:rPr>
      </w:pPr>
      <w:r w:rsidRPr="00C36C60">
        <w:rPr>
          <w:b/>
          <w:i/>
          <w:sz w:val="28"/>
          <w:szCs w:val="28"/>
        </w:rPr>
        <w:t xml:space="preserve"> </w:t>
      </w:r>
      <w:r w:rsidRPr="00C36C60">
        <w:rPr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>T</w:t>
      </w:r>
      <w:r w:rsidRPr="00C36C60">
        <w:rPr>
          <w:b/>
          <w:i/>
          <w:sz w:val="28"/>
          <w:szCs w:val="28"/>
        </w:rPr>
        <w:t xml:space="preserve">  açısı </w:t>
      </w:r>
      <w:r w:rsidRPr="00C36C6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C36C60">
        <w:rPr>
          <w:rFonts w:ascii="Tahoma" w:hAnsi="Tahoma" w:cs="Tahoma"/>
          <w:b/>
          <w:i/>
          <w:sz w:val="18"/>
          <w:szCs w:val="18"/>
        </w:rPr>
        <w:t>…………..</w:t>
      </w:r>
      <w:r w:rsidRPr="00C36C60">
        <w:rPr>
          <w:b/>
          <w:i/>
          <w:sz w:val="28"/>
          <w:szCs w:val="28"/>
        </w:rPr>
        <w:t xml:space="preserve"> açıdır.    </w:t>
      </w:r>
      <w:r w:rsidRPr="00C36C60">
        <w:rPr>
          <w:sz w:val="28"/>
          <w:szCs w:val="28"/>
        </w:rPr>
        <w:t xml:space="preserve">   </w:t>
      </w:r>
    </w:p>
    <w:p w:rsidR="008F23DB" w:rsidRDefault="008F23DB" w:rsidP="00AF350D">
      <w:pPr>
        <w:tabs>
          <w:tab w:val="left" w:pos="8790"/>
        </w:tabs>
        <w:rPr>
          <w:sz w:val="28"/>
          <w:szCs w:val="28"/>
        </w:rPr>
      </w:pPr>
      <w:r w:rsidRPr="00C36C6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>N</w:t>
      </w:r>
      <w:r w:rsidRPr="00C36C60">
        <w:rPr>
          <w:b/>
          <w:i/>
          <w:sz w:val="28"/>
          <w:szCs w:val="28"/>
        </w:rPr>
        <w:t xml:space="preserve">  açısı </w:t>
      </w:r>
      <w:r w:rsidRPr="00C36C6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C36C60">
        <w:rPr>
          <w:rFonts w:ascii="Tahoma" w:hAnsi="Tahoma" w:cs="Tahoma"/>
          <w:b/>
          <w:i/>
          <w:sz w:val="18"/>
          <w:szCs w:val="18"/>
        </w:rPr>
        <w:t>…………..</w:t>
      </w:r>
      <w:r w:rsidRPr="00C36C60">
        <w:rPr>
          <w:b/>
          <w:i/>
          <w:sz w:val="28"/>
          <w:szCs w:val="28"/>
        </w:rPr>
        <w:t xml:space="preserve"> açıdır.    </w:t>
      </w:r>
      <w:r w:rsidRPr="00C36C60">
        <w:rPr>
          <w:sz w:val="28"/>
          <w:szCs w:val="28"/>
        </w:rPr>
        <w:t xml:space="preserve">                </w:t>
      </w:r>
    </w:p>
    <w:p w:rsidR="008F23DB" w:rsidRPr="005556D6" w:rsidRDefault="008F23DB" w:rsidP="00C23083">
      <w:pPr>
        <w:rPr>
          <w:rFonts w:ascii="Comic Sans MS" w:hAnsi="Comic Sans MS"/>
        </w:rPr>
      </w:pPr>
    </w:p>
    <w:p w:rsidR="008F23DB" w:rsidRPr="00D0604E" w:rsidRDefault="008F23DB" w:rsidP="00C23083">
      <w:pPr>
        <w:rPr>
          <w:b/>
          <w:sz w:val="28"/>
          <w:szCs w:val="26"/>
        </w:rPr>
      </w:pPr>
      <w:r w:rsidRPr="00D0604E">
        <w:rPr>
          <w:b/>
          <w:sz w:val="28"/>
          <w:szCs w:val="26"/>
        </w:rPr>
        <w:t xml:space="preserve">3.Aşağıda adı ve ölçüleri verilmiş olan açıları, açıölçer kullanarak </w:t>
      </w:r>
      <w:r w:rsidRPr="00D0604E">
        <w:rPr>
          <w:b/>
          <w:sz w:val="28"/>
          <w:szCs w:val="26"/>
          <w:u w:val="single"/>
        </w:rPr>
        <w:t>çizip adlandırınız.</w:t>
      </w:r>
      <w:r w:rsidRPr="00A96312">
        <w:rPr>
          <w:b/>
          <w:sz w:val="28"/>
          <w:szCs w:val="26"/>
        </w:rPr>
        <w:t xml:space="preserve"> (12 puan)</w:t>
      </w:r>
    </w:p>
    <w:p w:rsidR="008F23DB" w:rsidRPr="00AF350D" w:rsidRDefault="008F23DB" w:rsidP="00AF350D">
      <w:pPr>
        <w:rPr>
          <w:rFonts w:ascii="Times New Roman" w:hAnsi="Times New Roman"/>
          <w:b/>
          <w:sz w:val="28"/>
          <w:szCs w:val="26"/>
        </w:rPr>
      </w:pPr>
      <w:r>
        <w:rPr>
          <w:noProof/>
        </w:rPr>
        <w:pict>
          <v:shape id="_x0000_s1063" type="#_x0000_t32" style="position:absolute;margin-left:260.7pt;margin-top:-.05pt;width:0;height:148.5pt;z-index:251654656" o:connectortype="straight"/>
        </w:pict>
      </w:r>
      <w:r>
        <w:rPr>
          <w:noProof/>
        </w:rPr>
        <w:pict>
          <v:shape id="_x0000_s1064" type="#_x0000_t32" style="position:absolute;margin-left:400.95pt;margin-top:-.05pt;width:0;height:148.5pt;z-index:251655680" o:connectortype="straight"/>
        </w:pict>
      </w:r>
      <w:r>
        <w:rPr>
          <w:noProof/>
        </w:rPr>
        <w:pict>
          <v:shape id="_x0000_s1065" type="#_x0000_t32" style="position:absolute;margin-left:115.2pt;margin-top:-.05pt;width:0;height:153.75pt;z-index:251653632" o:connectortype="straight"/>
        </w:pict>
      </w:r>
      <w:r w:rsidRPr="00347D5F">
        <w:rPr>
          <w:rFonts w:ascii="Times New Roman" w:hAnsi="Times New Roman"/>
          <w:b/>
          <w:sz w:val="26"/>
          <w:szCs w:val="26"/>
        </w:rPr>
        <w:t>70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ADC açısı,          125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347D5F">
        <w:rPr>
          <w:rFonts w:ascii="Times New Roman" w:hAnsi="Times New Roman"/>
          <w:b/>
          <w:sz w:val="26"/>
          <w:szCs w:val="26"/>
        </w:rPr>
        <w:t>lik  KLM açısı,           160</w:t>
      </w:r>
      <w:r w:rsidRPr="00347D5F">
        <w:rPr>
          <w:rFonts w:ascii="Times New Roman" w:hAnsi="Times New Roman"/>
          <w:b/>
          <w:sz w:val="26"/>
          <w:szCs w:val="26"/>
          <w:vertAlign w:val="superscript"/>
        </w:rPr>
        <w:t>0</w:t>
      </w:r>
      <w:r w:rsidRPr="00347D5F">
        <w:rPr>
          <w:rFonts w:ascii="Times New Roman" w:hAnsi="Times New Roman"/>
          <w:b/>
          <w:sz w:val="26"/>
          <w:szCs w:val="26"/>
        </w:rPr>
        <w:t xml:space="preserve"> lik BCA açısı</w:t>
      </w:r>
      <w:r>
        <w:rPr>
          <w:rFonts w:ascii="Times New Roman" w:hAnsi="Times New Roman"/>
          <w:b/>
          <w:sz w:val="26"/>
          <w:szCs w:val="26"/>
        </w:rPr>
        <w:t xml:space="preserve">              80</w:t>
      </w:r>
      <w:r>
        <w:rPr>
          <w:rFonts w:ascii="Times New Roman" w:hAnsi="Times New Roman"/>
          <w:b/>
          <w:sz w:val="26"/>
          <w:szCs w:val="26"/>
          <w:vertAlign w:val="superscript"/>
        </w:rPr>
        <w:t xml:space="preserve">0 </w:t>
      </w:r>
      <w:r w:rsidRPr="00AF350D">
        <w:rPr>
          <w:rFonts w:ascii="Times New Roman" w:hAnsi="Times New Roman"/>
          <w:b/>
          <w:sz w:val="24"/>
          <w:szCs w:val="26"/>
        </w:rPr>
        <w:t>lik bir OPR açısı</w:t>
      </w:r>
    </w:p>
    <w:p w:rsidR="008F23DB" w:rsidRPr="005556D6" w:rsidRDefault="008F23DB" w:rsidP="00C23083">
      <w:pPr>
        <w:rPr>
          <w:rFonts w:ascii="Comic Sans MS" w:hAnsi="Comic Sans MS"/>
        </w:rPr>
      </w:pPr>
    </w:p>
    <w:p w:rsidR="008F23DB" w:rsidRPr="00201657" w:rsidRDefault="008F23DB" w:rsidP="003267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hyperlink r:id="rId5" w:history="1">
        <w:r w:rsidRPr="002D47BF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Pr="00D0604E" w:rsidRDefault="008F23DB" w:rsidP="00C23083">
      <w:pPr>
        <w:rPr>
          <w:b/>
          <w:i/>
          <w:sz w:val="28"/>
          <w:szCs w:val="26"/>
        </w:rPr>
      </w:pPr>
      <w:r w:rsidRPr="00D0604E">
        <w:rPr>
          <w:b/>
          <w:i/>
          <w:sz w:val="28"/>
          <w:szCs w:val="26"/>
        </w:rPr>
        <w:t xml:space="preserve">4. Aşağıdaki dört adet soruyu çözünüz. Her </w:t>
      </w:r>
      <w:r>
        <w:rPr>
          <w:b/>
          <w:i/>
          <w:sz w:val="28"/>
          <w:szCs w:val="26"/>
        </w:rPr>
        <w:t>soru 4</w:t>
      </w:r>
      <w:r w:rsidRPr="00D0604E">
        <w:rPr>
          <w:b/>
          <w:i/>
          <w:sz w:val="28"/>
          <w:szCs w:val="26"/>
        </w:rPr>
        <w:t>’er puandır.</w:t>
      </w:r>
    </w:p>
    <w:p w:rsidR="008F23DB" w:rsidRDefault="008F23DB" w:rsidP="00CF71BB">
      <w:pPr>
        <w:tabs>
          <w:tab w:val="left" w:pos="2895"/>
        </w:tabs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09.5pt;margin-top:3.6pt;width:40.5pt;height:15.75pt;z-index:251671040" stroked="f">
            <v:textbox>
              <w:txbxContent>
                <w:p w:rsidR="008F23DB" w:rsidRDefault="008F23DB"/>
              </w:txbxContent>
            </v:textbox>
          </v:shape>
        </w:pict>
      </w:r>
      <w:r>
        <w:rPr>
          <w:noProof/>
        </w:rPr>
        <w:pict>
          <v:shape id="Resim 27" o:spid="_x0000_s1067" type="#_x0000_t75" style="position:absolute;margin-left:-9.3pt;margin-top:15pt;width:138pt;height:162pt;z-index:251656704;visibility:visible">
            <v:imagedata r:id="rId6" o:title=""/>
            <w10:wrap type="square"/>
          </v:shape>
        </w:pict>
      </w:r>
      <w:r>
        <w:rPr>
          <w:noProof/>
        </w:rPr>
        <w:pict>
          <v:shape id="_x0000_s1068" type="#_x0000_t202" style="position:absolute;margin-left:347.4pt;margin-top:7.35pt;width:71.25pt;height:27.75pt;z-index:251662848" stroked="f">
            <v:textbox>
              <w:txbxContent>
                <w:p w:rsidR="008F23DB" w:rsidRPr="00D0604E" w:rsidRDefault="008F23DB">
                  <w:pPr>
                    <w:rPr>
                      <w:b/>
                      <w:sz w:val="28"/>
                    </w:rPr>
                  </w:pPr>
                  <w:r w:rsidRPr="00D0604E">
                    <w:rPr>
                      <w:b/>
                      <w:sz w:val="28"/>
                    </w:rPr>
                    <w:t>s(NPM)=?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202" style="position:absolute;margin-left:77.25pt;margin-top:3.6pt;width:356.25pt;height:133.5pt;z-index:251659776" stroked="f">
            <v:textbox>
              <w:txbxContent>
                <w:p w:rsidR="008F23DB" w:rsidRDefault="008F23DB">
                  <w:r w:rsidRPr="00DD6AAC">
                    <w:rPr>
                      <w:noProof/>
                    </w:rPr>
                    <w:pict>
                      <v:shape id="Resim 6" o:spid="_x0000_i1026" type="#_x0000_t75" style="width:332.25pt;height:123.7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150pt;margin-top:7.35pt;width:36pt;height:12pt;z-index:251660800" stroked="f">
            <v:textbox>
              <w:txbxContent>
                <w:p w:rsidR="008F23DB" w:rsidRDefault="008F23DB"/>
              </w:txbxContent>
            </v:textbox>
          </v:shape>
        </w:pict>
      </w:r>
      <w:r>
        <w:rPr>
          <w:noProof/>
        </w:rPr>
        <w:pict>
          <v:shape id="_x0000_s1071" type="#_x0000_t202" style="position:absolute;margin-left:-25.5pt;margin-top:19.35pt;width:143.25pt;height:99pt;z-index:251657728" stroked="f">
            <v:textbox>
              <w:txbxContent>
                <w:p w:rsidR="008F23DB" w:rsidRPr="00CF71BB" w:rsidRDefault="008F23DB" w:rsidP="00BD3587">
                  <w:pPr>
                    <w:tabs>
                      <w:tab w:val="left" w:pos="4200"/>
                    </w:tabs>
                    <w:rPr>
                      <w:b/>
                      <w:sz w:val="26"/>
                      <w:szCs w:val="26"/>
                      <w:vertAlign w:val="superscript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CF71BB">
                    <w:rPr>
                      <w:b/>
                      <w:sz w:val="24"/>
                      <w:szCs w:val="26"/>
                    </w:rPr>
                    <w:t>ÇÖZÜM</w:t>
                  </w:r>
                  <w:r>
                    <w:rPr>
                      <w:b/>
                      <w:sz w:val="24"/>
                      <w:szCs w:val="26"/>
                    </w:rPr>
                    <w:t>:</w:t>
                  </w:r>
                  <w:r w:rsidRPr="00CF71BB">
                    <w:rPr>
                      <w:b/>
                      <w:sz w:val="24"/>
                      <w:szCs w:val="26"/>
                    </w:rPr>
                    <w:t xml:space="preserve">                                                  </w:t>
                  </w:r>
                </w:p>
                <w:p w:rsidR="008F23DB" w:rsidRDefault="008F23DB"/>
              </w:txbxContent>
            </v:textbox>
          </v:shape>
        </w:pict>
      </w:r>
      <w:r>
        <w:rPr>
          <w:rFonts w:ascii="Times New Roman" w:hAnsi="Times New Roman"/>
          <w:sz w:val="26"/>
          <w:szCs w:val="26"/>
        </w:rPr>
        <w:tab/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72" type="#_x0000_t202" style="position:absolute;margin-left:-151.8pt;margin-top:4.9pt;width:145.8pt;height:38.25pt;z-index:251658752" stroked="f">
            <v:textbox>
              <w:txbxContent>
                <w:p w:rsidR="008F23DB" w:rsidRDefault="008F23DB"/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73" type="#_x0000_t75" style="position:absolute;margin-left:-5.6pt;margin-top:6.7pt;width:240.8pt;height:103.5pt;z-index:251661824" wrapcoords="-67 0 -67 21443 21600 21443 21600 0 -67 0">
            <v:imagedata r:id="rId8" o:title=""/>
            <w10:wrap type="through"/>
          </v:shape>
          <o:OLEObject Type="Embed" ProgID="PBrush" ShapeID="_x0000_s1073" DrawAspect="Content" ObjectID="_1475851298" r:id="rId9"/>
        </w:pict>
      </w:r>
      <w:r>
        <w:rPr>
          <w:noProof/>
        </w:rPr>
        <w:pict>
          <v:group id="_x0000_s1074" style="position:absolute;margin-left:63.75pt;margin-top:6.7pt;width:241.5pt;height:101.35pt;z-index:251663872" coordorigin="4299,8606" coordsize="3660,1695">
            <v:shape id="_x0000_s1075" type="#_x0000_t75" style="position:absolute;left:4299;top:8606;width:3660;height:1695" filled="t">
              <v:fill opacity="0"/>
              <v:imagedata r:id="rId10" o:title=""/>
            </v:shape>
            <v:shape id="_x0000_s1076" type="#_x0000_t202" style="position:absolute;left:6337;top:9622;width:900;height:360" stroked="f">
              <v:fill opacity="0"/>
              <v:textbox style="mso-next-textbox:#_x0000_s1076">
                <w:txbxContent>
                  <w:p w:rsidR="008F23DB" w:rsidRPr="00CE2FFA" w:rsidRDefault="008F23DB" w:rsidP="00D0604E">
                    <w:pPr>
                      <w:rPr>
                        <w:b/>
                        <w:vertAlign w:val="superscript"/>
                      </w:rPr>
                    </w:pPr>
                    <w:r w:rsidRPr="00D0604E">
                      <w:rPr>
                        <w:b/>
                        <w:sz w:val="28"/>
                      </w:rPr>
                      <w:t>48</w:t>
                    </w:r>
                    <w:r w:rsidRPr="00CE2FFA">
                      <w:rPr>
                        <w:b/>
                        <w:vertAlign w:val="superscript"/>
                      </w:rPr>
                      <w:t>0</w:t>
                    </w:r>
                  </w:p>
                </w:txbxContent>
              </v:textbox>
            </v:shape>
          </v:group>
          <o:OLEObject Type="Embed" ProgID="PBrush" ShapeID="_x0000_s1075" DrawAspect="Content" ObjectID="_1475851299" r:id="rId11"/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77" type="#_x0000_t202" style="position:absolute;margin-left:63.75pt;margin-top:26.5pt;width:231.8pt;height:86.25pt;z-index:251665920" stroked="f">
            <v:textbox>
              <w:txbxContent>
                <w:p w:rsidR="008F23DB" w:rsidRPr="00D0604E" w:rsidRDefault="008F23DB" w:rsidP="00D0604E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DOA</w:t>
                  </w:r>
                  <w:r w:rsidRPr="00D0604E">
                    <w:rPr>
                      <w:b/>
                      <w:sz w:val="24"/>
                    </w:rPr>
                    <w:t xml:space="preserve"> açışı kaç derecedir?</w:t>
                  </w:r>
                </w:p>
                <w:p w:rsidR="008F23DB" w:rsidRPr="00D0604E" w:rsidRDefault="008F23DB" w:rsidP="00D0604E">
                  <w:pPr>
                    <w:rPr>
                      <w:b/>
                    </w:rPr>
                  </w:pPr>
                  <w:r w:rsidRPr="00D0604E">
                    <w:rPr>
                      <w:b/>
                    </w:rPr>
                    <w:t>ÇÖZÜM</w:t>
                  </w:r>
                  <w:r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78" type="#_x0000_t202" style="position:absolute;margin-left:-249.8pt;margin-top:1.45pt;width:231.8pt;height:86.25pt;z-index:251664896" stroked="f">
            <v:textbox>
              <w:txbxContent>
                <w:p w:rsidR="008F23DB" w:rsidRPr="00D0604E" w:rsidRDefault="008F23DB">
                  <w:pPr>
                    <w:rPr>
                      <w:b/>
                      <w:sz w:val="24"/>
                    </w:rPr>
                  </w:pPr>
                  <w:r w:rsidRPr="00D0604E">
                    <w:rPr>
                      <w:b/>
                      <w:sz w:val="24"/>
                    </w:rPr>
                    <w:t>DOC açışı kaç derecedir?</w:t>
                  </w:r>
                </w:p>
                <w:p w:rsidR="008F23DB" w:rsidRPr="00D0604E" w:rsidRDefault="008F23DB">
                  <w:pPr>
                    <w:rPr>
                      <w:b/>
                    </w:rPr>
                  </w:pPr>
                  <w:r w:rsidRPr="00D0604E">
                    <w:rPr>
                      <w:b/>
                    </w:rPr>
                    <w:t>ÇÖZÜM</w:t>
                  </w:r>
                  <w:r>
                    <w:rPr>
                      <w:b/>
                    </w:rPr>
                    <w:t>:</w:t>
                  </w:r>
                </w:p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79" type="#_x0000_t202" style="position:absolute;margin-left:282pt;margin-top:23.55pt;width:255.25pt;height:171.95pt;z-index:251668992;mso-wrap-style:none" stroked="f">
            <v:textbox>
              <w:txbxContent>
                <w:p w:rsidR="008F23DB" w:rsidRDefault="008F23DB">
                  <w:r>
                    <w:object w:dxaOrig="4320" w:dyaOrig="2191">
                      <v:shape id="_x0000_i1032" type="#_x0000_t75" style="width:240pt;height:104.25pt" o:ole="">
                        <v:imagedata r:id="rId12" o:title=""/>
                      </v:shape>
                      <o:OLEObject Type="Embed" ProgID="Word.Picture.8" ShapeID="_x0000_i1032" DrawAspect="Content" ObjectID="_1475851300" r:id="rId13"/>
                    </w:object>
                  </w:r>
                </w:p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80" type="#_x0000_t202" style="position:absolute;margin-left:138pt;margin-top:22.85pt;width:2in;height:140.25pt;z-index:251667968" filled="f" stroked="f">
            <v:textbox>
              <w:txbxContent>
                <w:p w:rsidR="008F23DB" w:rsidRPr="00D0604E" w:rsidRDefault="008F23DB">
                  <w:pPr>
                    <w:rPr>
                      <w:b/>
                      <w:sz w:val="24"/>
                    </w:rPr>
                  </w:pPr>
                  <w:r w:rsidRPr="00D0604E">
                    <w:rPr>
                      <w:b/>
                      <w:sz w:val="24"/>
                    </w:rPr>
                    <w:t>FKE açısı kaç derecedir?</w:t>
                  </w:r>
                </w:p>
                <w:p w:rsidR="008F23DB" w:rsidRPr="00D0604E" w:rsidRDefault="008F23DB">
                  <w:pPr>
                    <w:rPr>
                      <w:b/>
                    </w:rPr>
                  </w:pPr>
                  <w:r w:rsidRPr="00D0604E">
                    <w:rPr>
                      <w:b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1" type="#_x0000_t202" style="position:absolute;margin-left:-21.6pt;margin-top:22.85pt;width:293.3pt;height:140.25pt;z-index:251666944" stroked="f">
            <v:textbox>
              <w:txbxContent>
                <w:p w:rsidR="008F23DB" w:rsidRDefault="008F23DB">
                  <w:r w:rsidRPr="00DD6AAC">
                    <w:rPr>
                      <w:noProof/>
                    </w:rPr>
                    <w:pict>
                      <v:shape id="Resim 47" o:spid="_x0000_i1034" type="#_x0000_t75" style="width:168pt;height:131.25pt;visibility:visible">
                        <v:imagedata r:id="rId14" o:title=""/>
                      </v:shape>
                    </w:pict>
                  </w:r>
                </w:p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82" type="#_x0000_t202" style="position:absolute;margin-left:315pt;margin-top:4.05pt;width:204.8pt;height:80.25pt;z-index:251670016" stroked="f">
            <v:textbox>
              <w:txbxContent>
                <w:p w:rsidR="008F23DB" w:rsidRPr="00D0604E" w:rsidRDefault="008F23DB" w:rsidP="00D0604E">
                  <w:pPr>
                    <w:pStyle w:val="NoSpacing"/>
                    <w:rPr>
                      <w:b/>
                    </w:rPr>
                  </w:pPr>
                  <w:r w:rsidRPr="00D0604E">
                    <w:rPr>
                      <w:b/>
                    </w:rPr>
                    <w:t>COB açısı kaç derecedir?</w:t>
                  </w:r>
                </w:p>
                <w:p w:rsidR="008F23DB" w:rsidRPr="00D0604E" w:rsidRDefault="008F23DB" w:rsidP="00D0604E">
                  <w:pPr>
                    <w:pStyle w:val="NoSpacing"/>
                    <w:rPr>
                      <w:b/>
                    </w:rPr>
                  </w:pPr>
                </w:p>
                <w:p w:rsidR="008F23DB" w:rsidRPr="00D0604E" w:rsidRDefault="008F23DB" w:rsidP="00D0604E">
                  <w:pPr>
                    <w:pStyle w:val="NoSpacing"/>
                    <w:rPr>
                      <w:b/>
                    </w:rPr>
                  </w:pPr>
                  <w:r w:rsidRPr="00D0604E">
                    <w:rPr>
                      <w:b/>
                    </w:rPr>
                    <w:t>ÇÖZÜM:</w:t>
                  </w:r>
                </w:p>
              </w:txbxContent>
            </v:textbox>
          </v:shape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Pr="0030682D" w:rsidRDefault="008F23DB" w:rsidP="00CF71BB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</w:t>
      </w:r>
      <w:r w:rsidRPr="0030682D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b/>
          <w:sz w:val="26"/>
          <w:szCs w:val="26"/>
        </w:rPr>
        <w:t>Aşağıdaki üçgenleri açılarına göre hangi çeşit üçgen olduğunu yazınız.</w:t>
      </w:r>
      <w:r w:rsidRPr="00746176">
        <w:rPr>
          <w:rFonts w:ascii="Times New Roman" w:hAnsi="Times New Roman"/>
          <w:sz w:val="26"/>
          <w:szCs w:val="26"/>
        </w:rPr>
        <w:t xml:space="preserve"> </w:t>
      </w:r>
      <w:r w:rsidRPr="00A96312">
        <w:rPr>
          <w:rFonts w:ascii="Times New Roman" w:hAnsi="Times New Roman"/>
          <w:b/>
          <w:sz w:val="26"/>
          <w:szCs w:val="26"/>
        </w:rPr>
        <w:t>(6 puan)</w:t>
      </w:r>
    </w:p>
    <w:p w:rsidR="008F23DB" w:rsidRPr="00441365" w:rsidRDefault="008F23DB" w:rsidP="00441365">
      <w:r w:rsidRPr="00DD6AAC">
        <w:rPr>
          <w:noProof/>
        </w:rPr>
        <w:pict>
          <v:shape id="Resim 31" o:spid="_x0000_i1035" type="#_x0000_t75" alt="ꓴô" style="width:250.5pt;height:120.75pt;visibility:visible">
            <v:imagedata r:id="rId15" o:title=""/>
          </v:shape>
        </w:pict>
      </w:r>
      <w:r w:rsidRPr="00DD6AAC">
        <w:rPr>
          <w:noProof/>
        </w:rPr>
        <w:pict>
          <v:shape id="Resim 34" o:spid="_x0000_i1036" type="#_x0000_t75" alt="ꓴô" style="width:282.75pt;height:99pt;visibility:visible">
            <v:imagedata r:id="rId16" o:title=""/>
          </v:shape>
        </w:pict>
      </w:r>
      <w:r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………………………………………………………………………………………………………………</w: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tbl>
      <w:tblPr>
        <w:tblpPr w:leftFromText="141" w:rightFromText="141" w:vertAnchor="text" w:horzAnchor="margin" w:tblpY="66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24"/>
        <w:gridCol w:w="1589"/>
        <w:gridCol w:w="1236"/>
        <w:gridCol w:w="1260"/>
        <w:gridCol w:w="2104"/>
        <w:gridCol w:w="2943"/>
      </w:tblGrid>
      <w:tr w:rsidR="008F23DB" w:rsidRPr="0060524F" w:rsidTr="0060524F">
        <w:trPr>
          <w:trHeight w:val="376"/>
        </w:trPr>
        <w:tc>
          <w:tcPr>
            <w:tcW w:w="2424" w:type="dxa"/>
            <w:vMerge w:val="restart"/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524F">
              <w:rPr>
                <w:rFonts w:ascii="Times New Roman" w:hAnsi="Times New Roman"/>
                <w:noProof/>
                <w:sz w:val="26"/>
                <w:szCs w:val="26"/>
              </w:rPr>
              <w:pict>
                <v:shape id="Resim 66" o:spid="_x0000_i1037" type="#_x0000_t75" style="width:89.25pt;height:83.25pt;visibility:visible">
                  <v:imagedata r:id="rId17" o:title=""/>
                </v:shape>
              </w:pic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 xml:space="preserve">Üçgeni 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 xml:space="preserve">İsilendirin 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Açı Sayısı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Köşegen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Sayısı</w:t>
            </w:r>
          </w:p>
        </w:tc>
        <w:tc>
          <w:tcPr>
            <w:tcW w:w="2104" w:type="dxa"/>
            <w:tcBorders>
              <w:bottom w:val="single" w:sz="4" w:space="0" w:color="auto"/>
              <w:right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Kenarların İsimleri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(sembolle)</w:t>
            </w:r>
          </w:p>
        </w:tc>
        <w:tc>
          <w:tcPr>
            <w:tcW w:w="2943" w:type="dxa"/>
            <w:tcBorders>
              <w:left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Kenarların Uzunlukları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(sembolle)</w:t>
            </w:r>
          </w:p>
        </w:tc>
      </w:tr>
      <w:tr w:rsidR="008F23DB" w:rsidRPr="0060524F" w:rsidTr="0060524F">
        <w:trPr>
          <w:trHeight w:val="1515"/>
        </w:trPr>
        <w:tc>
          <w:tcPr>
            <w:tcW w:w="2424" w:type="dxa"/>
            <w:vMerge/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23DB" w:rsidRPr="0060524F" w:rsidTr="0060524F">
        <w:trPr>
          <w:trHeight w:val="345"/>
        </w:trPr>
        <w:tc>
          <w:tcPr>
            <w:tcW w:w="2424" w:type="dxa"/>
            <w:vMerge w:val="restart"/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0524F">
              <w:rPr>
                <w:rFonts w:ascii="Times New Roman" w:hAnsi="Times New Roman"/>
                <w:noProof/>
                <w:sz w:val="26"/>
                <w:szCs w:val="26"/>
              </w:rPr>
              <w:pict>
                <v:shape id="Resim 69" o:spid="_x0000_i1038" type="#_x0000_t75" style="width:104.25pt;height:75.75pt;visibility:visible">
                  <v:imagedata r:id="rId18" o:title=""/>
                </v:shape>
              </w:pict>
            </w: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Kareyi İsimlendirin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Açı Sayısı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Köşegen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Sayısı</w:t>
            </w:r>
          </w:p>
        </w:tc>
        <w:tc>
          <w:tcPr>
            <w:tcW w:w="2104" w:type="dxa"/>
            <w:tcBorders>
              <w:bottom w:val="single" w:sz="4" w:space="0" w:color="auto"/>
              <w:right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Kenarların İsimleri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(sembolle)</w:t>
            </w:r>
          </w:p>
        </w:tc>
        <w:tc>
          <w:tcPr>
            <w:tcW w:w="2943" w:type="dxa"/>
            <w:tcBorders>
              <w:left w:val="single" w:sz="4" w:space="0" w:color="auto"/>
              <w:bottom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Kenarların Uzunlukları</w:t>
            </w:r>
          </w:p>
          <w:p w:rsidR="008F23DB" w:rsidRPr="0060524F" w:rsidRDefault="008F23DB" w:rsidP="006052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0524F">
              <w:rPr>
                <w:rFonts w:ascii="Times New Roman" w:hAnsi="Times New Roman"/>
                <w:b/>
                <w:sz w:val="26"/>
                <w:szCs w:val="26"/>
              </w:rPr>
              <w:t>(sembolle)</w:t>
            </w:r>
          </w:p>
        </w:tc>
      </w:tr>
      <w:tr w:rsidR="008F23DB" w:rsidRPr="0060524F" w:rsidTr="0060524F">
        <w:trPr>
          <w:trHeight w:val="1188"/>
        </w:trPr>
        <w:tc>
          <w:tcPr>
            <w:tcW w:w="2424" w:type="dxa"/>
            <w:vMerge/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  <w:right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</w:tcBorders>
          </w:tcPr>
          <w:p w:rsidR="008F23DB" w:rsidRPr="0060524F" w:rsidRDefault="008F23DB" w:rsidP="006052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23DB" w:rsidRPr="006369CB" w:rsidRDefault="008F23DB" w:rsidP="00C23083">
      <w:pPr>
        <w:rPr>
          <w:b/>
          <w:sz w:val="26"/>
          <w:szCs w:val="26"/>
        </w:rPr>
      </w:pPr>
      <w:r w:rsidRPr="006369CB">
        <w:rPr>
          <w:b/>
          <w:sz w:val="26"/>
          <w:szCs w:val="26"/>
        </w:rPr>
        <w:t xml:space="preserve">6. Aşağıdaki tabloyu istenilen bilgilere göre doldurunuz. </w:t>
      </w:r>
      <w:r>
        <w:rPr>
          <w:b/>
          <w:sz w:val="26"/>
          <w:szCs w:val="26"/>
        </w:rPr>
        <w:t>(10 puan)</w: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 id="_x0000_s1083" type="#_x0000_t202" style="position:absolute;margin-left:271.95pt;margin-top:240.6pt;width:296.25pt;height:97.5pt;z-index:251673088" stroked="f">
            <v:textbox>
              <w:txbxContent>
                <w:p w:rsidR="008F23DB" w:rsidRDefault="008F23DB" w:rsidP="00EA069F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8.  En küçük geniş açının ölçüsüne kaç derece daha eklersem bir doğru açı elde edebilirim? (3 puan)</w:t>
                  </w:r>
                </w:p>
                <w:p w:rsidR="008F23DB" w:rsidRDefault="008F23DB"/>
              </w:txbxContent>
            </v:textbox>
          </v:shape>
        </w:pict>
      </w:r>
      <w:r>
        <w:rPr>
          <w:noProof/>
        </w:rPr>
        <w:pict>
          <v:shape id="_x0000_s1084" type="#_x0000_t32" style="position:absolute;margin-left:271.95pt;margin-top:240.6pt;width:0;height:102pt;z-index:251674112" o:connectortype="straight"/>
        </w:pict>
      </w:r>
      <w:r>
        <w:rPr>
          <w:noProof/>
        </w:rPr>
        <w:pict>
          <v:shape id="_x0000_s1085" type="#_x0000_t202" style="position:absolute;margin-left:-9.3pt;margin-top:240.6pt;width:273.75pt;height:85.5pt;z-index:251672064" stroked="f">
            <v:textbox>
              <w:txbxContent>
                <w:p w:rsidR="008F23DB" w:rsidRDefault="008F23DB" w:rsidP="00EA069F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7.  E</w:t>
                  </w:r>
                  <w:r w:rsidRPr="006369CB">
                    <w:rPr>
                      <w:b/>
                      <w:sz w:val="26"/>
                      <w:szCs w:val="26"/>
                    </w:rPr>
                    <w:t>n büyük geniş açı ile en büyük dar açının ölçüleri toplamı kaç derece eder?</w:t>
                  </w:r>
                  <w:r>
                    <w:rPr>
                      <w:b/>
                      <w:sz w:val="26"/>
                      <w:szCs w:val="26"/>
                    </w:rPr>
                    <w:t xml:space="preserve"> (3 puan)</w:t>
                  </w:r>
                </w:p>
                <w:p w:rsidR="008F23DB" w:rsidRDefault="008F23DB"/>
              </w:txbxContent>
            </v:textbox>
          </v:shape>
        </w:pict>
      </w:r>
    </w:p>
    <w:p w:rsidR="008F23DB" w:rsidRDefault="008F23DB" w:rsidP="00C23083">
      <w:pPr>
        <w:rPr>
          <w:b/>
          <w:sz w:val="26"/>
          <w:szCs w:val="26"/>
        </w:rPr>
      </w:pPr>
    </w:p>
    <w:p w:rsidR="008F23DB" w:rsidRDefault="008F23DB" w:rsidP="00C23083">
      <w:pPr>
        <w:rPr>
          <w:b/>
          <w:sz w:val="26"/>
          <w:szCs w:val="26"/>
        </w:rPr>
      </w:pPr>
    </w:p>
    <w:p w:rsidR="008F23DB" w:rsidRDefault="008F23DB" w:rsidP="00C23083">
      <w:pPr>
        <w:rPr>
          <w:b/>
          <w:sz w:val="26"/>
          <w:szCs w:val="26"/>
        </w:rPr>
      </w:pPr>
      <w:r>
        <w:rPr>
          <w:noProof/>
        </w:rPr>
        <w:pict>
          <v:shape id="_x0000_s1086" type="#_x0000_t32" style="position:absolute;margin-left:-28.8pt;margin-top:26.45pt;width:619.5pt;height:0;z-index:251675136" o:connectortype="straight"/>
        </w:pict>
      </w:r>
    </w:p>
    <w:p w:rsidR="008F23DB" w:rsidRDefault="008F23DB" w:rsidP="00C23083">
      <w:pPr>
        <w:rPr>
          <w:b/>
          <w:sz w:val="26"/>
          <w:szCs w:val="26"/>
        </w:rPr>
      </w:pPr>
      <w:r>
        <w:rPr>
          <w:noProof/>
        </w:rPr>
        <w:pict>
          <v:shape id="_x0000_s1087" type="#_x0000_t202" style="position:absolute;margin-left:369.45pt;margin-top:6.4pt;width:180.75pt;height:135.75pt;z-index:251680256" stroked="f">
            <v:textbox>
              <w:txbxContent>
                <w:p w:rsidR="008F23DB" w:rsidRDefault="008F23DB">
                  <w:r w:rsidRPr="0060524F">
                    <w:rPr>
                      <w:rFonts w:ascii="Verdana" w:hAnsi="Verdana"/>
                      <w:noProof/>
                    </w:rPr>
                    <w:pict>
                      <v:shape id="Resim 104" o:spid="_x0000_i1040" type="#_x0000_t75" style="width:159pt;height:121.5pt;visibility:visible">
                        <v:imagedata r:id="rId19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139.2pt;margin-top:27.4pt;width:216.75pt;height:111pt;z-index:251678208" filled="f" stroked="f">
            <v:textbox>
              <w:txbxContent>
                <w:p w:rsidR="008F23DB" w:rsidRDefault="008F23DB">
                  <w:r w:rsidRPr="00DD6AAC">
                    <w:rPr>
                      <w:noProof/>
                    </w:rPr>
                    <w:pict>
                      <v:shape id="Resim 83" o:spid="_x0000_i1042" type="#_x0000_t75" style="width:193.5pt;height:97.5pt;visibility:visible">
                        <v:imagedata r:id="rId20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</w:rPr>
        <w:pict>
          <v:shape id="_x0000_s1089" type="#_x0000_t32" style="position:absolute;margin-left:139.2pt;margin-top:27.4pt;width:2.25pt;height:201.75pt;z-index:251677184" o:connectortype="straight"/>
        </w:pict>
      </w:r>
      <w:r>
        <w:rPr>
          <w:noProof/>
        </w:rPr>
        <w:pict>
          <v:shape id="_x0000_s1090" type="#_x0000_t75" style="position:absolute;margin-left:-13.95pt;margin-top:21.9pt;width:142.65pt;height:112pt;z-index:251676160">
            <v:imagedata r:id="rId21" o:title=""/>
          </v:shape>
          <o:OLEObject Type="Embed" ProgID="Word.Picture.8" ShapeID="_x0000_s1090" DrawAspect="Content" ObjectID="_1475851301" r:id="rId22"/>
        </w:pict>
      </w:r>
      <w:r>
        <w:rPr>
          <w:b/>
          <w:sz w:val="26"/>
          <w:szCs w:val="26"/>
        </w:rPr>
        <w:t>9. Aşağıdaki soruları çözünüz. Her soru 4 puandır.</w:t>
      </w:r>
    </w:p>
    <w:p w:rsidR="008F23DB" w:rsidRPr="006369CB" w:rsidRDefault="008F23DB" w:rsidP="00C23083">
      <w:pPr>
        <w:rPr>
          <w:b/>
          <w:sz w:val="26"/>
          <w:szCs w:val="26"/>
        </w:rPr>
      </w:pPr>
      <w:r>
        <w:rPr>
          <w:noProof/>
        </w:rPr>
        <w:pict>
          <v:shape id="_x0000_s1091" type="#_x0000_t32" style="position:absolute;margin-left:353.7pt;margin-top:4.4pt;width:2.25pt;height:196.5pt;z-index:251679232" o:connectortype="straight"/>
        </w:pict>
      </w: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C23083">
      <w:pPr>
        <w:rPr>
          <w:rFonts w:ascii="Times New Roman" w:hAnsi="Times New Roman"/>
          <w:sz w:val="26"/>
          <w:szCs w:val="26"/>
        </w:rPr>
      </w:pPr>
    </w:p>
    <w:p w:rsidR="008F23DB" w:rsidRDefault="008F23DB" w:rsidP="00FC2932">
      <w:pPr>
        <w:tabs>
          <w:tab w:val="left" w:pos="3585"/>
        </w:tabs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Çözüm:                                 Çözüm:                                                     Çözüm:</w:t>
      </w:r>
    </w:p>
    <w:p w:rsidR="008F23DB" w:rsidRDefault="008F23DB" w:rsidP="00C23083">
      <w:pPr>
        <w:rPr>
          <w:rFonts w:ascii="Times New Roman" w:hAnsi="Times New Roman"/>
          <w:b/>
          <w:sz w:val="26"/>
          <w:szCs w:val="26"/>
        </w:rPr>
      </w:pPr>
    </w:p>
    <w:p w:rsidR="008F23DB" w:rsidRDefault="008F23DB"/>
    <w:sectPr w:rsidR="008F23DB" w:rsidSect="00746176">
      <w:pgSz w:w="11906" w:h="16838"/>
      <w:pgMar w:top="567" w:right="140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3083"/>
    <w:rsid w:val="00031D55"/>
    <w:rsid w:val="00070A47"/>
    <w:rsid w:val="001600B9"/>
    <w:rsid w:val="00201657"/>
    <w:rsid w:val="0023193E"/>
    <w:rsid w:val="0025232E"/>
    <w:rsid w:val="002D47BF"/>
    <w:rsid w:val="0030682D"/>
    <w:rsid w:val="003267BA"/>
    <w:rsid w:val="00333A0B"/>
    <w:rsid w:val="00347D5F"/>
    <w:rsid w:val="00396DB3"/>
    <w:rsid w:val="00410C0C"/>
    <w:rsid w:val="004306DF"/>
    <w:rsid w:val="00441365"/>
    <w:rsid w:val="004C2278"/>
    <w:rsid w:val="005556D6"/>
    <w:rsid w:val="006048AB"/>
    <w:rsid w:val="0060524F"/>
    <w:rsid w:val="006369CB"/>
    <w:rsid w:val="00746176"/>
    <w:rsid w:val="0075520C"/>
    <w:rsid w:val="00770E3A"/>
    <w:rsid w:val="00792898"/>
    <w:rsid w:val="007E7611"/>
    <w:rsid w:val="008F23DB"/>
    <w:rsid w:val="00915877"/>
    <w:rsid w:val="00A96312"/>
    <w:rsid w:val="00AF350D"/>
    <w:rsid w:val="00BD3587"/>
    <w:rsid w:val="00C23083"/>
    <w:rsid w:val="00C36C60"/>
    <w:rsid w:val="00CE2FFA"/>
    <w:rsid w:val="00CF71BB"/>
    <w:rsid w:val="00D0604E"/>
    <w:rsid w:val="00DA55FA"/>
    <w:rsid w:val="00DD6AAC"/>
    <w:rsid w:val="00EA069F"/>
    <w:rsid w:val="00F1700A"/>
    <w:rsid w:val="00F939F2"/>
    <w:rsid w:val="00FC2932"/>
    <w:rsid w:val="00FD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083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23083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23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083"/>
    <w:rPr>
      <w:rFonts w:ascii="Tahom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44136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267B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emf"/><Relationship Id="rId7" Type="http://schemas.openxmlformats.org/officeDocument/2006/relationships/image" Target="media/image3.png"/><Relationship Id="rId12" Type="http://schemas.openxmlformats.org/officeDocument/2006/relationships/image" Target="media/image6.emf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image" Target="media/image1.jpeg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393</Words>
  <Characters>2242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q</dc:creator>
  <cp:keywords>www.sorubak.com</cp:keywords>
  <dc:description/>
  <cp:lastModifiedBy>edanur</cp:lastModifiedBy>
  <cp:revision>5</cp:revision>
  <dcterms:created xsi:type="dcterms:W3CDTF">2014-10-24T21:34:00Z</dcterms:created>
  <dcterms:modified xsi:type="dcterms:W3CDTF">2014-10-26T15:55:00Z</dcterms:modified>
</cp:coreProperties>
</file>