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C4D" w:rsidRPr="001E607C" w:rsidRDefault="007B1C4D" w:rsidP="00420BBE">
      <w:pPr>
        <w:rPr>
          <w:b/>
          <w:bCs/>
        </w:rPr>
      </w:pPr>
      <w:r w:rsidRPr="001E607C">
        <w:rPr>
          <w:b/>
          <w:bCs/>
        </w:rPr>
        <w:t>Adı Soyadı :</w:t>
      </w:r>
      <w:r w:rsidRPr="001E607C">
        <w:rPr>
          <w:b/>
          <w:bCs/>
        </w:rPr>
        <w:tab/>
      </w:r>
      <w:r w:rsidRPr="001E607C">
        <w:rPr>
          <w:b/>
          <w:bCs/>
        </w:rPr>
        <w:tab/>
      </w:r>
      <w:r w:rsidRPr="001E607C">
        <w:rPr>
          <w:b/>
          <w:bCs/>
        </w:rPr>
        <w:tab/>
      </w:r>
      <w:r w:rsidRPr="001E607C">
        <w:rPr>
          <w:b/>
          <w:bCs/>
        </w:rPr>
        <w:tab/>
      </w:r>
      <w:r w:rsidRPr="001E607C">
        <w:rPr>
          <w:b/>
          <w:bCs/>
        </w:rPr>
        <w:tab/>
      </w:r>
      <w:r w:rsidRPr="001E607C">
        <w:rPr>
          <w:b/>
          <w:bCs/>
        </w:rPr>
        <w:tab/>
      </w:r>
      <w:r w:rsidRPr="001E607C">
        <w:rPr>
          <w:b/>
          <w:bCs/>
        </w:rPr>
        <w:tab/>
      </w:r>
      <w:r w:rsidRPr="001E607C">
        <w:rPr>
          <w:b/>
          <w:bCs/>
        </w:rPr>
        <w:tab/>
      </w:r>
      <w:r w:rsidRPr="001E607C">
        <w:rPr>
          <w:b/>
          <w:bCs/>
        </w:rPr>
        <w:tab/>
        <w:t>Aldığı Puan:</w:t>
      </w:r>
    </w:p>
    <w:p w:rsidR="007B1C4D" w:rsidRPr="001E607C" w:rsidRDefault="007B1C4D" w:rsidP="00420BBE">
      <w:pPr>
        <w:rPr>
          <w:b/>
          <w:bCs/>
        </w:rPr>
      </w:pPr>
      <w:r w:rsidRPr="001E607C">
        <w:rPr>
          <w:b/>
          <w:bCs/>
        </w:rPr>
        <w:t>Numarası   :</w:t>
      </w:r>
    </w:p>
    <w:p w:rsidR="007B1C4D" w:rsidRDefault="007B1C4D"/>
    <w:p w:rsidR="007B1C4D" w:rsidRPr="001E607C" w:rsidRDefault="007B1C4D" w:rsidP="00420BBE">
      <w:pPr>
        <w:jc w:val="center"/>
        <w:rPr>
          <w:b/>
        </w:rPr>
      </w:pPr>
      <w:r w:rsidRPr="001E607C">
        <w:rPr>
          <w:b/>
        </w:rPr>
        <w:t>HÜSEYİN AKDAĞ İLKOKULU 4-G SINIFI  MATEMATİK DERSİ</w:t>
      </w:r>
    </w:p>
    <w:p w:rsidR="007B1C4D" w:rsidRPr="001E607C" w:rsidRDefault="007B1C4D" w:rsidP="00420BBE">
      <w:pPr>
        <w:jc w:val="center"/>
        <w:rPr>
          <w:b/>
        </w:rPr>
      </w:pPr>
      <w:r w:rsidRPr="001E607C">
        <w:rPr>
          <w:b/>
        </w:rPr>
        <w:t xml:space="preserve"> 1.DÖNEM 1.YAZILI SORULARI</w:t>
      </w:r>
    </w:p>
    <w:p w:rsidR="007B1C4D" w:rsidRPr="001E607C" w:rsidRDefault="007B1C4D" w:rsidP="00420BBE">
      <w:pPr>
        <w:rPr>
          <w:b/>
        </w:rPr>
      </w:pPr>
      <w:r w:rsidRPr="001E607C">
        <w:rPr>
          <w:b/>
        </w:rPr>
        <w:t>1- Aşağıda verilen geometrik şekilleri iki farklı şekilde isimlendiriniz.</w:t>
      </w:r>
      <w:r>
        <w:rPr>
          <w:b/>
        </w:rPr>
        <w:t>(10 puan)</w:t>
      </w:r>
    </w:p>
    <w:p w:rsidR="007B1C4D" w:rsidRPr="00285078" w:rsidRDefault="007B1C4D" w:rsidP="00420BBE">
      <w:pPr>
        <w:rPr>
          <w:sz w:val="24"/>
          <w:szCs w:val="24"/>
        </w:rPr>
      </w:pPr>
      <w:r>
        <w:rPr>
          <w:noProof/>
        </w:rPr>
        <w:pict>
          <v:rect id="_x0000_s1026" style="position:absolute;margin-left:326.4pt;margin-top:9.65pt;width:66.75pt;height:61.5pt;z-index:251641344"/>
        </w:pict>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82.4pt;margin-top:9.65pt;width:81pt;height:57.75pt;z-index:251640320"/>
        </w:pic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Z                             A</w:t>
      </w:r>
      <w:r>
        <w:rPr>
          <w:sz w:val="24"/>
          <w:szCs w:val="24"/>
        </w:rPr>
        <w:tab/>
      </w:r>
      <w:r>
        <w:rPr>
          <w:sz w:val="24"/>
          <w:szCs w:val="24"/>
        </w:rPr>
        <w:tab/>
        <w:t xml:space="preserve">  D</w:t>
      </w:r>
      <w:r>
        <w:rPr>
          <w:sz w:val="24"/>
          <w:szCs w:val="24"/>
        </w:rPr>
        <w:tab/>
      </w:r>
    </w:p>
    <w:p w:rsidR="007B1C4D" w:rsidRDefault="007B1C4D" w:rsidP="00285078">
      <w:pPr>
        <w:tabs>
          <w:tab w:val="left" w:pos="2520"/>
        </w:tabs>
      </w:pPr>
      <w:r>
        <w:rPr>
          <w:noProof/>
        </w:rPr>
        <w:pict>
          <v:rect id="_x0000_s1028" style="position:absolute;margin-left:13.65pt;margin-top:1.1pt;width:109.5pt;height:52.5pt;z-index:251635200"/>
        </w:pict>
      </w:r>
      <w:r>
        <w:t xml:space="preserve">  A           </w:t>
      </w:r>
      <w:r>
        <w:tab/>
        <w:t>B</w:t>
      </w:r>
    </w:p>
    <w:p w:rsidR="007B1C4D" w:rsidRPr="00420BBE" w:rsidRDefault="007B1C4D" w:rsidP="00420BBE"/>
    <w:p w:rsidR="007B1C4D" w:rsidRPr="00420BBE" w:rsidRDefault="007B1C4D" w:rsidP="00420BBE"/>
    <w:p w:rsidR="007B1C4D" w:rsidRDefault="007B1C4D" w:rsidP="00420BBE"/>
    <w:p w:rsidR="007B1C4D" w:rsidRDefault="007B1C4D" w:rsidP="00420BBE">
      <w:r>
        <w:t>C</w:t>
      </w:r>
      <w:r>
        <w:tab/>
      </w:r>
      <w:r>
        <w:tab/>
      </w:r>
      <w:r>
        <w:tab/>
        <w:t xml:space="preserve">        D</w:t>
      </w:r>
      <w:r>
        <w:tab/>
        <w:t xml:space="preserve">            K</w:t>
      </w:r>
      <w:r>
        <w:tab/>
      </w:r>
      <w:r>
        <w:tab/>
        <w:t xml:space="preserve">       L</w:t>
      </w:r>
      <w:r>
        <w:tab/>
        <w:t xml:space="preserve">             N                             E</w:t>
      </w:r>
    </w:p>
    <w:p w:rsidR="007B1C4D" w:rsidRDefault="007B1C4D" w:rsidP="00420BBE">
      <w:pPr>
        <w:tabs>
          <w:tab w:val="left" w:pos="9060"/>
        </w:tabs>
      </w:pPr>
      <w:r>
        <w:tab/>
      </w:r>
    </w:p>
    <w:p w:rsidR="007B1C4D" w:rsidRDefault="007B1C4D" w:rsidP="00420BBE">
      <w:pPr>
        <w:tabs>
          <w:tab w:val="left" w:pos="9060"/>
        </w:tabs>
      </w:pPr>
      <w:r>
        <w:t xml:space="preserve">…………………………………                    ……………………..                      ………………………………..   </w:t>
      </w:r>
    </w:p>
    <w:p w:rsidR="007B1C4D" w:rsidRDefault="007B1C4D" w:rsidP="00420BBE">
      <w:pPr>
        <w:tabs>
          <w:tab w:val="left" w:pos="9060"/>
        </w:tabs>
      </w:pPr>
    </w:p>
    <w:p w:rsidR="007B1C4D" w:rsidRDefault="007B1C4D" w:rsidP="00420BBE">
      <w:pPr>
        <w:tabs>
          <w:tab w:val="left" w:pos="9060"/>
        </w:tabs>
      </w:pPr>
      <w:r>
        <w:t xml:space="preserve">…………………………………                    ……………………..                      ………………………………..     </w:t>
      </w:r>
    </w:p>
    <w:p w:rsidR="007B1C4D" w:rsidRDefault="007B1C4D" w:rsidP="00420BBE">
      <w:pPr>
        <w:tabs>
          <w:tab w:val="left" w:pos="9060"/>
        </w:tabs>
        <w:rPr>
          <w:sz w:val="24"/>
          <w:szCs w:val="24"/>
        </w:rPr>
      </w:pPr>
    </w:p>
    <w:p w:rsidR="007B1C4D" w:rsidRPr="001E607C" w:rsidRDefault="007B1C4D" w:rsidP="00420BBE">
      <w:pPr>
        <w:tabs>
          <w:tab w:val="left" w:pos="9060"/>
        </w:tabs>
        <w:rPr>
          <w:b/>
        </w:rPr>
      </w:pPr>
      <w:r>
        <w:rPr>
          <w:noProof/>
        </w:rPr>
        <w:pict>
          <v:rect id="_x0000_s1029" style="position:absolute;margin-left:13.65pt;margin-top:29.3pt;width:130.5pt;height:62.25pt;z-index:251642368"/>
        </w:pict>
      </w:r>
      <w:r w:rsidRPr="001E607C">
        <w:rPr>
          <w:b/>
        </w:rPr>
        <w:t>2-Aşağıdaki  ABCD dikdörtgeninin kenarlarını sembol kullanarak yazınız.</w:t>
      </w:r>
      <w:r>
        <w:rPr>
          <w:b/>
        </w:rPr>
        <w:t>(10 puan)</w:t>
      </w:r>
    </w:p>
    <w:p w:rsidR="007B1C4D" w:rsidRDefault="007B1C4D" w:rsidP="00D678F6">
      <w:pPr>
        <w:rPr>
          <w:sz w:val="24"/>
          <w:szCs w:val="24"/>
        </w:rPr>
      </w:pPr>
    </w:p>
    <w:p w:rsidR="007B1C4D" w:rsidRDefault="007B1C4D" w:rsidP="00D678F6">
      <w:pPr>
        <w:tabs>
          <w:tab w:val="left" w:pos="2910"/>
        </w:tabs>
        <w:rPr>
          <w:sz w:val="24"/>
          <w:szCs w:val="24"/>
        </w:rPr>
      </w:pPr>
      <w:r>
        <w:rPr>
          <w:sz w:val="24"/>
          <w:szCs w:val="24"/>
        </w:rPr>
        <w:t>A</w:t>
      </w:r>
      <w:r>
        <w:rPr>
          <w:sz w:val="24"/>
          <w:szCs w:val="24"/>
        </w:rPr>
        <w:tab/>
        <w:t>B</w:t>
      </w:r>
      <w:r>
        <w:rPr>
          <w:sz w:val="24"/>
          <w:szCs w:val="24"/>
        </w:rPr>
        <w:tab/>
      </w:r>
      <w:r>
        <w:rPr>
          <w:sz w:val="24"/>
          <w:szCs w:val="24"/>
        </w:rPr>
        <w:tab/>
        <w:t>………………….</w:t>
      </w:r>
    </w:p>
    <w:p w:rsidR="007B1C4D" w:rsidRPr="00D678F6" w:rsidRDefault="007B1C4D" w:rsidP="00D678F6">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w:t>
      </w:r>
    </w:p>
    <w:p w:rsidR="007B1C4D" w:rsidRPr="00D678F6" w:rsidRDefault="007B1C4D" w:rsidP="00D678F6">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w:t>
      </w:r>
    </w:p>
    <w:p w:rsidR="007B1C4D" w:rsidRDefault="007B1C4D" w:rsidP="00D678F6">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w:t>
      </w:r>
    </w:p>
    <w:p w:rsidR="007B1C4D" w:rsidRDefault="007B1C4D" w:rsidP="00D678F6">
      <w:pPr>
        <w:tabs>
          <w:tab w:val="left" w:pos="2985"/>
        </w:tabs>
        <w:rPr>
          <w:sz w:val="24"/>
          <w:szCs w:val="24"/>
        </w:rPr>
      </w:pPr>
      <w:r>
        <w:rPr>
          <w:sz w:val="24"/>
          <w:szCs w:val="24"/>
        </w:rPr>
        <w:t>D</w:t>
      </w:r>
      <w:r>
        <w:rPr>
          <w:sz w:val="24"/>
          <w:szCs w:val="24"/>
        </w:rPr>
        <w:tab/>
        <w:t>C</w:t>
      </w:r>
    </w:p>
    <w:p w:rsidR="007B1C4D" w:rsidRDefault="007B1C4D" w:rsidP="00D678F6">
      <w:pPr>
        <w:tabs>
          <w:tab w:val="left" w:pos="2985"/>
        </w:tabs>
        <w:rPr>
          <w:sz w:val="24"/>
          <w:szCs w:val="24"/>
        </w:rPr>
      </w:pPr>
    </w:p>
    <w:p w:rsidR="007B1C4D" w:rsidRPr="00602B39" w:rsidRDefault="007B1C4D" w:rsidP="00D678F6">
      <w:pPr>
        <w:jc w:val="both"/>
        <w:rPr>
          <w:b/>
        </w:rPr>
      </w:pPr>
      <w:r>
        <w:rPr>
          <w:b/>
        </w:rPr>
        <w:t>3-</w:t>
      </w:r>
      <w:r w:rsidRPr="00602B39">
        <w:rPr>
          <w:b/>
        </w:rPr>
        <w:t xml:space="preserve"> Aşağıdaki cümlelerin başına doğru ise (D), yanlış ise (Y) yazınız. (5 puan)</w:t>
      </w:r>
    </w:p>
    <w:p w:rsidR="007B1C4D" w:rsidRPr="003C3F1C" w:rsidRDefault="007B1C4D" w:rsidP="00D678F6">
      <w:pPr>
        <w:jc w:val="both"/>
      </w:pPr>
      <w:r w:rsidRPr="003C3F1C">
        <w:t>(     ) Bir açıda, bir köşe ve iki kenar vardır.</w:t>
      </w:r>
    </w:p>
    <w:p w:rsidR="007B1C4D" w:rsidRPr="003C3F1C" w:rsidRDefault="007B1C4D" w:rsidP="00D678F6">
      <w:pPr>
        <w:jc w:val="both"/>
      </w:pPr>
      <w:r w:rsidRPr="003C3F1C">
        <w:t>(     ) Bir açının dik açı olabilmesi için 90˚ olması gerekir.</w:t>
      </w:r>
    </w:p>
    <w:p w:rsidR="007B1C4D" w:rsidRPr="003C3F1C" w:rsidRDefault="007B1C4D" w:rsidP="00D678F6">
      <w:pPr>
        <w:jc w:val="both"/>
      </w:pPr>
      <w:r w:rsidRPr="003C3F1C">
        <w:t>(     ) 180˚ lik açılara doğru açı denir.</w:t>
      </w:r>
    </w:p>
    <w:p w:rsidR="007B1C4D" w:rsidRPr="003C3F1C" w:rsidRDefault="007B1C4D" w:rsidP="00D678F6">
      <w:pPr>
        <w:jc w:val="both"/>
      </w:pPr>
      <w:r w:rsidRPr="003C3F1C">
        <w:t>(     ) s(</w:t>
      </w:r>
      <w:r>
        <w:t>Â)=45˚ ise Â</w:t>
      </w:r>
      <w:r w:rsidRPr="003C3F1C">
        <w:t xml:space="preserve"> dar açıdır.</w:t>
      </w:r>
    </w:p>
    <w:p w:rsidR="007B1C4D" w:rsidRDefault="007B1C4D" w:rsidP="00D678F6">
      <w:pPr>
        <w:jc w:val="both"/>
        <w:rPr>
          <w:b/>
        </w:rPr>
      </w:pPr>
      <w:r w:rsidRPr="003C3F1C">
        <w:t>(     ) Bir üçgenin 4 tane açısı vardır.</w:t>
      </w:r>
    </w:p>
    <w:p w:rsidR="007B1C4D" w:rsidRDefault="007B1C4D" w:rsidP="00D678F6">
      <w:pPr>
        <w:tabs>
          <w:tab w:val="left" w:pos="2985"/>
        </w:tabs>
        <w:rPr>
          <w:b/>
          <w:sz w:val="24"/>
          <w:szCs w:val="24"/>
        </w:rPr>
      </w:pPr>
    </w:p>
    <w:p w:rsidR="007B1C4D" w:rsidRPr="00CC0A66" w:rsidRDefault="007B1C4D" w:rsidP="00D678F6">
      <w:pPr>
        <w:jc w:val="both"/>
        <w:rPr>
          <w:b/>
        </w:rPr>
      </w:pPr>
      <w:r>
        <w:rPr>
          <w:noProof/>
        </w:rPr>
        <w:pict>
          <v:line id="_x0000_s1030" style="position:absolute;left:0;text-align:left;flip:y;z-index:251646464" from="267.85pt,1.4pt" to="268.6pt,52.05pt">
            <v:stroke endarrow="block"/>
          </v:line>
        </w:pict>
      </w:r>
      <w:r>
        <w:rPr>
          <w:b/>
        </w:rPr>
        <w:t xml:space="preserve"> 4-</w:t>
      </w:r>
      <w:r w:rsidRPr="00CC0A66">
        <w:rPr>
          <w:b/>
        </w:rPr>
        <w:t xml:space="preserve"> Aşağıda verilen </w:t>
      </w:r>
      <w:r>
        <w:rPr>
          <w:b/>
        </w:rPr>
        <w:t>açıların çeşitlerini yazınız. (4</w:t>
      </w:r>
      <w:r w:rsidRPr="00CC0A66">
        <w:rPr>
          <w:b/>
        </w:rPr>
        <w:t xml:space="preserve"> puan)</w:t>
      </w:r>
    </w:p>
    <w:p w:rsidR="007B1C4D" w:rsidRDefault="007B1C4D" w:rsidP="00D678F6">
      <w:pPr>
        <w:tabs>
          <w:tab w:val="center" w:pos="5415"/>
        </w:tabs>
        <w:jc w:val="both"/>
      </w:pPr>
      <w:r>
        <w:rPr>
          <w:noProof/>
        </w:rPr>
        <w:pict>
          <v:shapetype id="_x0000_t32" coordsize="21600,21600" o:spt="32" o:oned="t" path="m,l21600,21600e" filled="f">
            <v:path arrowok="t" fillok="f" o:connecttype="none"/>
            <o:lock v:ext="edit" shapetype="t"/>
          </v:shapetype>
          <v:shape id="_x0000_s1031" type="#_x0000_t32" style="position:absolute;left:0;text-align:left;margin-left:274.65pt;margin-top:30.9pt;width:0;height:8.9pt;z-index:251650560" o:connectortype="straight"/>
        </w:pict>
      </w:r>
      <w:r>
        <w:rPr>
          <w:noProof/>
        </w:rPr>
        <w:pict>
          <v:shape id="_x0000_s1032" type="#_x0000_t32" style="position:absolute;left:0;text-align:left;margin-left:267.9pt;margin-top:30.9pt;width:6.75pt;height:0;z-index:251649536" o:connectortype="straight"/>
        </w:pict>
      </w:r>
      <w:r>
        <w:rPr>
          <w:noProof/>
        </w:rPr>
        <w:pict>
          <v:line id="_x0000_s1033" style="position:absolute;left:0;text-align:left;flip:x y;z-index:251644416" from="108.3pt,3.8pt" to="148.2pt,39.8pt">
            <v:stroke endarrow="block"/>
          </v:line>
        </w:pict>
      </w:r>
      <w:r>
        <w:rPr>
          <w:noProof/>
        </w:rPr>
        <w:pict>
          <v:line id="_x0000_s1034" style="position:absolute;left:0;text-align:left;z-index:251648512" from="407.55pt,39.8pt" to="455.55pt,40.55pt">
            <v:stroke endarrow="block"/>
          </v:line>
        </w:pict>
      </w:r>
      <w:r>
        <w:rPr>
          <w:noProof/>
        </w:rPr>
        <w:pict>
          <v:line id="_x0000_s1035" style="position:absolute;left:0;text-align:left;flip:x;z-index:251647488" from="353.4pt,39.8pt" to="407.55pt,39.8pt">
            <v:stroke endarrow="block"/>
          </v:line>
        </w:pict>
      </w:r>
      <w:r>
        <w:rPr>
          <w:noProof/>
        </w:rPr>
        <w:pict>
          <v:line id="_x0000_s1036" style="position:absolute;left:0;text-align:left;z-index:251645440" from="267.9pt,39.8pt" to="316.65pt,39.8pt">
            <v:stroke endarrow="block"/>
          </v:line>
        </w:pict>
      </w:r>
      <w:r>
        <w:rPr>
          <w:noProof/>
        </w:rPr>
        <w:pict>
          <v:line id="_x0000_s1037" style="position:absolute;left:0;text-align:left;z-index:251643392" from="148.2pt,39.8pt" to="206.7pt,39.8pt">
            <v:stroke endarrow="block"/>
          </v:line>
        </w:pict>
      </w:r>
      <w:r>
        <w:t xml:space="preserve">    </w:t>
      </w:r>
      <w:r>
        <w:rPr>
          <w:noProof/>
        </w:rPr>
      </w:r>
      <w:r>
        <w:pict>
          <v:group id="_x0000_s1038" editas="canvas" style="width:51pt;height:48pt;mso-position-horizontal-relative:char;mso-position-vertical-relative:line" coordorigin="2371,12307" coordsize="676,6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2371;top:12307;width:676;height:640" o:preferrelative="f">
              <v:fill o:detectmouseclick="t"/>
              <v:path o:extrusionok="t" o:connecttype="none"/>
              <o:lock v:ext="edit" text="t"/>
            </v:shape>
            <v:line id="_x0000_s1040" style="position:absolute;flip:x y" from="2371,12327" to="2769,12947">
              <v:stroke endarrow="block"/>
            </v:line>
            <v:line id="_x0000_s1041" style="position:absolute;flip:y" from="2769,12307" to="3047,12937">
              <v:stroke endarrow="block"/>
            </v:line>
            <w10:anchorlock/>
          </v:group>
        </w:pict>
      </w:r>
      <w:r>
        <w:rPr>
          <w:noProof/>
        </w:rPr>
      </w:r>
      <w:r>
        <w:pict>
          <v:group id="_x0000_s1042" editas="canvas" style="width:41.25pt;height:38.25pt;mso-position-horizontal-relative:char;mso-position-vertical-relative:line" coordorigin="2371,-465" coordsize="547,510">
            <o:lock v:ext="edit" aspectratio="t"/>
            <v:shape id="_x0000_s1043" type="#_x0000_t75" style="position:absolute;left:2371;top:-465;width:547;height:510" o:preferrelative="f">
              <v:fill o:detectmouseclick="t"/>
              <v:path o:extrusionok="t" o:connecttype="none"/>
              <o:lock v:ext="edit" text="t"/>
            </v:shape>
            <w10:anchorlock/>
          </v:group>
        </w:pict>
      </w:r>
      <w:r>
        <w:tab/>
      </w:r>
    </w:p>
    <w:p w:rsidR="007B1C4D" w:rsidRDefault="007B1C4D" w:rsidP="00D678F6">
      <w:pPr>
        <w:tabs>
          <w:tab w:val="center" w:pos="5415"/>
        </w:tabs>
        <w:jc w:val="both"/>
      </w:pPr>
    </w:p>
    <w:p w:rsidR="007B1C4D" w:rsidRDefault="007B1C4D" w:rsidP="00D678F6">
      <w:pPr>
        <w:tabs>
          <w:tab w:val="center" w:pos="5415"/>
          <w:tab w:val="left" w:pos="7875"/>
        </w:tabs>
        <w:jc w:val="both"/>
      </w:pPr>
      <w:r>
        <w:t xml:space="preserve"> ……………….                      ……………………. </w:t>
      </w:r>
      <w:r>
        <w:tab/>
        <w:t>…………</w:t>
      </w:r>
      <w:r>
        <w:tab/>
        <w:t>……………</w:t>
      </w:r>
    </w:p>
    <w:p w:rsidR="007B1C4D" w:rsidRPr="001E607C" w:rsidRDefault="007B1C4D" w:rsidP="001E607C"/>
    <w:p w:rsidR="007B1C4D" w:rsidRDefault="007B1C4D" w:rsidP="001E607C"/>
    <w:p w:rsidR="007B1C4D" w:rsidRPr="00602B39" w:rsidRDefault="007B1C4D" w:rsidP="001E607C">
      <w:pPr>
        <w:rPr>
          <w:b/>
        </w:rPr>
      </w:pPr>
      <w:r>
        <w:rPr>
          <w:b/>
        </w:rPr>
        <w:t>5</w:t>
      </w:r>
      <w:r w:rsidRPr="00602B39">
        <w:rPr>
          <w:b/>
        </w:rPr>
        <w:t>) Aşağıdaki cümlelerde verilen boşlukları tamamlayınız. (</w:t>
      </w:r>
      <w:r>
        <w:rPr>
          <w:b/>
        </w:rPr>
        <w:t>6</w:t>
      </w:r>
      <w:r w:rsidRPr="00602B39">
        <w:rPr>
          <w:b/>
        </w:rPr>
        <w:t xml:space="preserve"> puan)</w:t>
      </w:r>
    </w:p>
    <w:p w:rsidR="007B1C4D" w:rsidRPr="004C634C" w:rsidRDefault="007B1C4D" w:rsidP="001E607C">
      <w:pPr>
        <w:numPr>
          <w:ilvl w:val="0"/>
          <w:numId w:val="1"/>
        </w:numPr>
        <w:tabs>
          <w:tab w:val="left" w:pos="10110"/>
        </w:tabs>
        <w:jc w:val="both"/>
      </w:pPr>
      <w:r w:rsidRPr="004C634C">
        <w:t>İki kenarının uzunluğu birbirine eşit olan üçgenlere ……………………. üçgen denir.</w:t>
      </w:r>
    </w:p>
    <w:p w:rsidR="007B1C4D" w:rsidRDefault="007B1C4D" w:rsidP="001E607C">
      <w:pPr>
        <w:numPr>
          <w:ilvl w:val="0"/>
          <w:numId w:val="1"/>
        </w:numPr>
        <w:tabs>
          <w:tab w:val="left" w:pos="10110"/>
        </w:tabs>
        <w:jc w:val="both"/>
      </w:pPr>
      <w:r w:rsidRPr="004C634C">
        <w:t>Üç kenarının uzunluğu birbirine eşit olan üçgenlere ……………………. üçgen denir.</w:t>
      </w:r>
    </w:p>
    <w:p w:rsidR="007B1C4D" w:rsidRPr="004C634C" w:rsidRDefault="007B1C4D" w:rsidP="001E607C">
      <w:pPr>
        <w:numPr>
          <w:ilvl w:val="0"/>
          <w:numId w:val="1"/>
        </w:numPr>
        <w:tabs>
          <w:tab w:val="left" w:pos="10110"/>
        </w:tabs>
        <w:jc w:val="both"/>
      </w:pPr>
      <w:r>
        <w:t>Üç kenarının uzunluğu birbirinden farklı olan üçgenlere……………………….. üçgen denir.</w:t>
      </w:r>
    </w:p>
    <w:p w:rsidR="007B1C4D" w:rsidRPr="004C634C" w:rsidRDefault="007B1C4D" w:rsidP="001E607C">
      <w:pPr>
        <w:numPr>
          <w:ilvl w:val="0"/>
          <w:numId w:val="1"/>
        </w:numPr>
        <w:tabs>
          <w:tab w:val="left" w:pos="10110"/>
        </w:tabs>
        <w:jc w:val="both"/>
      </w:pPr>
      <w:r w:rsidRPr="004C634C">
        <w:t>Bir açısının ölçüsü 90º olan üçgenlere ……………………. üçgen denir.</w:t>
      </w:r>
    </w:p>
    <w:p w:rsidR="007B1C4D" w:rsidRPr="004C634C" w:rsidRDefault="007B1C4D" w:rsidP="001E607C">
      <w:pPr>
        <w:numPr>
          <w:ilvl w:val="0"/>
          <w:numId w:val="1"/>
        </w:numPr>
        <w:tabs>
          <w:tab w:val="left" w:pos="10110"/>
        </w:tabs>
        <w:jc w:val="both"/>
      </w:pPr>
      <w:r>
        <w:t>Tüm a</w:t>
      </w:r>
      <w:r w:rsidRPr="004C634C">
        <w:t>çılarının ölçüleri 90º den küçük olan üçgenlere ……………………. üçgen denir.</w:t>
      </w:r>
    </w:p>
    <w:p w:rsidR="007B1C4D" w:rsidRDefault="007B1C4D" w:rsidP="001E607C">
      <w:pPr>
        <w:numPr>
          <w:ilvl w:val="0"/>
          <w:numId w:val="1"/>
        </w:numPr>
        <w:tabs>
          <w:tab w:val="left" w:pos="10110"/>
        </w:tabs>
        <w:jc w:val="both"/>
      </w:pPr>
      <w:r w:rsidRPr="004C634C">
        <w:t>Bir açısının ölçüsü 90º den büyük olan üçgenlere ……………………. üçgen denir.</w:t>
      </w:r>
    </w:p>
    <w:p w:rsidR="007B1C4D" w:rsidRDefault="007B1C4D" w:rsidP="001E607C">
      <w:pPr>
        <w:tabs>
          <w:tab w:val="left" w:pos="10110"/>
        </w:tabs>
        <w:jc w:val="both"/>
      </w:pPr>
    </w:p>
    <w:p w:rsidR="007B1C4D" w:rsidRPr="00602B39" w:rsidRDefault="007B1C4D" w:rsidP="001E607C">
      <w:pPr>
        <w:rPr>
          <w:b/>
        </w:rPr>
      </w:pPr>
      <w:r>
        <w:rPr>
          <w:b/>
        </w:rPr>
        <w:t>6-</w:t>
      </w:r>
      <w:r w:rsidRPr="00602B39">
        <w:rPr>
          <w:b/>
        </w:rPr>
        <w:tab/>
        <w:t>Aşağıdaki şekilde AÔC=76˚ old</w:t>
      </w:r>
      <w:r>
        <w:rPr>
          <w:b/>
        </w:rPr>
        <w:t>uğuna göre CÔB kaç derecedir? (10</w:t>
      </w:r>
      <w:r w:rsidRPr="00602B39">
        <w:rPr>
          <w:b/>
        </w:rPr>
        <w:t xml:space="preserve"> puan)</w:t>
      </w:r>
    </w:p>
    <w:p w:rsidR="007B1C4D" w:rsidRDefault="007B1C4D" w:rsidP="001E607C">
      <w:pPr>
        <w:tabs>
          <w:tab w:val="left" w:pos="4035"/>
        </w:tabs>
      </w:pPr>
    </w:p>
    <w:p w:rsidR="007B1C4D" w:rsidRDefault="007B1C4D" w:rsidP="001E607C">
      <w:pPr>
        <w:tabs>
          <w:tab w:val="left" w:pos="4035"/>
        </w:tabs>
      </w:pPr>
      <w:r>
        <w:rPr>
          <w:noProof/>
        </w:rPr>
        <w:pict>
          <v:shape id="_x0000_s1044" type="#_x0000_t75" style="position:absolute;margin-left:18pt;margin-top:4.15pt;width:131pt;height:78.3pt;z-index:251651584" wrapcoords="6048 1038 1605 1869 1481 2700 3086 4362 3086 5400 4814 7685 5554 7685 8023 11008 8146 11008 5554 11631 247 13708 247 14746 2592 17654 2592 19731 4073 19731 19255 19108 19008 17654 21477 14538 21477 14123 19502 13085 14565 11008 15182 9138 14318 8723 6295 7685 4320 4362 5925 4154 7159 2700 6912 1038 6048 1038">
            <v:imagedata r:id="rId5" o:title=""/>
            <w10:wrap type="through"/>
          </v:shape>
          <o:OLEObject Type="Embed" ProgID="Word.Picture.8" ShapeID="_x0000_s1044" DrawAspect="Content" ObjectID="_1474659058" r:id="rId6"/>
        </w:pict>
      </w:r>
      <w:r>
        <w:tab/>
      </w:r>
    </w:p>
    <w:p w:rsidR="007B1C4D" w:rsidRPr="00AF36C6" w:rsidRDefault="007B1C4D" w:rsidP="001E607C"/>
    <w:p w:rsidR="007B1C4D" w:rsidRPr="00AF36C6" w:rsidRDefault="007B1C4D" w:rsidP="001E607C"/>
    <w:p w:rsidR="007B1C4D" w:rsidRDefault="007B1C4D" w:rsidP="001E607C"/>
    <w:p w:rsidR="007B1C4D" w:rsidRDefault="007B1C4D" w:rsidP="001E607C"/>
    <w:p w:rsidR="007B1C4D" w:rsidRDefault="007B1C4D" w:rsidP="001E607C">
      <w:pPr>
        <w:tabs>
          <w:tab w:val="left" w:pos="3525"/>
        </w:tabs>
      </w:pPr>
      <w:r>
        <w:tab/>
      </w:r>
    </w:p>
    <w:p w:rsidR="007B1C4D" w:rsidRDefault="007B1C4D" w:rsidP="001E607C">
      <w:pPr>
        <w:tabs>
          <w:tab w:val="left" w:pos="10110"/>
        </w:tabs>
        <w:jc w:val="both"/>
      </w:pPr>
    </w:p>
    <w:p w:rsidR="007B1C4D" w:rsidRDefault="007B1C4D" w:rsidP="001E607C"/>
    <w:p w:rsidR="007B1C4D" w:rsidRDefault="007B1C4D" w:rsidP="001E607C"/>
    <w:p w:rsidR="007B1C4D" w:rsidRDefault="007B1C4D" w:rsidP="001E607C"/>
    <w:p w:rsidR="007B1C4D" w:rsidRDefault="007B1C4D" w:rsidP="001E607C"/>
    <w:p w:rsidR="007B1C4D" w:rsidRDefault="007B1C4D" w:rsidP="001E607C"/>
    <w:p w:rsidR="007B1C4D" w:rsidRDefault="007B1C4D" w:rsidP="001E607C"/>
    <w:p w:rsidR="007B1C4D" w:rsidRDefault="007B1C4D" w:rsidP="001E607C"/>
    <w:p w:rsidR="007B1C4D" w:rsidRDefault="007B1C4D" w:rsidP="00310034">
      <w:pPr>
        <w:ind w:left="360"/>
      </w:pPr>
      <w:r>
        <w:rPr>
          <w:noProof/>
        </w:rPr>
        <w:pict>
          <v:shape id="_x0000_s1045" type="#_x0000_t5" style="position:absolute;left:0;text-align:left;margin-left:34.7pt;margin-top:11pt;width:114.75pt;height:73.15pt;z-index:-251663872"/>
        </w:pict>
      </w:r>
      <w:r w:rsidRPr="00310034">
        <w:rPr>
          <w:b/>
        </w:rPr>
        <w:t>7-</w:t>
      </w:r>
      <w:r>
        <w:t xml:space="preserve">                     A                                   </w:t>
      </w:r>
    </w:p>
    <w:p w:rsidR="007B1C4D" w:rsidRDefault="007B1C4D" w:rsidP="00310034">
      <w:pPr>
        <w:pStyle w:val="ListParagraph"/>
        <w:tabs>
          <w:tab w:val="left" w:pos="4365"/>
        </w:tabs>
        <w:spacing w:line="240" w:lineRule="auto"/>
      </w:pPr>
      <w:r>
        <w:rPr>
          <w:noProof/>
        </w:rPr>
        <w:pict>
          <v:shape id="_x0000_s1046" type="#_x0000_t5" style="position:absolute;left:0;text-align:left;margin-left:224.75pt;margin-top:3.35pt;width:7.15pt;height:7.15pt;z-index:251655680"/>
        </w:pict>
      </w: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7" type="#_x0000_t19" style="position:absolute;left:0;text-align:left;margin-left:87.2pt;margin-top:3.35pt;width:9pt;height:10.55pt;flip:x y;z-index:251653632" coordsize="42908,21600" adj="-11326061,-401142,21431" path="wr-169,,43031,43200,,18901,42908,19297nfewr-169,,43031,43200,,18901,42908,19297l21431,21600nsxe">
            <v:path o:connectlocs="0,18901;42908,19297;21431,21600"/>
          </v:shape>
        </w:pict>
      </w:r>
      <w:r>
        <w:tab/>
      </w:r>
    </w:p>
    <w:p w:rsidR="007B1C4D" w:rsidRPr="008A4255" w:rsidRDefault="007B1C4D" w:rsidP="001E607C">
      <w:pPr>
        <w:pStyle w:val="ListParagraph"/>
        <w:spacing w:line="240" w:lineRule="auto"/>
        <w:rPr>
          <w:rFonts w:ascii="Times New Roman" w:hAnsi="Times New Roman"/>
          <w:b/>
          <w:sz w:val="20"/>
          <w:szCs w:val="20"/>
        </w:rPr>
      </w:pPr>
      <w:r>
        <w:t xml:space="preserve">                     70⁰                                </w:t>
      </w:r>
      <w:r w:rsidRPr="008A4255">
        <w:rPr>
          <w:rFonts w:ascii="Times New Roman" w:hAnsi="Times New Roman"/>
          <w:b/>
          <w:sz w:val="20"/>
          <w:szCs w:val="20"/>
        </w:rPr>
        <w:t xml:space="preserve">Yandaki ABC ikizkenar üçgen ve Â tepe açısı [BC] tabandır.Buna göre </w:t>
      </w:r>
    </w:p>
    <w:p w:rsidR="007B1C4D" w:rsidRPr="008A4255" w:rsidRDefault="007B1C4D" w:rsidP="001E607C">
      <w:pPr>
        <w:pStyle w:val="ListParagraph"/>
        <w:spacing w:line="240" w:lineRule="auto"/>
        <w:rPr>
          <w:b/>
          <w:sz w:val="20"/>
          <w:szCs w:val="20"/>
        </w:rPr>
      </w:pPr>
      <w:r>
        <w:rPr>
          <w:noProof/>
        </w:rPr>
        <w:pict>
          <v:shape id="_x0000_s1048" type="#_x0000_t32" style="position:absolute;left:0;text-align:left;margin-left:201.15pt;margin-top:10.85pt;width:4.55pt;height:4.5pt;z-index:251658752" o:connectortype="straight"/>
        </w:pict>
      </w:r>
      <w:r>
        <w:rPr>
          <w:noProof/>
        </w:rPr>
        <w:pict>
          <v:shape id="_x0000_s1049" type="#_x0000_t32" style="position:absolute;left:0;text-align:left;margin-left:201.15pt;margin-top:10.85pt;width:0;height:0;z-index:251657728" o:connectortype="straight"/>
        </w:pict>
      </w:r>
      <w:r>
        <w:rPr>
          <w:noProof/>
        </w:rPr>
        <w:pict>
          <v:shape id="_x0000_s1050" type="#_x0000_t32" style="position:absolute;left:0;text-align:left;margin-left:198.15pt;margin-top:10.85pt;width:3pt;height:4.5pt;flip:y;z-index:251656704" o:connectortype="straight"/>
        </w:pict>
      </w:r>
      <w:r w:rsidRPr="008A4255">
        <w:rPr>
          <w:b/>
          <w:sz w:val="20"/>
          <w:szCs w:val="20"/>
        </w:rPr>
        <w:tab/>
      </w:r>
      <w:r w:rsidRPr="008A4255">
        <w:rPr>
          <w:b/>
          <w:sz w:val="20"/>
          <w:szCs w:val="20"/>
        </w:rPr>
        <w:tab/>
      </w:r>
      <w:r w:rsidRPr="008A4255">
        <w:rPr>
          <w:b/>
          <w:sz w:val="20"/>
          <w:szCs w:val="20"/>
        </w:rPr>
        <w:tab/>
      </w:r>
      <w:r w:rsidRPr="008A4255">
        <w:rPr>
          <w:b/>
          <w:sz w:val="20"/>
          <w:szCs w:val="20"/>
        </w:rPr>
        <w:tab/>
      </w:r>
      <w:r w:rsidRPr="008A4255">
        <w:rPr>
          <w:b/>
          <w:sz w:val="20"/>
          <w:szCs w:val="20"/>
        </w:rPr>
        <w:tab/>
      </w:r>
      <w:r w:rsidRPr="008A4255">
        <w:rPr>
          <w:b/>
          <w:sz w:val="20"/>
          <w:szCs w:val="20"/>
        </w:rPr>
        <w:tab/>
      </w:r>
      <w:r w:rsidRPr="008A4255">
        <w:rPr>
          <w:b/>
          <w:sz w:val="20"/>
          <w:szCs w:val="20"/>
        </w:rPr>
        <w:tab/>
      </w:r>
      <w:r w:rsidRPr="008A4255">
        <w:rPr>
          <w:b/>
          <w:sz w:val="20"/>
          <w:szCs w:val="20"/>
        </w:rPr>
        <w:tab/>
      </w:r>
      <w:r w:rsidRPr="008A4255">
        <w:rPr>
          <w:b/>
          <w:sz w:val="20"/>
          <w:szCs w:val="20"/>
        </w:rPr>
        <w:tab/>
      </w:r>
      <w:r w:rsidRPr="008A4255">
        <w:rPr>
          <w:b/>
          <w:sz w:val="20"/>
          <w:szCs w:val="20"/>
        </w:rPr>
        <w:tab/>
      </w:r>
      <w:r w:rsidRPr="008A4255">
        <w:rPr>
          <w:b/>
          <w:sz w:val="20"/>
          <w:szCs w:val="20"/>
        </w:rPr>
        <w:tab/>
      </w:r>
      <w:r w:rsidRPr="008A4255">
        <w:rPr>
          <w:b/>
          <w:sz w:val="20"/>
          <w:szCs w:val="20"/>
        </w:rPr>
        <w:tab/>
      </w:r>
      <w:r w:rsidRPr="008A4255">
        <w:rPr>
          <w:b/>
          <w:sz w:val="20"/>
          <w:szCs w:val="20"/>
        </w:rPr>
        <w:tab/>
      </w:r>
      <w:r w:rsidRPr="008A4255">
        <w:rPr>
          <w:b/>
          <w:sz w:val="20"/>
          <w:szCs w:val="20"/>
        </w:rPr>
        <w:tab/>
      </w:r>
    </w:p>
    <w:p w:rsidR="007B1C4D" w:rsidRPr="008A4255" w:rsidRDefault="007B1C4D" w:rsidP="001E607C">
      <w:pPr>
        <w:pStyle w:val="ListParagraph"/>
        <w:spacing w:line="240" w:lineRule="auto"/>
        <w:rPr>
          <w:b/>
          <w:sz w:val="20"/>
          <w:szCs w:val="20"/>
        </w:rPr>
      </w:pPr>
      <w:r>
        <w:rPr>
          <w:noProof/>
        </w:rPr>
        <w:pict>
          <v:shape id="_x0000_s1051" type="#_x0000_t19" style="position:absolute;left:0;text-align:left;margin-left:49.35pt;margin-top:15.45pt;width:7.15pt;height:15pt;z-index:251654656"/>
        </w:pict>
      </w:r>
      <w:r w:rsidRPr="008A4255">
        <w:rPr>
          <w:b/>
          <w:sz w:val="20"/>
          <w:szCs w:val="20"/>
        </w:rPr>
        <w:tab/>
      </w:r>
      <w:r w:rsidRPr="008A4255">
        <w:rPr>
          <w:b/>
          <w:sz w:val="20"/>
          <w:szCs w:val="20"/>
        </w:rPr>
        <w:tab/>
      </w:r>
      <w:r w:rsidRPr="008A4255">
        <w:rPr>
          <w:b/>
          <w:sz w:val="20"/>
          <w:szCs w:val="20"/>
        </w:rPr>
        <w:tab/>
      </w:r>
      <w:r w:rsidRPr="008A4255">
        <w:rPr>
          <w:b/>
          <w:sz w:val="20"/>
          <w:szCs w:val="20"/>
        </w:rPr>
        <w:tab/>
        <w:t>B ve C  =?</w:t>
      </w:r>
      <w:r>
        <w:rPr>
          <w:b/>
          <w:sz w:val="20"/>
          <w:szCs w:val="20"/>
        </w:rPr>
        <w:t>(10 puan)</w:t>
      </w:r>
    </w:p>
    <w:p w:rsidR="007B1C4D" w:rsidRDefault="007B1C4D" w:rsidP="001E607C">
      <w:pPr>
        <w:tabs>
          <w:tab w:val="left" w:pos="3165"/>
        </w:tabs>
      </w:pPr>
      <w:r>
        <w:t xml:space="preserve">         B</w:t>
      </w:r>
      <w:r>
        <w:tab/>
        <w:t>C</w:t>
      </w:r>
    </w:p>
    <w:p w:rsidR="007B1C4D" w:rsidRDefault="007B1C4D" w:rsidP="001E607C">
      <w:pPr>
        <w:pStyle w:val="ListParagraph"/>
        <w:spacing w:line="240" w:lineRule="auto"/>
      </w:pPr>
    </w:p>
    <w:p w:rsidR="007B1C4D" w:rsidRDefault="007B1C4D" w:rsidP="001E607C">
      <w:pPr>
        <w:pStyle w:val="ListParagraph"/>
        <w:spacing w:line="240" w:lineRule="auto"/>
      </w:pPr>
      <w:r>
        <w:t xml:space="preserve">        </w:t>
      </w:r>
    </w:p>
    <w:p w:rsidR="007B1C4D" w:rsidRPr="008A4255" w:rsidRDefault="007B1C4D" w:rsidP="008A4255">
      <w:pPr>
        <w:ind w:left="360"/>
      </w:pPr>
      <w:r>
        <w:rPr>
          <w:noProof/>
        </w:rPr>
        <w:pict>
          <v:shape id="_x0000_s1052" type="#_x0000_t5" style="position:absolute;left:0;text-align:left;margin-left:149.45pt;margin-top:5.4pt;width:7.15pt;height:7.15pt;z-index:251664896"/>
        </w:pict>
      </w:r>
      <w:r>
        <w:rPr>
          <w:noProof/>
        </w:rPr>
        <w:pict>
          <v:shapetype id="_x0000_t6" coordsize="21600,21600" o:spt="6" path="m,l,21600r21600,xe">
            <v:stroke joinstyle="miter"/>
            <v:path gradientshapeok="t" o:connecttype="custom" o:connectlocs="0,0;0,10800;0,21600;10800,21600;21600,21600;10800,10800" textboxrect="1800,12600,12600,19800"/>
          </v:shapetype>
          <v:shape id="_x0000_s1053" type="#_x0000_t6" style="position:absolute;left:0;text-align:left;margin-left:43.7pt;margin-top:12.55pt;width:77.25pt;height:72.55pt;z-index:-251656704"/>
        </w:pict>
      </w:r>
      <w:r w:rsidRPr="008A4255">
        <w:rPr>
          <w:b/>
        </w:rPr>
        <w:t>8-</w:t>
      </w:r>
      <w:r>
        <w:t xml:space="preserve">  E</w:t>
      </w:r>
    </w:p>
    <w:p w:rsidR="007B1C4D" w:rsidRPr="008A4255" w:rsidRDefault="007B1C4D" w:rsidP="00310034">
      <w:pPr>
        <w:pStyle w:val="ListParagraph"/>
        <w:spacing w:line="240" w:lineRule="auto"/>
        <w:rPr>
          <w:b/>
          <w:sz w:val="20"/>
          <w:szCs w:val="20"/>
        </w:rPr>
      </w:pPr>
      <w:r>
        <w:rPr>
          <w:noProof/>
        </w:rPr>
        <w:pict>
          <v:shape id="_x0000_s1054" type="#_x0000_t19" style="position:absolute;left:0;text-align:left;margin-left:43.7pt;margin-top:7.5pt;width:7pt;height:7.15pt;flip:y;z-index:251660800" coordsize="21209,21600" adj=",-715138" path="wr-21600,,21600,43200,,,21209,17511nfewr-21600,,21600,43200,,,21209,17511l,21600nsxe">
            <v:path o:connectlocs="0,0;21209,17511;0,21600"/>
          </v:shape>
        </w:pict>
      </w:r>
      <w:r w:rsidRPr="008A4255">
        <w:rPr>
          <w:sz w:val="20"/>
          <w:szCs w:val="20"/>
        </w:rPr>
        <w:t xml:space="preserve">                                                  </w:t>
      </w:r>
      <w:r w:rsidRPr="008A4255">
        <w:rPr>
          <w:b/>
          <w:sz w:val="20"/>
          <w:szCs w:val="20"/>
        </w:rPr>
        <w:t>EFG</w:t>
      </w:r>
      <w:r>
        <w:rPr>
          <w:b/>
          <w:sz w:val="20"/>
          <w:szCs w:val="20"/>
        </w:rPr>
        <w:t xml:space="preserve"> nde</w:t>
      </w:r>
      <w:r w:rsidRPr="008A4255">
        <w:rPr>
          <w:b/>
          <w:sz w:val="20"/>
          <w:szCs w:val="20"/>
        </w:rPr>
        <w:t xml:space="preserve">    </w:t>
      </w:r>
      <w:r>
        <w:rPr>
          <w:b/>
          <w:sz w:val="20"/>
          <w:szCs w:val="20"/>
        </w:rPr>
        <w:t>s(Ê)=58</w:t>
      </w:r>
      <w:r w:rsidRPr="008A4255">
        <w:rPr>
          <w:b/>
          <w:sz w:val="20"/>
          <w:szCs w:val="20"/>
        </w:rPr>
        <w:t xml:space="preserve"> °</w:t>
      </w:r>
      <w:r>
        <w:rPr>
          <w:b/>
          <w:sz w:val="20"/>
          <w:szCs w:val="20"/>
        </w:rPr>
        <w:t xml:space="preserve"> ise </w:t>
      </w:r>
      <w:r w:rsidRPr="008A4255">
        <w:rPr>
          <w:b/>
          <w:sz w:val="20"/>
          <w:szCs w:val="20"/>
        </w:rPr>
        <w:t>s(Ĝ)= kaç derecedir?</w:t>
      </w:r>
      <w:r>
        <w:rPr>
          <w:b/>
          <w:sz w:val="20"/>
          <w:szCs w:val="20"/>
        </w:rPr>
        <w:t>(10 puan)</w:t>
      </w:r>
    </w:p>
    <w:p w:rsidR="007B1C4D" w:rsidRDefault="007B1C4D" w:rsidP="00310034">
      <w:r>
        <w:t xml:space="preserve">                   58   </w:t>
      </w:r>
    </w:p>
    <w:p w:rsidR="007B1C4D" w:rsidRDefault="007B1C4D" w:rsidP="00310034">
      <w:r>
        <w:rPr>
          <w:noProof/>
        </w:rPr>
        <w:pict>
          <v:rect id="_x0000_s1055" style="position:absolute;margin-left:43.7pt;margin-top:20.05pt;width:16.5pt;height:19.8pt;z-index:251661824"/>
        </w:pict>
      </w:r>
    </w:p>
    <w:p w:rsidR="007B1C4D" w:rsidRDefault="007B1C4D" w:rsidP="00310034">
      <w:r>
        <w:rPr>
          <w:noProof/>
        </w:rPr>
        <w:pict>
          <v:shape id="_x0000_s1056" type="#_x0000_t19" style="position:absolute;margin-left:103.7pt;margin-top:15.6pt;width:8.25pt;height:12.75pt;flip:x;z-index:251663872"/>
        </w:pict>
      </w:r>
      <w:r>
        <w:rPr>
          <w:noProof/>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57" type="#_x0000_t120" style="position:absolute;margin-left:48.55pt;margin-top:12.45pt;width:7.15pt;height:7.15pt;z-index:251662848" fillcolor="black" strokecolor="#f2f2f2" strokeweight="3pt">
            <v:shadow on="t" type="perspective" color="#7f7f7f" opacity=".5" offset="1pt" offset2="-1pt"/>
          </v:shape>
        </w:pict>
      </w:r>
    </w:p>
    <w:p w:rsidR="007B1C4D" w:rsidRDefault="007B1C4D" w:rsidP="00310034">
      <w:r>
        <w:t xml:space="preserve">               F                                G   </w:t>
      </w:r>
    </w:p>
    <w:p w:rsidR="007B1C4D" w:rsidRDefault="007B1C4D" w:rsidP="001E607C"/>
    <w:p w:rsidR="007B1C4D" w:rsidRPr="008A4255" w:rsidRDefault="007B1C4D" w:rsidP="008A4255">
      <w:pPr>
        <w:ind w:left="360"/>
        <w:rPr>
          <w:b/>
        </w:rPr>
      </w:pPr>
      <w:r w:rsidRPr="008A4255">
        <w:rPr>
          <w:b/>
        </w:rPr>
        <w:t>9-  Aşağıdakilerden  hangisi  verilen  karenin  köşegenidir?</w:t>
      </w:r>
      <w:r>
        <w:rPr>
          <w:b/>
        </w:rPr>
        <w:t>(5 puan)</w:t>
      </w:r>
      <w:r w:rsidRPr="008A4255">
        <w:rPr>
          <w:b/>
        </w:rPr>
        <w:t xml:space="preserve">    </w:t>
      </w:r>
    </w:p>
    <w:p w:rsidR="007B1C4D" w:rsidRDefault="007B1C4D" w:rsidP="008A4255">
      <w:pPr>
        <w:pStyle w:val="ListParagraph"/>
        <w:spacing w:line="240" w:lineRule="auto"/>
      </w:pPr>
    </w:p>
    <w:p w:rsidR="007B1C4D" w:rsidRDefault="007B1C4D" w:rsidP="008A4255">
      <w:pPr>
        <w:pStyle w:val="ListParagraph"/>
        <w:spacing w:line="240" w:lineRule="auto"/>
      </w:pPr>
      <w:r>
        <w:rPr>
          <w:noProof/>
        </w:rPr>
        <w:pict>
          <v:shape id="_x0000_s1058" type="#_x0000_t32" style="position:absolute;left:0;text-align:left;margin-left:43.7pt;margin-top:12.1pt;width:77.25pt;height:47.25pt;flip:x;z-index:251678208" o:connectortype="straight"/>
        </w:pict>
      </w:r>
      <w:r>
        <w:rPr>
          <w:noProof/>
        </w:rPr>
        <w:pict>
          <v:shape id="_x0000_s1059" type="#_x0000_t32" style="position:absolute;left:0;text-align:left;margin-left:43.7pt;margin-top:12.1pt;width:77.25pt;height:83.25pt;z-index:251677184" o:connectortype="straight"/>
        </w:pict>
      </w:r>
      <w:r>
        <w:rPr>
          <w:noProof/>
        </w:rPr>
        <w:pict>
          <v:shape id="_x0000_s1060" type="#_x0000_t32" style="position:absolute;left:0;text-align:left;margin-left:43.7pt;margin-top:12.1pt;width:77.25pt;height:47.25pt;flip:x;z-index:251636224" o:connectortype="straight"/>
        </w:pict>
      </w:r>
      <w:r>
        <w:rPr>
          <w:noProof/>
        </w:rPr>
        <w:pict>
          <v:shape id="_x0000_s1061" type="#_x0000_t32" style="position:absolute;left:0;text-align:left;margin-left:43.7pt;margin-top:12.1pt;width:77.25pt;height:83.25pt;z-index:251637248" o:connectortype="straight"/>
        </w:pict>
      </w:r>
      <w:r>
        <w:rPr>
          <w:noProof/>
        </w:rPr>
        <w:pict>
          <v:rect id="_x0000_s1062" style="position:absolute;left:0;text-align:left;margin-left:43.7pt;margin-top:12.1pt;width:77.25pt;height:83.25pt;z-index:251638272"/>
        </w:pict>
      </w:r>
      <w:r>
        <w:t>D                              C</w:t>
      </w:r>
    </w:p>
    <w:p w:rsidR="007B1C4D" w:rsidRDefault="007B1C4D" w:rsidP="008A4255">
      <w:pPr>
        <w:pStyle w:val="ListParagraph"/>
        <w:spacing w:line="240" w:lineRule="auto"/>
      </w:pPr>
      <w:r>
        <w:t xml:space="preserve">                                             A) [DB]             B) [EC]</w:t>
      </w:r>
      <w:r>
        <w:tab/>
      </w:r>
      <w:r>
        <w:tab/>
        <w:t>C) [ EF]</w:t>
      </w:r>
      <w:r>
        <w:tab/>
      </w:r>
      <w:r>
        <w:tab/>
        <w:t>D) [AF]</w:t>
      </w:r>
    </w:p>
    <w:p w:rsidR="007B1C4D" w:rsidRDefault="007B1C4D" w:rsidP="008A4255">
      <w:pPr>
        <w:pStyle w:val="ListParagraph"/>
        <w:spacing w:line="240" w:lineRule="auto"/>
      </w:pPr>
    </w:p>
    <w:p w:rsidR="007B1C4D" w:rsidRDefault="007B1C4D" w:rsidP="008A4255">
      <w:pPr>
        <w:pStyle w:val="ListParagraph"/>
        <w:spacing w:line="240" w:lineRule="auto"/>
      </w:pPr>
    </w:p>
    <w:p w:rsidR="007B1C4D" w:rsidRDefault="007B1C4D" w:rsidP="008A4255">
      <w:pPr>
        <w:pStyle w:val="ListParagraph"/>
        <w:spacing w:line="240" w:lineRule="auto"/>
      </w:pPr>
      <w:r>
        <w:rPr>
          <w:noProof/>
        </w:rPr>
        <w:pict>
          <v:shape id="_x0000_s1063" type="#_x0000_t32" style="position:absolute;left:0;text-align:left;margin-left:43.7pt;margin-top:5.65pt;width:31.5pt;height:36pt;z-index:251639296" o:connectortype="straight"/>
        </w:pict>
      </w:r>
      <w:r>
        <w:t>E</w:t>
      </w:r>
    </w:p>
    <w:p w:rsidR="007B1C4D" w:rsidRDefault="007B1C4D" w:rsidP="008A4255">
      <w:pPr>
        <w:pStyle w:val="ListParagraph"/>
        <w:spacing w:line="240" w:lineRule="auto"/>
      </w:pPr>
    </w:p>
    <w:p w:rsidR="007B1C4D" w:rsidRDefault="007B1C4D" w:rsidP="008A4255">
      <w:pPr>
        <w:pStyle w:val="ListParagraph"/>
        <w:spacing w:line="240" w:lineRule="auto"/>
      </w:pPr>
    </w:p>
    <w:p w:rsidR="007B1C4D" w:rsidRDefault="007B1C4D" w:rsidP="008A4255">
      <w:pPr>
        <w:pStyle w:val="ListParagraph"/>
        <w:spacing w:line="240" w:lineRule="auto"/>
      </w:pPr>
      <w:r>
        <w:t xml:space="preserve">A             F                B </w:t>
      </w:r>
    </w:p>
    <w:p w:rsidR="007B1C4D" w:rsidRPr="000A0BB5" w:rsidRDefault="007B1C4D" w:rsidP="008A4255">
      <w:pPr>
        <w:ind w:left="360"/>
        <w:rPr>
          <w:b/>
        </w:rPr>
      </w:pPr>
      <w:r>
        <w:rPr>
          <w:noProof/>
        </w:rPr>
        <w:pict>
          <v:shape id="_x0000_s1064" type="#_x0000_t32" style="position:absolute;left:0;text-align:left;margin-left:43.7pt;margin-top:11.5pt;width:99pt;height:71.25pt;z-index:251666944" o:connectortype="straight"/>
        </w:pict>
      </w:r>
      <w:r>
        <w:rPr>
          <w:noProof/>
        </w:rPr>
        <w:pict>
          <v:rect id="_x0000_s1065" style="position:absolute;left:0;text-align:left;margin-left:43.7pt;margin-top:11.5pt;width:99pt;height:71.25pt;z-index:-251650560"/>
        </w:pict>
      </w:r>
      <w:r>
        <w:t xml:space="preserve"> 10- A                                          B</w:t>
      </w:r>
    </w:p>
    <w:p w:rsidR="007B1C4D" w:rsidRPr="000A0BB5" w:rsidRDefault="007B1C4D" w:rsidP="000907A3">
      <w:pPr>
        <w:pStyle w:val="ListParagraph"/>
        <w:tabs>
          <w:tab w:val="left" w:pos="3615"/>
        </w:tabs>
        <w:spacing w:line="240" w:lineRule="auto"/>
        <w:rPr>
          <w:rFonts w:ascii="Times New Roman" w:hAnsi="Times New Roman"/>
          <w:b/>
          <w:sz w:val="20"/>
          <w:szCs w:val="20"/>
        </w:rPr>
      </w:pPr>
      <w:r>
        <w:rPr>
          <w:noProof/>
        </w:rPr>
        <w:pict>
          <v:shape id="_x0000_s1066" type="#_x0000_t19" style="position:absolute;left:0;text-align:left;margin-left:43.7pt;margin-top:4.45pt;width:7.15pt;height:7.15pt;flip:y;z-index:251667968"/>
        </w:pict>
      </w:r>
      <w:r w:rsidRPr="000A0BB5">
        <w:rPr>
          <w:b/>
        </w:rPr>
        <w:t xml:space="preserve">                                                   </w:t>
      </w:r>
      <w:r w:rsidRPr="000A0BB5">
        <w:rPr>
          <w:rFonts w:ascii="Times New Roman" w:hAnsi="Times New Roman"/>
          <w:b/>
          <w:sz w:val="20"/>
          <w:szCs w:val="20"/>
        </w:rPr>
        <w:t>Yandaki şekilde ABCD bir dikdörtgen, ACD ise bir üçgendir.</w:t>
      </w:r>
    </w:p>
    <w:p w:rsidR="007B1C4D" w:rsidRDefault="007B1C4D" w:rsidP="008A4255">
      <w:pPr>
        <w:pStyle w:val="ListParagraph"/>
        <w:spacing w:line="240" w:lineRule="auto"/>
        <w:rPr>
          <w:rFonts w:ascii="Times New Roman" w:hAnsi="Times New Roman"/>
          <w:b/>
          <w:sz w:val="20"/>
          <w:szCs w:val="20"/>
        </w:rPr>
      </w:pPr>
      <w:r>
        <w:rPr>
          <w:noProof/>
        </w:rPr>
        <w:pict>
          <v:shape id="_x0000_s1067" type="#_x0000_t5" style="position:absolute;left:0;text-align:left;margin-left:171.15pt;margin-top:.1pt;width:12pt;height:7.15pt;z-index:251668992"/>
        </w:pict>
      </w:r>
      <w:r w:rsidRPr="000A0BB5">
        <w:rPr>
          <w:rFonts w:ascii="Times New Roman" w:hAnsi="Times New Roman"/>
          <w:b/>
          <w:sz w:val="20"/>
          <w:szCs w:val="20"/>
        </w:rPr>
        <w:t xml:space="preserve">      45</w:t>
      </w:r>
      <w:r w:rsidRPr="000A0BB5">
        <w:rPr>
          <w:b/>
          <w:sz w:val="20"/>
          <w:szCs w:val="20"/>
        </w:rPr>
        <w:t>⁰</w:t>
      </w:r>
      <w:r w:rsidRPr="000A0BB5">
        <w:rPr>
          <w:rFonts w:ascii="Times New Roman" w:hAnsi="Times New Roman"/>
          <w:b/>
          <w:sz w:val="20"/>
          <w:szCs w:val="20"/>
        </w:rPr>
        <w:t xml:space="preserve">                                        </w:t>
      </w:r>
    </w:p>
    <w:p w:rsidR="007B1C4D" w:rsidRPr="000A0BB5" w:rsidRDefault="007B1C4D" w:rsidP="008A4255">
      <w:pPr>
        <w:pStyle w:val="ListParagraph"/>
        <w:spacing w:line="240" w:lineRule="auto"/>
        <w:rPr>
          <w:rFonts w:ascii="Times New Roman" w:hAnsi="Times New Roman"/>
          <w:b/>
          <w:sz w:val="20"/>
          <w:szCs w:val="20"/>
        </w:rPr>
      </w:pPr>
      <w:r>
        <w:rPr>
          <w:rFonts w:ascii="Times New Roman" w:hAnsi="Times New Roman"/>
          <w:b/>
          <w:sz w:val="20"/>
          <w:szCs w:val="20"/>
        </w:rPr>
        <w:t xml:space="preserve">                                                   </w:t>
      </w:r>
      <w:r w:rsidRPr="000A0BB5">
        <w:rPr>
          <w:rFonts w:ascii="Times New Roman" w:hAnsi="Times New Roman"/>
          <w:b/>
          <w:sz w:val="20"/>
          <w:szCs w:val="20"/>
        </w:rPr>
        <w:t xml:space="preserve"> ACD nde     s(Â)=45</w:t>
      </w:r>
      <w:r w:rsidRPr="000A0BB5">
        <w:rPr>
          <w:b/>
          <w:sz w:val="20"/>
          <w:szCs w:val="20"/>
        </w:rPr>
        <w:t>⁰</w:t>
      </w:r>
      <w:r w:rsidRPr="000A0BB5">
        <w:rPr>
          <w:rFonts w:ascii="Times New Roman" w:hAnsi="Times New Roman"/>
          <w:b/>
          <w:sz w:val="20"/>
          <w:szCs w:val="20"/>
        </w:rPr>
        <w:t xml:space="preserve"> ise,    s(Ĉ)=  kaç derecedir?(10 puan)</w:t>
      </w:r>
    </w:p>
    <w:p w:rsidR="007B1C4D" w:rsidRDefault="007B1C4D" w:rsidP="008A4255"/>
    <w:p w:rsidR="007B1C4D" w:rsidRDefault="007B1C4D" w:rsidP="008A4255">
      <w:pPr>
        <w:ind w:firstLine="708"/>
      </w:pPr>
      <w:r>
        <w:rPr>
          <w:noProof/>
        </w:rPr>
        <w:pict>
          <v:shape id="_x0000_s1068" type="#_x0000_t19" style="position:absolute;left:0;text-align:left;margin-left:120.95pt;margin-top:4.1pt;width:8.75pt;height:8.5pt;flip:y;z-index:251670016" coordsize="26444,25654" adj="5048872,-11087451,21600,4054" path="wr,-17546,43200,25654,26444,25104,384,nfewr,-17546,43200,25654,26444,25104,384,l21600,4054nsxe">
            <v:path o:connectlocs="26444,25104;384,0;21600,4054"/>
          </v:shape>
        </w:pict>
      </w:r>
      <w:r>
        <w:t>D                           ?               C</w:t>
      </w:r>
    </w:p>
    <w:p w:rsidR="007B1C4D" w:rsidRDefault="007B1C4D" w:rsidP="008A4255">
      <w:pPr>
        <w:ind w:firstLine="708"/>
      </w:pPr>
    </w:p>
    <w:p w:rsidR="007B1C4D" w:rsidRDefault="007B1C4D" w:rsidP="008A4255">
      <w:pPr>
        <w:ind w:firstLine="708"/>
      </w:pPr>
    </w:p>
    <w:p w:rsidR="007B1C4D" w:rsidRDefault="007B1C4D" w:rsidP="008A4255">
      <w:pPr>
        <w:rPr>
          <w:b/>
        </w:rPr>
      </w:pPr>
      <w:r>
        <w:rPr>
          <w:noProof/>
        </w:rPr>
        <w:pict>
          <v:shape id="_x0000_s1069" type="#_x0000_t5" style="position:absolute;margin-left:240.15pt;margin-top:35.15pt;width:128.25pt;height:90pt;z-index:251672064"/>
        </w:pict>
      </w:r>
      <w:r>
        <w:rPr>
          <w:noProof/>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70" type="#_x0000_t78" style="position:absolute;margin-left:43.7pt;margin-top:35.15pt;width:89.95pt;height:82.5pt;z-index:251671040"/>
        </w:pict>
      </w:r>
      <w:r w:rsidRPr="008A4255">
        <w:rPr>
          <w:b/>
        </w:rPr>
        <w:t xml:space="preserve">         11-Aşağıda verilen şekillerin simetri doğrularını çiziniz.</w:t>
      </w:r>
      <w:r>
        <w:rPr>
          <w:b/>
        </w:rPr>
        <w:t>(Üçgen eşkenar üçgendir.)(10 puan)</w:t>
      </w:r>
    </w:p>
    <w:p w:rsidR="007B1C4D" w:rsidRPr="000907A3" w:rsidRDefault="007B1C4D" w:rsidP="000907A3"/>
    <w:p w:rsidR="007B1C4D" w:rsidRPr="000907A3" w:rsidRDefault="007B1C4D" w:rsidP="000907A3"/>
    <w:p w:rsidR="007B1C4D" w:rsidRPr="000907A3" w:rsidRDefault="007B1C4D" w:rsidP="000907A3"/>
    <w:p w:rsidR="007B1C4D" w:rsidRPr="000907A3" w:rsidRDefault="007B1C4D" w:rsidP="000907A3"/>
    <w:p w:rsidR="007B1C4D" w:rsidRPr="000907A3" w:rsidRDefault="007B1C4D" w:rsidP="000907A3"/>
    <w:p w:rsidR="007B1C4D" w:rsidRPr="000907A3" w:rsidRDefault="007B1C4D" w:rsidP="000907A3"/>
    <w:p w:rsidR="007B1C4D" w:rsidRPr="000907A3" w:rsidRDefault="007B1C4D" w:rsidP="000907A3"/>
    <w:p w:rsidR="007B1C4D" w:rsidRPr="000907A3" w:rsidRDefault="007B1C4D" w:rsidP="000907A3"/>
    <w:p w:rsidR="007B1C4D" w:rsidRPr="000907A3" w:rsidRDefault="007B1C4D" w:rsidP="000907A3"/>
    <w:p w:rsidR="007B1C4D" w:rsidRPr="000907A3" w:rsidRDefault="007B1C4D" w:rsidP="000907A3"/>
    <w:p w:rsidR="007B1C4D" w:rsidRPr="000907A3" w:rsidRDefault="007B1C4D" w:rsidP="000907A3"/>
    <w:p w:rsidR="007B1C4D" w:rsidRPr="000907A3" w:rsidRDefault="007B1C4D" w:rsidP="000907A3">
      <w:bookmarkStart w:id="0" w:name="_GoBack"/>
      <w:bookmarkEnd w:id="0"/>
    </w:p>
    <w:p w:rsidR="007B1C4D" w:rsidRDefault="007B1C4D" w:rsidP="000907A3"/>
    <w:p w:rsidR="007B1C4D" w:rsidRDefault="007B1C4D" w:rsidP="000907A3">
      <w:pPr>
        <w:rPr>
          <w:b/>
        </w:rPr>
      </w:pPr>
      <w:r>
        <w:rPr>
          <w:noProof/>
        </w:rPr>
        <w:pict>
          <v:shape id="_x0000_s1071" type="#_x0000_t32" style="position:absolute;margin-left:377.05pt;margin-top:23.45pt;width:0;height:114pt;z-index:251676160" o:connectortype="straight">
            <v:stroke startarrow="block" endarrow="block"/>
          </v:shape>
        </w:pict>
      </w:r>
      <w:r>
        <w:rPr>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72" type="#_x0000_t66" style="position:absolute;margin-left:300.15pt;margin-top:57.2pt;width:76.9pt;height:38.25pt;z-index:251675136"/>
        </w:pict>
      </w:r>
      <w:r>
        <w:rPr>
          <w:noProof/>
        </w:rPr>
        <w:pict>
          <v:shape id="_x0000_s1073" type="#_x0000_t32" style="position:absolute;margin-left:103.7pt;margin-top:33.2pt;width:0;height:114pt;z-index:251674112" o:connectortype="straight">
            <v:stroke startarrow="block" endarrow="block"/>
          </v:shape>
        </w:pict>
      </w:r>
      <w:r>
        <w:rPr>
          <w:noProof/>
        </w:rPr>
        <w:pi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74" type="#_x0000_t8" style="position:absolute;margin-left:43.7pt;margin-top:63.2pt;width:60pt;height:45.75pt;z-index:251673088"/>
        </w:pict>
      </w:r>
      <w:r w:rsidRPr="000907A3">
        <w:rPr>
          <w:b/>
        </w:rPr>
        <w:t>12-Aşağıdaki şekilleri</w:t>
      </w:r>
      <w:r>
        <w:rPr>
          <w:b/>
        </w:rPr>
        <w:t xml:space="preserve"> simetri doğrusuna göre simetrik şekil oluşturacak şekilde tamamlayınız</w:t>
      </w:r>
      <w:r w:rsidRPr="000907A3">
        <w:rPr>
          <w:b/>
        </w:rPr>
        <w:t>.</w:t>
      </w:r>
      <w:r>
        <w:rPr>
          <w:b/>
        </w:rPr>
        <w:t>(10 puan)</w:t>
      </w:r>
    </w:p>
    <w:p w:rsidR="007B1C4D" w:rsidRPr="00C03BFE" w:rsidRDefault="007B1C4D" w:rsidP="00C03BFE"/>
    <w:p w:rsidR="007B1C4D" w:rsidRPr="00C03BFE" w:rsidRDefault="007B1C4D" w:rsidP="00C03BFE"/>
    <w:p w:rsidR="007B1C4D" w:rsidRPr="00C03BFE" w:rsidRDefault="007B1C4D" w:rsidP="00C03BFE"/>
    <w:p w:rsidR="007B1C4D" w:rsidRPr="00C03BFE" w:rsidRDefault="007B1C4D" w:rsidP="00C03BFE"/>
    <w:p w:rsidR="007B1C4D" w:rsidRPr="00C03BFE" w:rsidRDefault="007B1C4D" w:rsidP="00C03BFE"/>
    <w:p w:rsidR="007B1C4D" w:rsidRPr="00C03BFE" w:rsidRDefault="007B1C4D" w:rsidP="00C03BFE"/>
    <w:p w:rsidR="007B1C4D" w:rsidRPr="00C03BFE" w:rsidRDefault="007B1C4D" w:rsidP="00C03BFE"/>
    <w:p w:rsidR="007B1C4D" w:rsidRPr="00C03BFE" w:rsidRDefault="007B1C4D" w:rsidP="00C03BFE"/>
    <w:p w:rsidR="007B1C4D" w:rsidRDefault="007B1C4D" w:rsidP="00C03BFE">
      <w:r>
        <w:tab/>
      </w:r>
      <w:r>
        <w:tab/>
      </w:r>
      <w:r>
        <w:tab/>
      </w:r>
      <w:r>
        <w:tab/>
      </w:r>
      <w:r>
        <w:tab/>
      </w:r>
      <w:r>
        <w:tab/>
      </w:r>
      <w:r>
        <w:tab/>
      </w:r>
      <w:r>
        <w:tab/>
      </w:r>
      <w:r>
        <w:tab/>
      </w:r>
    </w:p>
    <w:p w:rsidR="007B1C4D" w:rsidRDefault="007B1C4D" w:rsidP="00C03BFE">
      <w:pPr>
        <w:jc w:val="center"/>
        <w:rPr>
          <w:b/>
          <w:bCs/>
        </w:rPr>
      </w:pPr>
      <w:r>
        <w:tab/>
        <w:t xml:space="preserve">                                                                                                                                                                  </w:t>
      </w:r>
      <w:r>
        <w:rPr>
          <w:b/>
          <w:bCs/>
        </w:rPr>
        <w:t>BAŞARILAR</w:t>
      </w:r>
    </w:p>
    <w:p w:rsidR="007B1C4D" w:rsidRDefault="007B1C4D" w:rsidP="00C03BFE">
      <w:pPr>
        <w:ind w:left="6372" w:firstLine="708"/>
        <w:jc w:val="center"/>
        <w:rPr>
          <w:b/>
          <w:bCs/>
        </w:rPr>
      </w:pPr>
      <w:r>
        <w:rPr>
          <w:b/>
          <w:bCs/>
        </w:rPr>
        <w:t xml:space="preserve">                                   Halil BASIM</w:t>
      </w:r>
    </w:p>
    <w:p w:rsidR="007B1C4D" w:rsidRPr="00C03BFE" w:rsidRDefault="007B1C4D" w:rsidP="00C03BFE">
      <w:pPr>
        <w:jc w:val="right"/>
      </w:pPr>
      <w:r>
        <w:rPr>
          <w:b/>
          <w:bCs/>
        </w:rPr>
        <w:t>4-G Sınıf Öğretmeni</w:t>
      </w:r>
    </w:p>
    <w:sectPr w:rsidR="007B1C4D" w:rsidRPr="00C03BFE" w:rsidSect="00420BBE">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17FA3"/>
    <w:multiLevelType w:val="hybridMultilevel"/>
    <w:tmpl w:val="B24C83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45163279"/>
    <w:multiLevelType w:val="hybridMultilevel"/>
    <w:tmpl w:val="27F4341C"/>
    <w:lvl w:ilvl="0" w:tplc="FBDA7EFC">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F484296"/>
    <w:multiLevelType w:val="hybridMultilevel"/>
    <w:tmpl w:val="1062D700"/>
    <w:lvl w:ilvl="0" w:tplc="0072703C">
      <w:start w:val="1"/>
      <w:numFmt w:val="upperLetter"/>
      <w:lvlText w:val="%1)"/>
      <w:lvlJc w:val="left"/>
      <w:pPr>
        <w:ind w:left="3195" w:hanging="360"/>
      </w:pPr>
      <w:rPr>
        <w:rFonts w:cs="Times New Roman" w:hint="default"/>
      </w:rPr>
    </w:lvl>
    <w:lvl w:ilvl="1" w:tplc="041F0019" w:tentative="1">
      <w:start w:val="1"/>
      <w:numFmt w:val="lowerLetter"/>
      <w:lvlText w:val="%2."/>
      <w:lvlJc w:val="left"/>
      <w:pPr>
        <w:ind w:left="3915" w:hanging="360"/>
      </w:pPr>
      <w:rPr>
        <w:rFonts w:cs="Times New Roman"/>
      </w:rPr>
    </w:lvl>
    <w:lvl w:ilvl="2" w:tplc="041F001B" w:tentative="1">
      <w:start w:val="1"/>
      <w:numFmt w:val="lowerRoman"/>
      <w:lvlText w:val="%3."/>
      <w:lvlJc w:val="right"/>
      <w:pPr>
        <w:ind w:left="4635" w:hanging="180"/>
      </w:pPr>
      <w:rPr>
        <w:rFonts w:cs="Times New Roman"/>
      </w:rPr>
    </w:lvl>
    <w:lvl w:ilvl="3" w:tplc="041F000F" w:tentative="1">
      <w:start w:val="1"/>
      <w:numFmt w:val="decimal"/>
      <w:lvlText w:val="%4."/>
      <w:lvlJc w:val="left"/>
      <w:pPr>
        <w:ind w:left="5355" w:hanging="360"/>
      </w:pPr>
      <w:rPr>
        <w:rFonts w:cs="Times New Roman"/>
      </w:rPr>
    </w:lvl>
    <w:lvl w:ilvl="4" w:tplc="041F0019" w:tentative="1">
      <w:start w:val="1"/>
      <w:numFmt w:val="lowerLetter"/>
      <w:lvlText w:val="%5."/>
      <w:lvlJc w:val="left"/>
      <w:pPr>
        <w:ind w:left="6075" w:hanging="360"/>
      </w:pPr>
      <w:rPr>
        <w:rFonts w:cs="Times New Roman"/>
      </w:rPr>
    </w:lvl>
    <w:lvl w:ilvl="5" w:tplc="041F001B" w:tentative="1">
      <w:start w:val="1"/>
      <w:numFmt w:val="lowerRoman"/>
      <w:lvlText w:val="%6."/>
      <w:lvlJc w:val="right"/>
      <w:pPr>
        <w:ind w:left="6795" w:hanging="180"/>
      </w:pPr>
      <w:rPr>
        <w:rFonts w:cs="Times New Roman"/>
      </w:rPr>
    </w:lvl>
    <w:lvl w:ilvl="6" w:tplc="041F000F" w:tentative="1">
      <w:start w:val="1"/>
      <w:numFmt w:val="decimal"/>
      <w:lvlText w:val="%7."/>
      <w:lvlJc w:val="left"/>
      <w:pPr>
        <w:ind w:left="7515" w:hanging="360"/>
      </w:pPr>
      <w:rPr>
        <w:rFonts w:cs="Times New Roman"/>
      </w:rPr>
    </w:lvl>
    <w:lvl w:ilvl="7" w:tplc="041F0019" w:tentative="1">
      <w:start w:val="1"/>
      <w:numFmt w:val="lowerLetter"/>
      <w:lvlText w:val="%8."/>
      <w:lvlJc w:val="left"/>
      <w:pPr>
        <w:ind w:left="8235" w:hanging="360"/>
      </w:pPr>
      <w:rPr>
        <w:rFonts w:cs="Times New Roman"/>
      </w:rPr>
    </w:lvl>
    <w:lvl w:ilvl="8" w:tplc="041F001B" w:tentative="1">
      <w:start w:val="1"/>
      <w:numFmt w:val="lowerRoman"/>
      <w:lvlText w:val="%9."/>
      <w:lvlJc w:val="right"/>
      <w:pPr>
        <w:ind w:left="8955"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0BBE"/>
    <w:rsid w:val="000907A3"/>
    <w:rsid w:val="000A0BB5"/>
    <w:rsid w:val="001E607C"/>
    <w:rsid w:val="001F1D5C"/>
    <w:rsid w:val="001F6E68"/>
    <w:rsid w:val="00285078"/>
    <w:rsid w:val="00310034"/>
    <w:rsid w:val="003C3F1C"/>
    <w:rsid w:val="00420BBE"/>
    <w:rsid w:val="004C634C"/>
    <w:rsid w:val="00536BD2"/>
    <w:rsid w:val="00602B39"/>
    <w:rsid w:val="006D42F6"/>
    <w:rsid w:val="00701B01"/>
    <w:rsid w:val="007B1C4D"/>
    <w:rsid w:val="008A4255"/>
    <w:rsid w:val="008C2AC9"/>
    <w:rsid w:val="009136C9"/>
    <w:rsid w:val="009645F9"/>
    <w:rsid w:val="00AF36C6"/>
    <w:rsid w:val="00C03BFE"/>
    <w:rsid w:val="00CC0A66"/>
    <w:rsid w:val="00CC5BE2"/>
    <w:rsid w:val="00D21A0B"/>
    <w:rsid w:val="00D678F6"/>
    <w:rsid w:val="00E75DB8"/>
    <w:rsid w:val="00F8182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BBE"/>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E607C"/>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TotalTime>
  <Pages>2</Pages>
  <Words>497</Words>
  <Characters>2833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F3SEUSER</dc:creator>
  <cp:keywords>www.sorubak.com</cp:keywords>
  <dc:description/>
  <cp:lastModifiedBy>edanur</cp:lastModifiedBy>
  <cp:revision>11</cp:revision>
  <cp:lastPrinted>2013-11-04T18:22:00Z</cp:lastPrinted>
  <dcterms:created xsi:type="dcterms:W3CDTF">2013-11-04T15:19:00Z</dcterms:created>
  <dcterms:modified xsi:type="dcterms:W3CDTF">2014-10-12T19:45:00Z</dcterms:modified>
</cp:coreProperties>
</file>