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81"/>
        <w:gridCol w:w="5677"/>
      </w:tblGrid>
      <w:tr w:rsidR="00A63874" w:rsidRPr="00C7698C" w:rsidTr="00C7698C">
        <w:trPr>
          <w:trHeight w:val="14351"/>
        </w:trPr>
        <w:tc>
          <w:tcPr>
            <w:tcW w:w="5381" w:type="dxa"/>
          </w:tcPr>
          <w:p w:rsidR="00A63874" w:rsidRPr="00C7698C" w:rsidRDefault="00A63874" w:rsidP="00C7698C">
            <w:pPr>
              <w:spacing w:after="0" w:line="240" w:lineRule="auto"/>
            </w:pPr>
            <w:bookmarkStart w:id="0" w:name="_GoBack"/>
            <w:bookmarkEnd w:id="0"/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  <w:r w:rsidRPr="00C7698C">
              <w:rPr>
                <w:rFonts w:ascii="Times New Roman" w:hAnsi="Times New Roman"/>
                <w:sz w:val="24"/>
                <w:szCs w:val="24"/>
              </w:rPr>
              <w:t>1)</w:t>
            </w:r>
            <w:r w:rsidRPr="00C7698C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 xml:space="preserve"> Bir kurbağa her defasında </w:t>
            </w:r>
            <w:smartTag w:uri="urn:schemas-microsoft-com:office:smarttags" w:element="metricconverter">
              <w:smartTagPr>
                <w:attr w:name="ProductID" w:val="50 cm"/>
              </w:smartTagPr>
              <w:r w:rsidRPr="00C7698C">
                <w:rPr>
                  <w:rFonts w:ascii="Times New Roman" w:hAnsi="Times New Roman"/>
                  <w:b/>
                  <w:color w:val="000000"/>
                  <w:sz w:val="24"/>
                  <w:szCs w:val="24"/>
                  <w:lang w:eastAsia="tr-TR"/>
                </w:rPr>
                <w:t>50 cm</w:t>
              </w:r>
            </w:smartTag>
            <w:r w:rsidRPr="00C7698C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 xml:space="preserve"> zıplayarak bir göle ulaşmaya çalışıyor.Kurbağa göle </w:t>
            </w:r>
            <w:smartTag w:uri="urn:schemas-microsoft-com:office:smarttags" w:element="metricconverter">
              <w:smartTagPr>
                <w:attr w:name="ProductID" w:val="2000 cm"/>
              </w:smartTagPr>
              <w:r w:rsidRPr="00C7698C">
                <w:rPr>
                  <w:rFonts w:ascii="Times New Roman" w:hAnsi="Times New Roman"/>
                  <w:b/>
                  <w:color w:val="000000"/>
                  <w:sz w:val="24"/>
                  <w:szCs w:val="24"/>
                  <w:lang w:eastAsia="tr-TR"/>
                </w:rPr>
                <w:t>2000 cm</w:t>
              </w:r>
            </w:smartTag>
            <w:r w:rsidRPr="00C7698C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 xml:space="preserve"> uzaklıkta olduğuna göre,en az kaç defa zıplarsa göle ulaşabilir?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C7698C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A) 35</w:t>
            </w:r>
            <w:r w:rsidRPr="00C7698C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ab/>
            </w:r>
            <w:r w:rsidRPr="00C7698C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ab/>
              <w:t>B) 37</w:t>
            </w:r>
            <w:r w:rsidRPr="00C7698C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ab/>
            </w:r>
            <w:r w:rsidRPr="00C7698C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ab/>
              <w:t>C) 38</w:t>
            </w:r>
            <w:r w:rsidRPr="00C7698C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ab/>
            </w:r>
            <w:r w:rsidRPr="00C7698C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ab/>
              <w:t>D) 40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98C">
              <w:rPr>
                <w:rFonts w:ascii="Times New Roman" w:hAnsi="Times New Roman"/>
                <w:sz w:val="24"/>
                <w:szCs w:val="24"/>
              </w:rPr>
              <w:t>2)</w:t>
            </w:r>
            <w:r w:rsidRPr="00C769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Ondalık kesirlerin büyükten küçüğe sıralanışı aşağıdakilerden hangisidir?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98C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2" o:spid="_x0000_i1025" type="#_x0000_t75" style="width:161.25pt;height:36pt;visibility:visible">
                  <v:imagedata r:id="rId6" o:title=""/>
                </v:shape>
              </w:pic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C7698C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A) 0,9 &gt; 1,08 &gt; 1,2 &gt; 2,7    B) 1,08 &gt; 2,7 &gt; 1,2 &gt; 0,9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C7698C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C) 1,2 &gt; 0,9 &gt; 2,7 &gt; 1,08    D) 2,7 &gt; 1,2 &gt; 1,08 &gt; 0,9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63874" w:rsidRPr="00C7698C" w:rsidRDefault="00A63874" w:rsidP="00C76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Ind w:w="1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818"/>
              <w:gridCol w:w="2244"/>
            </w:tblGrid>
            <w:tr w:rsidR="00A63874" w:rsidRPr="00C7698C" w:rsidTr="00D10340">
              <w:trPr>
                <w:trHeight w:hRule="exact" w:val="340"/>
              </w:trPr>
              <w:tc>
                <w:tcPr>
                  <w:tcW w:w="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3874" w:rsidRPr="00C7698C" w:rsidRDefault="00A63874" w:rsidP="00D10340">
                  <w:pPr>
                    <w:spacing w:line="36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C7698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Aylar</w:t>
                  </w:r>
                </w:p>
              </w:tc>
              <w:tc>
                <w:tcPr>
                  <w:tcW w:w="2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3874" w:rsidRPr="00C7698C" w:rsidRDefault="00A63874" w:rsidP="00D10340">
                  <w:pPr>
                    <w:spacing w:line="36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C7698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Satılan kumaş</w:t>
                  </w:r>
                </w:p>
              </w:tc>
            </w:tr>
            <w:tr w:rsidR="00A63874" w:rsidRPr="00C7698C" w:rsidTr="00D10340">
              <w:trPr>
                <w:trHeight w:hRule="exact" w:val="340"/>
              </w:trPr>
              <w:tc>
                <w:tcPr>
                  <w:tcW w:w="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3874" w:rsidRPr="00C7698C" w:rsidRDefault="00A63874" w:rsidP="00D10340">
                  <w:pPr>
                    <w:spacing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7698C">
                    <w:rPr>
                      <w:rFonts w:ascii="Times New Roman" w:hAnsi="Times New Roman"/>
                      <w:sz w:val="24"/>
                      <w:szCs w:val="24"/>
                    </w:rPr>
                    <w:t>Mart</w:t>
                  </w:r>
                </w:p>
              </w:tc>
              <w:tc>
                <w:tcPr>
                  <w:tcW w:w="2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3874" w:rsidRPr="00C7698C" w:rsidRDefault="00A63874" w:rsidP="00D10340">
                  <w:pPr>
                    <w:spacing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7698C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</w:t>
                  </w:r>
                  <w:smartTag w:uri="urn:schemas-microsoft-com:office:smarttags" w:element="metricconverter">
                    <w:smartTagPr>
                      <w:attr w:name="ProductID" w:val="8 m"/>
                    </w:smartTagPr>
                    <w:r w:rsidRPr="00C7698C">
                      <w:rPr>
                        <w:rFonts w:ascii="Times New Roman" w:hAnsi="Times New Roman"/>
                        <w:sz w:val="24"/>
                        <w:szCs w:val="24"/>
                      </w:rPr>
                      <w:t>8 m</w:t>
                    </w:r>
                  </w:smartTag>
                  <w:r w:rsidRPr="00C7698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60 cm"/>
                    </w:smartTagPr>
                    <w:r w:rsidRPr="00C7698C">
                      <w:rPr>
                        <w:rFonts w:ascii="Times New Roman" w:hAnsi="Times New Roman"/>
                        <w:sz w:val="24"/>
                        <w:szCs w:val="24"/>
                      </w:rPr>
                      <w:t>60 cm</w:t>
                    </w:r>
                  </w:smartTag>
                </w:p>
              </w:tc>
            </w:tr>
            <w:tr w:rsidR="00A63874" w:rsidRPr="00C7698C" w:rsidTr="00D10340">
              <w:trPr>
                <w:trHeight w:hRule="exact" w:val="340"/>
              </w:trPr>
              <w:tc>
                <w:tcPr>
                  <w:tcW w:w="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3874" w:rsidRPr="00C7698C" w:rsidRDefault="00A63874" w:rsidP="00D10340">
                  <w:pPr>
                    <w:spacing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7698C">
                    <w:rPr>
                      <w:rFonts w:ascii="Times New Roman" w:hAnsi="Times New Roman"/>
                      <w:sz w:val="24"/>
                      <w:szCs w:val="24"/>
                    </w:rPr>
                    <w:t>Nisan</w:t>
                  </w:r>
                </w:p>
              </w:tc>
              <w:tc>
                <w:tcPr>
                  <w:tcW w:w="2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3874" w:rsidRPr="00C7698C" w:rsidRDefault="00A63874" w:rsidP="00D10340">
                  <w:pPr>
                    <w:spacing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7698C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</w:t>
                  </w:r>
                  <w:smartTag w:uri="urn:schemas-microsoft-com:office:smarttags" w:element="metricconverter">
                    <w:smartTagPr>
                      <w:attr w:name="ProductID" w:val="2200 cm"/>
                    </w:smartTagPr>
                    <w:r w:rsidRPr="00C7698C">
                      <w:rPr>
                        <w:rFonts w:ascii="Times New Roman" w:hAnsi="Times New Roman"/>
                        <w:sz w:val="24"/>
                        <w:szCs w:val="24"/>
                      </w:rPr>
                      <w:t>2200 cm</w:t>
                    </w:r>
                  </w:smartTag>
                </w:p>
              </w:tc>
            </w:tr>
            <w:tr w:rsidR="00A63874" w:rsidRPr="00C7698C" w:rsidTr="00D10340">
              <w:trPr>
                <w:trHeight w:hRule="exact" w:val="340"/>
              </w:trPr>
              <w:tc>
                <w:tcPr>
                  <w:tcW w:w="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3874" w:rsidRPr="00C7698C" w:rsidRDefault="00A63874" w:rsidP="00D10340">
                  <w:pPr>
                    <w:spacing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7698C">
                    <w:rPr>
                      <w:rFonts w:ascii="Times New Roman" w:hAnsi="Times New Roman"/>
                      <w:sz w:val="24"/>
                      <w:szCs w:val="24"/>
                    </w:rPr>
                    <w:t>Mayıs</w:t>
                  </w:r>
                </w:p>
              </w:tc>
              <w:tc>
                <w:tcPr>
                  <w:tcW w:w="2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3874" w:rsidRPr="00C7698C" w:rsidRDefault="00A63874" w:rsidP="00D10340">
                  <w:pPr>
                    <w:spacing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7698C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</w:t>
                  </w:r>
                  <w:smartTag w:uri="urn:schemas-microsoft-com:office:smarttags" w:element="metricconverter">
                    <w:smartTagPr>
                      <w:attr w:name="ProductID" w:val="1110 cm"/>
                    </w:smartTagPr>
                    <w:r w:rsidRPr="00C7698C">
                      <w:rPr>
                        <w:rFonts w:ascii="Times New Roman" w:hAnsi="Times New Roman"/>
                        <w:sz w:val="24"/>
                        <w:szCs w:val="24"/>
                      </w:rPr>
                      <w:t>1110 cm</w:t>
                    </w:r>
                  </w:smartTag>
                </w:p>
              </w:tc>
            </w:tr>
          </w:tbl>
          <w:p w:rsidR="00A63874" w:rsidRPr="00C7698C" w:rsidRDefault="00A63874" w:rsidP="00C76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98C">
              <w:rPr>
                <w:rFonts w:ascii="Times New Roman" w:hAnsi="Times New Roman"/>
                <w:b/>
                <w:sz w:val="24"/>
                <w:szCs w:val="24"/>
              </w:rPr>
              <w:t>3)</w:t>
            </w:r>
            <w:r w:rsidRPr="00C7698C">
              <w:rPr>
                <w:rFonts w:ascii="Times New Roman" w:hAnsi="Times New Roman"/>
                <w:sz w:val="24"/>
                <w:szCs w:val="24"/>
              </w:rPr>
              <w:t xml:space="preserve">Yukarıdaki tabloda bir satıcının uzunluğu </w:t>
            </w:r>
            <w:smartTag w:uri="urn:schemas-microsoft-com:office:smarttags" w:element="metricconverter">
              <w:smartTagPr>
                <w:attr w:name="ProductID" w:val="49 m"/>
              </w:smartTagPr>
              <w:r w:rsidRPr="00C7698C">
                <w:rPr>
                  <w:rFonts w:ascii="Times New Roman" w:hAnsi="Times New Roman"/>
                  <w:b/>
                  <w:sz w:val="24"/>
                  <w:szCs w:val="24"/>
                </w:rPr>
                <w:t>49 m</w:t>
              </w:r>
            </w:smartTag>
            <w:r w:rsidRPr="00C769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50 cm"/>
              </w:smartTagPr>
              <w:r w:rsidRPr="00C7698C">
                <w:rPr>
                  <w:rFonts w:ascii="Times New Roman" w:hAnsi="Times New Roman"/>
                  <w:b/>
                  <w:sz w:val="24"/>
                  <w:szCs w:val="24"/>
                </w:rPr>
                <w:t>50 cm</w:t>
              </w:r>
            </w:smartTag>
            <w:r w:rsidRPr="00C7698C">
              <w:rPr>
                <w:rFonts w:ascii="Times New Roman" w:hAnsi="Times New Roman"/>
                <w:sz w:val="24"/>
                <w:szCs w:val="24"/>
              </w:rPr>
              <w:t xml:space="preserve"> olan bir top kumaştan yaptığı satışlar  verilmiştir. Buna göre satışlar sonunda bu topta ne kadar kumaş kalmıştır?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7698C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C7698C">
              <w:rPr>
                <w:rFonts w:ascii="Times New Roman" w:hAnsi="Times New Roman"/>
                <w:b/>
                <w:sz w:val="24"/>
                <w:szCs w:val="24"/>
              </w:rPr>
              <w:t xml:space="preserve">A) </w:t>
            </w:r>
            <w:smartTag w:uri="urn:schemas-microsoft-com:office:smarttags" w:element="metricconverter">
              <w:smartTagPr>
                <w:attr w:name="ProductID" w:val="7 m"/>
              </w:smartTagPr>
              <w:r w:rsidRPr="00C7698C">
                <w:rPr>
                  <w:rFonts w:ascii="Times New Roman" w:hAnsi="Times New Roman"/>
                  <w:b/>
                  <w:sz w:val="24"/>
                  <w:szCs w:val="24"/>
                </w:rPr>
                <w:t>7 m</w:t>
              </w:r>
            </w:smartTag>
            <w:r w:rsidRPr="00C769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8 cm"/>
              </w:smartTagPr>
              <w:r w:rsidRPr="00C7698C">
                <w:rPr>
                  <w:rFonts w:ascii="Times New Roman" w:hAnsi="Times New Roman"/>
                  <w:b/>
                  <w:sz w:val="24"/>
                  <w:szCs w:val="24"/>
                </w:rPr>
                <w:t>8 cm</w:t>
              </w:r>
            </w:smartTag>
            <w:r w:rsidRPr="00C7698C">
              <w:rPr>
                <w:rFonts w:ascii="Times New Roman" w:hAnsi="Times New Roman"/>
                <w:b/>
                <w:sz w:val="24"/>
                <w:szCs w:val="24"/>
              </w:rPr>
              <w:t xml:space="preserve">            B) </w:t>
            </w:r>
            <w:smartTag w:uri="urn:schemas-microsoft-com:office:smarttags" w:element="metricconverter">
              <w:smartTagPr>
                <w:attr w:name="ProductID" w:val="7 m"/>
              </w:smartTagPr>
              <w:r w:rsidRPr="00C7698C">
                <w:rPr>
                  <w:rFonts w:ascii="Times New Roman" w:hAnsi="Times New Roman"/>
                  <w:b/>
                  <w:sz w:val="24"/>
                  <w:szCs w:val="24"/>
                </w:rPr>
                <w:t>7 m</w:t>
              </w:r>
            </w:smartTag>
            <w:r w:rsidRPr="00C769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2 cm"/>
              </w:smartTagPr>
              <w:r w:rsidRPr="00C7698C">
                <w:rPr>
                  <w:rFonts w:ascii="Times New Roman" w:hAnsi="Times New Roman"/>
                  <w:b/>
                  <w:sz w:val="24"/>
                  <w:szCs w:val="24"/>
                </w:rPr>
                <w:t>2 cm</w:t>
              </w:r>
            </w:smartTag>
            <w:r w:rsidRPr="00C7698C"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7698C">
              <w:rPr>
                <w:rFonts w:ascii="Times New Roman" w:hAnsi="Times New Roman"/>
                <w:b/>
                <w:sz w:val="24"/>
                <w:szCs w:val="24"/>
              </w:rPr>
              <w:t xml:space="preserve">   C) </w:t>
            </w:r>
            <w:smartTag w:uri="urn:schemas-microsoft-com:office:smarttags" w:element="metricconverter">
              <w:smartTagPr>
                <w:attr w:name="ProductID" w:val="7 m"/>
              </w:smartTagPr>
              <w:r w:rsidRPr="00C7698C">
                <w:rPr>
                  <w:rFonts w:ascii="Times New Roman" w:hAnsi="Times New Roman"/>
                  <w:b/>
                  <w:sz w:val="24"/>
                  <w:szCs w:val="24"/>
                </w:rPr>
                <w:t>7 m</w:t>
              </w:r>
            </w:smartTag>
            <w:r w:rsidRPr="00C7698C">
              <w:rPr>
                <w:rFonts w:ascii="Times New Roman" w:hAnsi="Times New Roman"/>
                <w:b/>
                <w:sz w:val="24"/>
                <w:szCs w:val="24"/>
              </w:rPr>
              <w:t xml:space="preserve"> 8 dm            D) 7m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98C">
              <w:rPr>
                <w:rFonts w:ascii="Times New Roman" w:hAnsi="Times New Roman"/>
                <w:b/>
                <w:sz w:val="24"/>
                <w:szCs w:val="24"/>
              </w:rPr>
              <w:t>4)</w:t>
            </w:r>
            <w:r w:rsidRPr="00C7698C">
              <w:rPr>
                <w:rFonts w:ascii="Times New Roman" w:hAnsi="Times New Roman"/>
                <w:color w:val="FFFFFF"/>
                <w:sz w:val="24"/>
                <w:szCs w:val="24"/>
              </w:rPr>
              <w:t xml:space="preserve"> </w:t>
            </w:r>
            <w:r w:rsidRPr="00C7698C">
              <w:rPr>
                <w:rFonts w:ascii="Times New Roman" w:hAnsi="Times New Roman"/>
                <w:sz w:val="24"/>
                <w:szCs w:val="24"/>
              </w:rPr>
              <w:t>Üç terimli bir toplama işleminde birinci terim 48.687, üçüncü terim 27.768, toplam ise 197.864’tür. Bu toplama işleminde ikinci terim kaçtır?</w:t>
            </w:r>
            <w:r w:rsidRPr="00C769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7698C">
              <w:rPr>
                <w:rFonts w:ascii="Times New Roman" w:hAnsi="Times New Roman"/>
                <w:b/>
                <w:sz w:val="24"/>
                <w:szCs w:val="24"/>
              </w:rPr>
              <w:br/>
              <w:t xml:space="preserve">         A) 121 409         B) 76 455 </w:t>
            </w:r>
            <w:r w:rsidRPr="00C7698C">
              <w:rPr>
                <w:rFonts w:ascii="Times New Roman" w:hAnsi="Times New Roman"/>
                <w:b/>
                <w:sz w:val="24"/>
                <w:szCs w:val="24"/>
              </w:rPr>
              <w:br/>
              <w:t xml:space="preserve">         C) 120 419         D) 176 455</w:t>
            </w:r>
            <w:r w:rsidRPr="00C769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7698C">
              <w:rPr>
                <w:rFonts w:ascii="Times New Roman" w:hAnsi="Times New Roman"/>
                <w:b/>
                <w:sz w:val="24"/>
                <w:szCs w:val="24"/>
              </w:rPr>
              <w:t>5)</w:t>
            </w:r>
            <w:r w:rsidRPr="00C7698C">
              <w:rPr>
                <w:rFonts w:ascii="Times New Roman" w:hAnsi="Times New Roman"/>
                <w:sz w:val="24"/>
                <w:szCs w:val="24"/>
              </w:rPr>
              <w:t xml:space="preserve"> Bir sayının </w:t>
            </w:r>
            <w:r w:rsidRPr="00C7698C">
              <w:rPr>
                <w:rFonts w:ascii="Times New Roman" w:hAnsi="Times New Roman"/>
                <w:b/>
                <w:sz w:val="24"/>
                <w:szCs w:val="24"/>
              </w:rPr>
              <w:t>34’e</w:t>
            </w:r>
            <w:r w:rsidRPr="00C7698C">
              <w:rPr>
                <w:rFonts w:ascii="Times New Roman" w:hAnsi="Times New Roman"/>
                <w:sz w:val="24"/>
                <w:szCs w:val="24"/>
              </w:rPr>
              <w:t xml:space="preserve"> bölümünden bölüm </w:t>
            </w:r>
            <w:r w:rsidRPr="00C7698C">
              <w:rPr>
                <w:rFonts w:ascii="Times New Roman" w:hAnsi="Times New Roman"/>
                <w:b/>
                <w:sz w:val="24"/>
                <w:szCs w:val="24"/>
              </w:rPr>
              <w:t>43’tür</w:t>
            </w:r>
            <w:r w:rsidRPr="00C7698C">
              <w:rPr>
                <w:rFonts w:ascii="Times New Roman" w:hAnsi="Times New Roman"/>
                <w:sz w:val="24"/>
                <w:szCs w:val="24"/>
              </w:rPr>
              <w:t xml:space="preserve">. Bu sayı </w:t>
            </w:r>
            <w:hyperlink r:id="rId7" w:tgtFrame="_blank" w:history="1">
              <w:r w:rsidRPr="00C7698C">
                <w:rPr>
                  <w:rStyle w:val="Hyperlink"/>
                  <w:rFonts w:ascii="Times New Roman" w:hAnsi="Times New Roman"/>
                  <w:sz w:val="24"/>
                  <w:szCs w:val="24"/>
                </w:rPr>
                <w:t>aşağıdaki</w:t>
              </w:r>
            </w:hyperlink>
            <w:r w:rsidRPr="00C7698C">
              <w:rPr>
                <w:rFonts w:ascii="Times New Roman" w:hAnsi="Times New Roman"/>
                <w:sz w:val="24"/>
                <w:szCs w:val="24"/>
              </w:rPr>
              <w:t xml:space="preserve"> sayılardan </w:t>
            </w:r>
            <w:hyperlink r:id="rId8" w:tgtFrame="_blank" w:history="1">
              <w:r w:rsidRPr="00C7698C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hangisi</w:t>
              </w:r>
            </w:hyperlink>
            <w:r w:rsidRPr="00C769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698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olamaz?</w:t>
            </w:r>
            <w:r w:rsidRPr="00C769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698C">
              <w:rPr>
                <w:rFonts w:ascii="Times New Roman" w:hAnsi="Times New Roman"/>
                <w:sz w:val="24"/>
                <w:szCs w:val="24"/>
              </w:rPr>
              <w:br/>
              <w:t xml:space="preserve">  </w:t>
            </w:r>
            <w:r w:rsidRPr="00C7698C">
              <w:rPr>
                <w:rFonts w:ascii="Times New Roman" w:hAnsi="Times New Roman"/>
                <w:b/>
                <w:sz w:val="24"/>
                <w:szCs w:val="24"/>
              </w:rPr>
              <w:t xml:space="preserve">A)1495          B)1485 </w:t>
            </w:r>
            <w:r w:rsidRPr="00C7698C">
              <w:rPr>
                <w:rFonts w:ascii="Times New Roman" w:hAnsi="Times New Roman"/>
                <w:b/>
                <w:sz w:val="24"/>
                <w:szCs w:val="24"/>
              </w:rPr>
              <w:br/>
              <w:t xml:space="preserve">  C)1465          D)1450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63874" w:rsidRPr="00C7698C" w:rsidRDefault="00A63874" w:rsidP="00C76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7698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6)</w:t>
            </w:r>
            <w:r w:rsidRPr="00C7698C">
              <w:rPr>
                <w:rFonts w:ascii="Times New Roman" w:hAnsi="Times New Roman"/>
                <w:sz w:val="24"/>
                <w:szCs w:val="24"/>
              </w:rPr>
              <w:t xml:space="preserve"> Bir miktar kalemi </w:t>
            </w:r>
            <w:r w:rsidRPr="00C7698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9 kutuya</w:t>
            </w:r>
            <w:r w:rsidRPr="00C7698C">
              <w:rPr>
                <w:rFonts w:ascii="Times New Roman" w:hAnsi="Times New Roman"/>
                <w:sz w:val="24"/>
                <w:szCs w:val="24"/>
              </w:rPr>
              <w:t xml:space="preserve"> yerleştirirken her bir kutuya </w:t>
            </w:r>
            <w:r w:rsidRPr="00C7698C">
              <w:rPr>
                <w:rFonts w:ascii="Times New Roman" w:hAnsi="Times New Roman"/>
                <w:b/>
                <w:sz w:val="24"/>
                <w:szCs w:val="24"/>
              </w:rPr>
              <w:t>146 kalem</w:t>
            </w:r>
            <w:r w:rsidRPr="00C7698C">
              <w:rPr>
                <w:rFonts w:ascii="Times New Roman" w:hAnsi="Times New Roman"/>
                <w:sz w:val="24"/>
                <w:szCs w:val="24"/>
              </w:rPr>
              <w:t xml:space="preserve"> düşüyor. Aynı miktar kalemi </w:t>
            </w:r>
            <w:r w:rsidRPr="00C7698C">
              <w:rPr>
                <w:rFonts w:ascii="Times New Roman" w:hAnsi="Times New Roman"/>
                <w:b/>
                <w:sz w:val="24"/>
                <w:szCs w:val="24"/>
              </w:rPr>
              <w:t xml:space="preserve">6 </w:t>
            </w:r>
            <w:r w:rsidRPr="00C7698C">
              <w:rPr>
                <w:rFonts w:ascii="Times New Roman" w:hAnsi="Times New Roman"/>
                <w:sz w:val="24"/>
                <w:szCs w:val="24"/>
              </w:rPr>
              <w:t xml:space="preserve">kutuya yerleştirmek istediğimizde </w:t>
            </w:r>
            <w:r w:rsidRPr="00C7698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her birine </w:t>
            </w:r>
            <w:r w:rsidRPr="0014163C">
              <w:rPr>
                <w:rFonts w:ascii="Times New Roman" w:hAnsi="Times New Roman"/>
                <w:b/>
                <w:sz w:val="24"/>
                <w:szCs w:val="24"/>
              </w:rPr>
              <w:t>kaç</w:t>
            </w:r>
            <w:r w:rsidRPr="00C7698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kalem düşer?</w:t>
            </w:r>
            <w:r w:rsidRPr="00C769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698C">
              <w:rPr>
                <w:rFonts w:ascii="Times New Roman" w:hAnsi="Times New Roman"/>
                <w:sz w:val="24"/>
                <w:szCs w:val="24"/>
              </w:rPr>
              <w:br/>
            </w:r>
            <w:r w:rsidRPr="00C7698C">
              <w:rPr>
                <w:rFonts w:ascii="Times New Roman" w:hAnsi="Times New Roman"/>
                <w:b/>
                <w:sz w:val="24"/>
                <w:szCs w:val="24"/>
              </w:rPr>
              <w:t>A) 216     B) 217       C) 218         D) 219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7698C">
              <w:rPr>
                <w:rFonts w:ascii="Times New Roman" w:hAnsi="Times New Roman"/>
                <w:b/>
                <w:sz w:val="24"/>
                <w:szCs w:val="24"/>
              </w:rPr>
              <w:t xml:space="preserve">7)  “A x 24 &lt; </w:t>
            </w:r>
            <w:smartTag w:uri="urn:schemas-microsoft-com:office:smarttags" w:element="metricconverter">
              <w:smartTagPr>
                <w:attr w:name="ProductID" w:val="120 “"/>
              </w:smartTagPr>
              <w:r w:rsidRPr="00C7698C">
                <w:rPr>
                  <w:rFonts w:ascii="Times New Roman" w:hAnsi="Times New Roman"/>
                  <w:b/>
                  <w:sz w:val="24"/>
                  <w:szCs w:val="24"/>
                </w:rPr>
                <w:t>120 “</w:t>
              </w:r>
            </w:smartTag>
            <w:r w:rsidRPr="00C769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7698C">
              <w:rPr>
                <w:rFonts w:ascii="Times New Roman" w:hAnsi="Times New Roman"/>
                <w:sz w:val="24"/>
                <w:szCs w:val="24"/>
              </w:rPr>
              <w:t xml:space="preserve">sıralamasında " A " yerine gelebile- cek </w:t>
            </w:r>
            <w:r w:rsidRPr="00C7698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sayıların toplamı</w:t>
            </w:r>
            <w:r w:rsidRPr="00C769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9" w:tgtFrame="_blank" w:history="1">
              <w:r w:rsidRPr="00C7698C">
                <w:rPr>
                  <w:rStyle w:val="Hyperlink"/>
                  <w:rFonts w:ascii="Times New Roman" w:hAnsi="Times New Roman"/>
                  <w:sz w:val="24"/>
                  <w:szCs w:val="24"/>
                </w:rPr>
                <w:t>kaç</w:t>
              </w:r>
            </w:hyperlink>
            <w:r w:rsidRPr="00C7698C">
              <w:rPr>
                <w:rFonts w:ascii="Times New Roman" w:hAnsi="Times New Roman"/>
                <w:sz w:val="24"/>
                <w:szCs w:val="24"/>
              </w:rPr>
              <w:t xml:space="preserve">tır? </w:t>
            </w:r>
            <w:r w:rsidRPr="00C7698C">
              <w:rPr>
                <w:rFonts w:ascii="Times New Roman" w:hAnsi="Times New Roman"/>
                <w:sz w:val="24"/>
                <w:szCs w:val="24"/>
              </w:rPr>
              <w:br/>
              <w:t xml:space="preserve">      </w:t>
            </w:r>
            <w:r w:rsidRPr="00C7698C">
              <w:rPr>
                <w:rFonts w:ascii="Times New Roman" w:hAnsi="Times New Roman"/>
                <w:b/>
                <w:sz w:val="24"/>
                <w:szCs w:val="24"/>
              </w:rPr>
              <w:t>A) 5         B) 9           C) 10       D) 15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C7698C">
              <w:rPr>
                <w:rFonts w:ascii="Times New Roman" w:hAnsi="Times New Roman"/>
                <w:sz w:val="24"/>
                <w:szCs w:val="24"/>
              </w:rPr>
              <w:t>13)</w:t>
            </w:r>
            <w:r w:rsidRPr="00C7698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Bir gıda toptancısı deposundaki 108 çuval pirin-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C7698C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          2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pict>
                <v:line id="Düz Bağlayıcı 3" o:spid="_x0000_s1026" style="position:absolute;z-index:251658240;visibility:visible" from="23.2pt,8.45pt" to="41.2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"/>
              </w:pict>
            </w:r>
            <w:r w:rsidRPr="00C7698C">
              <w:rPr>
                <w:rFonts w:ascii="Times New Roman" w:hAnsi="Times New Roman"/>
                <w:sz w:val="24"/>
                <w:szCs w:val="24"/>
                <w:lang w:eastAsia="tr-TR"/>
              </w:rPr>
              <w:t>cin          ‘sini ilk ay, 37 tanesini ikinci ay satmıştır.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C7698C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          6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C7698C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>Buna göre, toptancının deposunda kaç çuval pirinç kalmıştır?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C7698C">
              <w:rPr>
                <w:rFonts w:ascii="Times New Roman" w:hAnsi="Times New Roman"/>
                <w:sz w:val="24"/>
                <w:szCs w:val="24"/>
                <w:lang w:eastAsia="tr-TR"/>
              </w:rPr>
              <w:t>A)  35       B) 34         C)  33        D) 32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bCs/>
                <w:color w:val="0000FF"/>
                <w:sz w:val="24"/>
                <w:szCs w:val="24"/>
                <w:lang w:eastAsia="tr-TR"/>
              </w:rPr>
            </w:pPr>
            <w:r w:rsidRPr="00C7698C">
              <w:rPr>
                <w:rFonts w:ascii="Times New Roman" w:hAnsi="Times New Roman"/>
                <w:sz w:val="24"/>
                <w:szCs w:val="24"/>
                <w:lang w:eastAsia="tr-TR"/>
              </w:rPr>
              <w:t>14)</w:t>
            </w:r>
            <w:r w:rsidRPr="00C7698C"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  <w:t xml:space="preserve"> Babamdan 27 yaş, dedemden 51 yaş küçüğüm.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C769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  <w:t>Sevim 8 yaşında olduğuna göre, Sevim, babası ve dedesinin yaşları toplamı kaçtır?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C7698C">
              <w:rPr>
                <w:rFonts w:ascii="Times New Roman" w:hAnsi="Times New Roman"/>
                <w:sz w:val="24"/>
                <w:szCs w:val="24"/>
                <w:lang w:eastAsia="tr-TR"/>
              </w:rPr>
              <w:t>A) 99     B) 100      C) 101      D) 102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C7698C">
              <w:rPr>
                <w:rFonts w:ascii="Times New Roman" w:hAnsi="Times New Roman"/>
                <w:sz w:val="24"/>
                <w:szCs w:val="24"/>
                <w:lang w:eastAsia="tr-TR"/>
              </w:rPr>
              <w:t>15)</w:t>
            </w:r>
            <w:r w:rsidRPr="00C769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Aşağıdaki ifadelerden hangisi </w:t>
            </w:r>
            <w:r w:rsidRPr="00C769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tr-TR"/>
              </w:rPr>
              <w:t>yanlıştır?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24"/>
                <w:szCs w:val="24"/>
                <w:u w:val="single"/>
                <w:lang w:eastAsia="tr-TR"/>
              </w:rPr>
            </w:pPr>
            <w:r w:rsidRPr="00C7698C">
              <w:rPr>
                <w:rFonts w:ascii="Times New Roman" w:hAnsi="Times New Roman"/>
                <w:sz w:val="24"/>
                <w:szCs w:val="24"/>
                <w:lang w:eastAsia="tr-TR"/>
              </w:rPr>
              <w:t>A) Çeyrek litre 250 mililitredir.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C7698C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                                   1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pict>
                <v:line id="Düz Bağlayıcı 4" o:spid="_x0000_s1027" style="position:absolute;z-index:251659264;visibility:visible" from="104.4pt,7.95pt" to="122.4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"/>
              </w:pict>
            </w:r>
            <w:r w:rsidRPr="00C7698C">
              <w:rPr>
                <w:rFonts w:ascii="Times New Roman" w:hAnsi="Times New Roman"/>
                <w:sz w:val="24"/>
                <w:szCs w:val="24"/>
                <w:lang w:eastAsia="tr-TR"/>
              </w:rPr>
              <w:t>B) Yarım litre suyun         ‘i 200 litredir.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C7698C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                                   5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C7698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C) 4800 mL = </w:t>
            </w:r>
            <w:smartTag w:uri="urn:schemas-microsoft-com:office:smarttags" w:element="metricconverter">
              <w:smartTagPr>
                <w:attr w:name="ProductID" w:val="4 litre"/>
              </w:smartTagPr>
              <w:r w:rsidRPr="00C7698C">
                <w:rPr>
                  <w:rFonts w:ascii="Times New Roman" w:hAnsi="Times New Roman"/>
                  <w:sz w:val="24"/>
                  <w:szCs w:val="24"/>
                  <w:lang w:eastAsia="tr-TR"/>
                </w:rPr>
                <w:t>4 litre</w:t>
              </w:r>
            </w:smartTag>
            <w:r w:rsidRPr="00C7698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800 mL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C7698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D) </w:t>
            </w:r>
            <w:smartTag w:uri="urn:schemas-microsoft-com:office:smarttags" w:element="metricconverter">
              <w:smartTagPr>
                <w:attr w:name="ProductID" w:val="2 litre"/>
              </w:smartTagPr>
              <w:r w:rsidRPr="00C7698C">
                <w:rPr>
                  <w:rFonts w:ascii="Times New Roman" w:hAnsi="Times New Roman"/>
                  <w:sz w:val="24"/>
                  <w:szCs w:val="24"/>
                  <w:lang w:eastAsia="tr-TR"/>
                </w:rPr>
                <w:t>2 litre</w:t>
              </w:r>
            </w:smartTag>
            <w:r w:rsidRPr="00C7698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20 mL = 2020 mL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  <w:r w:rsidRPr="00C7698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16) </w:t>
            </w:r>
            <w:r w:rsidRPr="00C7698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  <w:t>Aşağıda bir sayı örüntüsü verilmiştir.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769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    28 – 33 – 32 – 37 – 36 – 41 – B – J – K 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FF"/>
                <w:sz w:val="24"/>
                <w:szCs w:val="24"/>
                <w:lang w:eastAsia="tr-TR"/>
              </w:rPr>
            </w:pPr>
            <w:r w:rsidRPr="00C769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Buna göre B + J + K kaçtır?                                               </w:t>
            </w:r>
            <w:r w:rsidRPr="00C7698C">
              <w:rPr>
                <w:rFonts w:ascii="Times New Roman" w:hAnsi="Times New Roman"/>
                <w:sz w:val="24"/>
                <w:szCs w:val="24"/>
                <w:lang w:eastAsia="tr-TR"/>
              </w:rPr>
              <w:t>A)  124</w:t>
            </w:r>
            <w:r w:rsidRPr="00C7698C">
              <w:rPr>
                <w:rFonts w:ascii="Times New Roman" w:hAnsi="Times New Roman"/>
                <w:sz w:val="24"/>
                <w:szCs w:val="24"/>
                <w:lang w:eastAsia="tr-TR"/>
              </w:rPr>
              <w:tab/>
            </w:r>
            <w:r w:rsidRPr="00C7698C">
              <w:rPr>
                <w:rFonts w:ascii="Times New Roman" w:hAnsi="Times New Roman"/>
                <w:sz w:val="24"/>
                <w:szCs w:val="24"/>
                <w:lang w:eastAsia="tr-TR"/>
              </w:rPr>
              <w:tab/>
              <w:t xml:space="preserve">          B) 125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C7698C">
              <w:rPr>
                <w:rFonts w:ascii="Times New Roman" w:hAnsi="Times New Roman"/>
                <w:sz w:val="24"/>
                <w:szCs w:val="24"/>
                <w:lang w:eastAsia="tr-TR"/>
              </w:rPr>
              <w:t>C)  129</w:t>
            </w:r>
            <w:r w:rsidRPr="00C7698C">
              <w:rPr>
                <w:rFonts w:ascii="Times New Roman" w:hAnsi="Times New Roman"/>
                <w:sz w:val="24"/>
                <w:szCs w:val="24"/>
                <w:lang w:eastAsia="tr-TR"/>
              </w:rPr>
              <w:tab/>
            </w:r>
            <w:r w:rsidRPr="00C7698C">
              <w:rPr>
                <w:rFonts w:ascii="Times New Roman" w:hAnsi="Times New Roman"/>
                <w:sz w:val="24"/>
                <w:szCs w:val="24"/>
                <w:lang w:eastAsia="tr-TR"/>
              </w:rPr>
              <w:tab/>
              <w:t xml:space="preserve">          D) 130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A63874" w:rsidRPr="00C7698C" w:rsidRDefault="00A63874" w:rsidP="00C7698C">
            <w:pPr>
              <w:tabs>
                <w:tab w:val="left" w:pos="2440"/>
              </w:tabs>
              <w:spacing w:after="0" w:line="240" w:lineRule="auto"/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C7698C">
              <w:rPr>
                <w:rFonts w:ascii="Times New Roman" w:hAnsi="Times New Roman"/>
                <w:sz w:val="24"/>
                <w:szCs w:val="24"/>
              </w:rPr>
              <w:t>17)</w:t>
            </w:r>
            <w:r w:rsidRPr="00C7698C">
              <w:rPr>
                <w:rFonts w:ascii="Times New Roman" w:hAnsi="Times New Roman"/>
                <w:b/>
                <w:sz w:val="24"/>
                <w:szCs w:val="24"/>
              </w:rPr>
              <w:t xml:space="preserve"> Birler basamağı 7, yüzler basamağı 4, onlar basamağı 6, binler basamağı 5, on binler basamağı 6 olan sayı aşağıdakilerden hangisidir?</w:t>
            </w:r>
          </w:p>
          <w:p w:rsidR="00A63874" w:rsidRPr="00C7698C" w:rsidRDefault="00A63874" w:rsidP="00C7698C">
            <w:pPr>
              <w:tabs>
                <w:tab w:val="left" w:pos="2440"/>
              </w:tabs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C7698C">
              <w:rPr>
                <w:rFonts w:ascii="Times New Roman" w:hAnsi="Times New Roman"/>
                <w:sz w:val="24"/>
                <w:szCs w:val="24"/>
              </w:rPr>
              <w:t>A) 46657                              B) 66457                                                                        C) 65467</w:t>
            </w:r>
            <w:r w:rsidRPr="00C7698C">
              <w:rPr>
                <w:rFonts w:ascii="Times New Roman" w:hAnsi="Times New Roman"/>
                <w:sz w:val="24"/>
                <w:szCs w:val="24"/>
              </w:rPr>
              <w:tab/>
              <w:t>D) 65647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b/>
                <w:i/>
                <w:color w:val="333333"/>
                <w:sz w:val="24"/>
                <w:szCs w:val="24"/>
              </w:rPr>
            </w:pPr>
            <w:r w:rsidRPr="00C7698C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18)</w:t>
            </w:r>
            <w:r w:rsidRPr="00C7698C">
              <w:rPr>
                <w:rFonts w:ascii="Times New Roman" w:hAnsi="Times New Roman"/>
                <w:b/>
                <w:i/>
                <w:color w:val="333333"/>
                <w:sz w:val="24"/>
                <w:szCs w:val="24"/>
              </w:rPr>
              <w:t xml:space="preserve"> Aşağıdaki ondalık kesirleri karşılaştırınız. Noktalı yerlere &gt;  , &lt; veya = </w:t>
            </w:r>
            <w:r w:rsidRPr="00C7698C">
              <w:rPr>
                <w:rFonts w:ascii="Times New Roman" w:hAnsi="Times New Roman"/>
                <w:b/>
                <w:i/>
                <w:color w:val="333333"/>
                <w:sz w:val="24"/>
                <w:szCs w:val="24"/>
                <w:u w:val="single"/>
              </w:rPr>
              <w:t xml:space="preserve">işaretlerinden uygun olanlarını koyunuz. </w:t>
            </w:r>
            <w:r w:rsidRPr="00C7698C">
              <w:rPr>
                <w:rFonts w:ascii="Times New Roman" w:hAnsi="Times New Roman"/>
                <w:b/>
                <w:i/>
                <w:color w:val="333333"/>
                <w:sz w:val="24"/>
                <w:szCs w:val="24"/>
              </w:rPr>
              <w:t>(10 Puan)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i/>
                <w:color w:val="333333"/>
                <w:sz w:val="24"/>
                <w:szCs w:val="24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b/>
                <w:i/>
                <w:color w:val="333333"/>
                <w:sz w:val="24"/>
                <w:szCs w:val="24"/>
              </w:rPr>
            </w:pPr>
            <w:r w:rsidRPr="00C7698C">
              <w:rPr>
                <w:rFonts w:ascii="Times New Roman" w:hAnsi="Times New Roman"/>
                <w:b/>
                <w:i/>
                <w:color w:val="333333"/>
                <w:sz w:val="24"/>
                <w:szCs w:val="24"/>
              </w:rPr>
              <w:t xml:space="preserve">3,87…….5,24      </w:t>
            </w:r>
            <w:r w:rsidRPr="00C7698C">
              <w:rPr>
                <w:rFonts w:ascii="Times New Roman" w:hAnsi="Times New Roman"/>
                <w:b/>
                <w:i/>
                <w:color w:val="333333"/>
                <w:sz w:val="24"/>
                <w:szCs w:val="24"/>
              </w:rPr>
              <w:tab/>
              <w:t xml:space="preserve">  11,20……..11,23    </w:t>
            </w:r>
            <w:r w:rsidRPr="00C7698C">
              <w:rPr>
                <w:rFonts w:ascii="Times New Roman" w:hAnsi="Times New Roman"/>
                <w:b/>
                <w:i/>
                <w:color w:val="333333"/>
                <w:sz w:val="24"/>
                <w:szCs w:val="24"/>
              </w:rPr>
              <w:tab/>
              <w:t xml:space="preserve"> 8,85…….3,85     </w:t>
            </w:r>
            <w:r w:rsidRPr="00C7698C">
              <w:rPr>
                <w:rFonts w:ascii="Times New Roman" w:hAnsi="Times New Roman"/>
                <w:b/>
                <w:i/>
                <w:color w:val="333333"/>
                <w:sz w:val="24"/>
                <w:szCs w:val="24"/>
              </w:rPr>
              <w:tab/>
              <w:t xml:space="preserve">  95,98 ………9,598</w:t>
            </w:r>
            <w:r w:rsidRPr="00C7698C">
              <w:rPr>
                <w:rFonts w:ascii="Times New Roman" w:hAnsi="Times New Roman"/>
                <w:b/>
                <w:i/>
                <w:color w:val="333333"/>
                <w:sz w:val="24"/>
                <w:szCs w:val="24"/>
              </w:rPr>
              <w:tab/>
              <w:t xml:space="preserve"> 3,67…….36,7               2,06………20,62  </w:t>
            </w:r>
            <w:r w:rsidRPr="00C7698C">
              <w:rPr>
                <w:rFonts w:ascii="Times New Roman" w:hAnsi="Times New Roman"/>
                <w:b/>
                <w:i/>
                <w:color w:val="333333"/>
                <w:sz w:val="24"/>
                <w:szCs w:val="24"/>
              </w:rPr>
              <w:tab/>
              <w:t xml:space="preserve">  5,77…….7,77     </w:t>
            </w:r>
            <w:r w:rsidRPr="00C7698C">
              <w:rPr>
                <w:rFonts w:ascii="Times New Roman" w:hAnsi="Times New Roman"/>
                <w:b/>
                <w:i/>
                <w:color w:val="333333"/>
                <w:sz w:val="24"/>
                <w:szCs w:val="24"/>
              </w:rPr>
              <w:tab/>
              <w:t xml:space="preserve"> 0,025……..0,250  </w:t>
            </w:r>
            <w:r w:rsidRPr="00C7698C">
              <w:rPr>
                <w:rFonts w:ascii="Times New Roman" w:hAnsi="Times New Roman"/>
                <w:b/>
                <w:i/>
                <w:color w:val="333333"/>
                <w:sz w:val="24"/>
                <w:szCs w:val="24"/>
              </w:rPr>
              <w:tab/>
              <w:t xml:space="preserve"> 10,20…..10,29       </w:t>
            </w:r>
            <w:r w:rsidRPr="00C7698C">
              <w:rPr>
                <w:rFonts w:ascii="Times New Roman" w:hAnsi="Times New Roman"/>
                <w:b/>
                <w:i/>
                <w:color w:val="333333"/>
                <w:sz w:val="24"/>
                <w:szCs w:val="24"/>
              </w:rPr>
              <w:tab/>
              <w:t xml:space="preserve"> 22,2……..22,2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677" w:type="dxa"/>
          </w:tcPr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98C">
              <w:rPr>
                <w:rFonts w:ascii="Times New Roman" w:hAnsi="Times New Roman"/>
                <w:sz w:val="24"/>
                <w:szCs w:val="24"/>
              </w:rPr>
              <w:t xml:space="preserve">8) </w:t>
            </w:r>
            <w:r w:rsidRPr="00C7698C">
              <w:rPr>
                <w:rFonts w:ascii="Times New Roman" w:hAnsi="Times New Roman"/>
                <w:b/>
                <w:sz w:val="24"/>
                <w:szCs w:val="24"/>
              </w:rPr>
              <w:t xml:space="preserve">5 </w:t>
            </w:r>
            <w:r w:rsidRPr="00C7698C">
              <w:rPr>
                <w:rFonts w:ascii="Times New Roman" w:hAnsi="Times New Roman"/>
                <w:sz w:val="24"/>
                <w:szCs w:val="24"/>
              </w:rPr>
              <w:t xml:space="preserve">doğal sayısının sonuna </w:t>
            </w:r>
            <w:r w:rsidRPr="00C7698C">
              <w:rPr>
                <w:rFonts w:ascii="Times New Roman" w:hAnsi="Times New Roman"/>
                <w:b/>
                <w:sz w:val="24"/>
                <w:szCs w:val="24"/>
              </w:rPr>
              <w:t>”</w:t>
            </w:r>
            <w:smartTag w:uri="urn:schemas-microsoft-com:office:smarttags" w:element="metricconverter">
              <w:smartTagPr>
                <w:attr w:name="ProductID" w:val="0000”"/>
              </w:smartTagPr>
              <w:r w:rsidRPr="00C7698C">
                <w:rPr>
                  <w:rFonts w:ascii="Times New Roman" w:hAnsi="Times New Roman"/>
                  <w:b/>
                  <w:sz w:val="24"/>
                  <w:szCs w:val="24"/>
                </w:rPr>
                <w:t>0000”</w:t>
              </w:r>
            </w:smartTag>
            <w:r w:rsidRPr="00C7698C">
              <w:rPr>
                <w:rFonts w:ascii="Times New Roman" w:hAnsi="Times New Roman"/>
                <w:sz w:val="24"/>
                <w:szCs w:val="24"/>
              </w:rPr>
              <w:t xml:space="preserve"> eklersek </w:t>
            </w:r>
            <w:r w:rsidRPr="00C7698C">
              <w:rPr>
                <w:rFonts w:ascii="Times New Roman" w:hAnsi="Times New Roman"/>
                <w:b/>
                <w:sz w:val="24"/>
                <w:szCs w:val="24"/>
              </w:rPr>
              <w:t xml:space="preserve">5’i </w:t>
            </w:r>
            <w:r w:rsidRPr="0014163C">
              <w:rPr>
                <w:rFonts w:ascii="Times New Roman" w:hAnsi="Times New Roman"/>
                <w:b/>
                <w:sz w:val="24"/>
                <w:szCs w:val="24"/>
              </w:rPr>
              <w:t>kaç</w:t>
            </w:r>
            <w:r w:rsidRPr="00C7698C">
              <w:rPr>
                <w:rFonts w:ascii="Times New Roman" w:hAnsi="Times New Roman"/>
                <w:sz w:val="24"/>
                <w:szCs w:val="24"/>
              </w:rPr>
              <w:t xml:space="preserve"> ile çarpmış oluruz? </w:t>
            </w:r>
            <w:r w:rsidRPr="00C7698C">
              <w:rPr>
                <w:rFonts w:ascii="Times New Roman" w:hAnsi="Times New Roman"/>
                <w:sz w:val="24"/>
                <w:szCs w:val="24"/>
              </w:rPr>
              <w:br/>
              <w:t>A) 1000 ile       B) 10000 ile   C) 100 ile        D) 10 ile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</w:pPr>
            <w:r w:rsidRPr="00C7698C">
              <w:rPr>
                <w:rFonts w:ascii="Times New Roman" w:hAnsi="Times New Roman"/>
                <w:sz w:val="24"/>
                <w:szCs w:val="24"/>
              </w:rPr>
              <w:t>9)</w:t>
            </w:r>
            <w:r w:rsidRPr="00C7698C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u w:val="single"/>
                <w:lang w:eastAsia="tr-TR"/>
              </w:rPr>
              <w:t xml:space="preserve"> Ürün Fiyatı ( TL )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</w:pPr>
            <w:r w:rsidRPr="00C7698C"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  <w:t xml:space="preserve">         Futbol topu                   17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</w:pPr>
            <w:r w:rsidRPr="00C7698C"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  <w:t xml:space="preserve">         Tişört                            24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</w:pPr>
            <w:r w:rsidRPr="00C7698C"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  <w:t xml:space="preserve">         Forma                           48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</w:pPr>
            <w:r w:rsidRPr="00C7698C"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  <w:t xml:space="preserve">         Dizlik                           14 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</w:pPr>
            <w:r w:rsidRPr="00C7698C"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  <w:t>Yukarıdaki listede yazılı olanları alırsam tahmini olarak …………. TL öderim.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769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  <w:t>Akif; listede yazılı olan fiyatları en yakın onluğa yuvarlayarak hesap yaptığına göre göre noktalı yere aşağıdakilerden hangisi gelmelidir?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C7698C">
              <w:rPr>
                <w:rFonts w:ascii="Times New Roman" w:hAnsi="Times New Roman"/>
                <w:sz w:val="24"/>
                <w:szCs w:val="24"/>
                <w:lang w:eastAsia="tr-TR"/>
              </w:rPr>
              <w:t>A)  90</w:t>
            </w:r>
            <w:r w:rsidRPr="00C7698C">
              <w:rPr>
                <w:rFonts w:ascii="Times New Roman" w:hAnsi="Times New Roman"/>
                <w:sz w:val="24"/>
                <w:szCs w:val="24"/>
                <w:lang w:eastAsia="tr-TR"/>
              </w:rPr>
              <w:tab/>
            </w:r>
            <w:r w:rsidRPr="00C7698C">
              <w:rPr>
                <w:rFonts w:ascii="Times New Roman" w:hAnsi="Times New Roman"/>
                <w:sz w:val="24"/>
                <w:szCs w:val="24"/>
                <w:lang w:eastAsia="tr-TR"/>
              </w:rPr>
              <w:tab/>
              <w:t xml:space="preserve">                      B) 100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C7698C">
              <w:rPr>
                <w:rFonts w:ascii="Times New Roman" w:hAnsi="Times New Roman"/>
                <w:sz w:val="24"/>
                <w:szCs w:val="24"/>
                <w:lang w:eastAsia="tr-TR"/>
              </w:rPr>
              <w:t>C)  110</w:t>
            </w:r>
            <w:r w:rsidRPr="00C7698C">
              <w:rPr>
                <w:rFonts w:ascii="Times New Roman" w:hAnsi="Times New Roman"/>
                <w:sz w:val="24"/>
                <w:szCs w:val="24"/>
                <w:lang w:eastAsia="tr-TR"/>
              </w:rPr>
              <w:tab/>
            </w:r>
            <w:r w:rsidRPr="00C7698C">
              <w:rPr>
                <w:rFonts w:ascii="Times New Roman" w:hAnsi="Times New Roman"/>
                <w:sz w:val="24"/>
                <w:szCs w:val="24"/>
                <w:lang w:eastAsia="tr-TR"/>
              </w:rPr>
              <w:tab/>
              <w:t xml:space="preserve">          D) 120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Resim 23" o:spid="_x0000_s1028" type="#_x0000_t75" style="position:absolute;margin-left:-.15pt;margin-top:3pt;width:153pt;height:81pt;z-index:-251656192;visibility:visible" wrapcoords="-106 0 -106 21400 21600 21400 21600 0 -106 0">
                  <v:imagedata r:id="rId10" o:title="" grayscale="t"/>
                  <w10:wrap type="tight"/>
                </v:shape>
              </w:pic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98C">
              <w:rPr>
                <w:rFonts w:ascii="Times New Roman" w:hAnsi="Times New Roman"/>
                <w:sz w:val="24"/>
                <w:szCs w:val="24"/>
              </w:rPr>
              <w:t>10) İbrahim Amca’nın yukarıdaki  tarlasının planı aşağıda verilmiştir. Bu plana göre arpa ekili alan bütün tarlanın ne kadarıdır?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7698C">
              <w:rPr>
                <w:rFonts w:ascii="Times New Roman" w:hAnsi="Times New Roman"/>
                <w:b/>
                <w:sz w:val="24"/>
                <w:szCs w:val="24"/>
              </w:rPr>
              <w:t xml:space="preserve">      A) 7/21        B)5/12            C)6/18         D)9/18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63874" w:rsidRPr="00C7698C" w:rsidRDefault="00A63874" w:rsidP="00C76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7698C">
              <w:rPr>
                <w:rFonts w:ascii="Times New Roman" w:hAnsi="Times New Roman"/>
                <w:b/>
                <w:sz w:val="24"/>
                <w:szCs w:val="24"/>
              </w:rPr>
              <w:t>11)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7698C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Resim 20" o:spid="_x0000_i1026" type="#_x0000_t75" style="width:268.5pt;height:86.25pt;visibility:visible">
                  <v:imagedata r:id="rId11" o:title=""/>
                </v:shape>
              </w:pic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7698C">
              <w:rPr>
                <w:rFonts w:ascii="Times New Roman" w:hAnsi="Times New Roman"/>
                <w:b/>
                <w:sz w:val="24"/>
                <w:szCs w:val="24"/>
              </w:rPr>
              <w:t xml:space="preserve">          A) 64         B) 66          C) 48         D) 72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C7698C"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  <w:t>12) Semra, otobüs durağında1 saat 5 dakika 10 saniye beklemiştir.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769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Buna göre Semra, otobüs durağında toplam kaç </w:t>
            </w:r>
            <w:r w:rsidRPr="00C769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tr-TR"/>
              </w:rPr>
              <w:t xml:space="preserve">SANİYE </w:t>
            </w:r>
            <w:r w:rsidRPr="00C769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beklemiştir? 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C7698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A)  3910</w:t>
            </w:r>
            <w:r w:rsidRPr="00C7698C">
              <w:rPr>
                <w:rFonts w:ascii="Times New Roman" w:hAnsi="Times New Roman"/>
                <w:sz w:val="24"/>
                <w:szCs w:val="24"/>
                <w:lang w:eastAsia="tr-TR"/>
              </w:rPr>
              <w:tab/>
            </w:r>
            <w:r w:rsidRPr="00C7698C">
              <w:rPr>
                <w:rFonts w:ascii="Times New Roman" w:hAnsi="Times New Roman"/>
                <w:sz w:val="24"/>
                <w:szCs w:val="24"/>
                <w:lang w:eastAsia="tr-TR"/>
              </w:rPr>
              <w:tab/>
              <w:t xml:space="preserve">              B) 3820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C7698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C)  3610</w:t>
            </w:r>
            <w:r w:rsidRPr="00C7698C">
              <w:rPr>
                <w:rFonts w:ascii="Times New Roman" w:hAnsi="Times New Roman"/>
                <w:sz w:val="24"/>
                <w:szCs w:val="24"/>
                <w:lang w:eastAsia="tr-TR"/>
              </w:rPr>
              <w:tab/>
            </w:r>
            <w:r w:rsidRPr="00C7698C">
              <w:rPr>
                <w:rFonts w:ascii="Times New Roman" w:hAnsi="Times New Roman"/>
                <w:sz w:val="24"/>
                <w:szCs w:val="24"/>
                <w:lang w:eastAsia="tr-TR"/>
              </w:rPr>
              <w:tab/>
              <w:t xml:space="preserve">              D) 3420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7698C">
              <w:rPr>
                <w:rFonts w:ascii="Times New Roman" w:hAnsi="Times New Roman"/>
                <w:sz w:val="24"/>
                <w:szCs w:val="24"/>
              </w:rPr>
              <w:t>19)</w:t>
            </w:r>
            <w:r w:rsidRPr="00C7698C">
              <w:rPr>
                <w:rFonts w:ascii="Times New Roman" w:hAnsi="Times New Roman"/>
                <w:b/>
                <w:sz w:val="24"/>
                <w:szCs w:val="24"/>
              </w:rPr>
              <w:t xml:space="preserve"> Aşağıda okunuşları verilen ondalık kesir sayılarını rakamla  yazınız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581"/>
              <w:gridCol w:w="2552"/>
            </w:tblGrid>
            <w:tr w:rsidR="00A63874" w:rsidRPr="00C7698C" w:rsidTr="00C7698C">
              <w:tc>
                <w:tcPr>
                  <w:tcW w:w="2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3874" w:rsidRPr="00C7698C" w:rsidRDefault="00A63874" w:rsidP="00D10340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C7698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Sıfır tam yüzde on iki</w:t>
                  </w:r>
                </w:p>
                <w:p w:rsidR="00A63874" w:rsidRPr="00C7698C" w:rsidRDefault="00A63874" w:rsidP="00D10340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3874" w:rsidRPr="00C7698C" w:rsidRDefault="00A63874" w:rsidP="00C7698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tr-TR"/>
                    </w:rPr>
                  </w:pPr>
                </w:p>
                <w:p w:rsidR="00A63874" w:rsidRPr="00C7698C" w:rsidRDefault="00A63874" w:rsidP="00D10340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A63874" w:rsidRPr="00C7698C" w:rsidTr="00C7698C">
              <w:tc>
                <w:tcPr>
                  <w:tcW w:w="2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3874" w:rsidRPr="00C7698C" w:rsidRDefault="00A63874" w:rsidP="00D10340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C7698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Bir tam onda iki </w:t>
                  </w:r>
                </w:p>
                <w:p w:rsidR="00A63874" w:rsidRPr="00C7698C" w:rsidRDefault="00A63874" w:rsidP="00D10340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3874" w:rsidRPr="00C7698C" w:rsidRDefault="00A63874" w:rsidP="00C7698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tr-TR"/>
                    </w:rPr>
                  </w:pPr>
                </w:p>
                <w:p w:rsidR="00A63874" w:rsidRPr="00C7698C" w:rsidRDefault="00A63874" w:rsidP="00C7698C">
                  <w:pPr>
                    <w:pStyle w:val="NoSpacing"/>
                    <w:ind w:left="56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A63874" w:rsidRPr="00C7698C" w:rsidTr="00C7698C">
              <w:tc>
                <w:tcPr>
                  <w:tcW w:w="2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3874" w:rsidRPr="00C7698C" w:rsidRDefault="00A63874" w:rsidP="00D10340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C7698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Yüz tam yüzde atmış beş</w:t>
                  </w:r>
                </w:p>
                <w:p w:rsidR="00A63874" w:rsidRPr="00C7698C" w:rsidRDefault="00A63874" w:rsidP="00D10340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3874" w:rsidRPr="00C7698C" w:rsidRDefault="00A63874" w:rsidP="00D10340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A63874" w:rsidRPr="00C7698C" w:rsidRDefault="00A63874" w:rsidP="00D10340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A63874" w:rsidRPr="00C7698C" w:rsidTr="00C7698C">
              <w:tc>
                <w:tcPr>
                  <w:tcW w:w="2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3874" w:rsidRPr="00C7698C" w:rsidRDefault="00A63874" w:rsidP="00D10340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C7698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On beş tam onda bir</w:t>
                  </w:r>
                  <w:r w:rsidRPr="00C7698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</w:p>
                <w:p w:rsidR="00A63874" w:rsidRPr="00C7698C" w:rsidRDefault="00A63874" w:rsidP="00D10340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3874" w:rsidRPr="00C7698C" w:rsidRDefault="00A63874" w:rsidP="00C7698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tr-TR"/>
                    </w:rPr>
                  </w:pPr>
                </w:p>
                <w:p w:rsidR="00A63874" w:rsidRPr="00C7698C" w:rsidRDefault="00A63874" w:rsidP="00D10340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98C">
              <w:rPr>
                <w:rFonts w:ascii="Times New Roman" w:hAnsi="Times New Roman"/>
                <w:sz w:val="24"/>
                <w:szCs w:val="24"/>
              </w:rPr>
              <w:t>20) Aşağıdaki ondalık sayıların karşısına okunuşunu yazınız.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98C">
              <w:rPr>
                <w:rFonts w:ascii="Times New Roman" w:hAnsi="Times New Roman"/>
                <w:sz w:val="24"/>
                <w:szCs w:val="24"/>
              </w:rPr>
              <w:t xml:space="preserve">    0,15   ……………………….……………………..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98C">
              <w:rPr>
                <w:rFonts w:ascii="Times New Roman" w:hAnsi="Times New Roman"/>
                <w:sz w:val="24"/>
                <w:szCs w:val="24"/>
              </w:rPr>
              <w:t xml:space="preserve">    0, 05………………………………………………..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98C">
              <w:rPr>
                <w:rFonts w:ascii="Times New Roman" w:hAnsi="Times New Roman"/>
                <w:sz w:val="24"/>
                <w:szCs w:val="24"/>
              </w:rPr>
              <w:t>125,02…………………………………………………              62,002…………………………………………………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63874" w:rsidRPr="00C7698C" w:rsidRDefault="00A63874" w:rsidP="0053696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C7698C">
              <w:rPr>
                <w:rFonts w:ascii="Times New Roman" w:hAnsi="Times New Roman"/>
                <w:b/>
                <w:sz w:val="24"/>
                <w:szCs w:val="24"/>
              </w:rPr>
              <w:t>21) Aşağıdaki uzunlukları istenilen birim cinsinde ifade ediniz.(10 puan)</w:t>
            </w:r>
          </w:p>
          <w:p w:rsidR="00A63874" w:rsidRPr="00C7698C" w:rsidRDefault="00A63874" w:rsidP="0053696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7698C">
              <w:rPr>
                <w:rFonts w:ascii="Times New Roman" w:hAnsi="Times New Roman"/>
                <w:b/>
                <w:sz w:val="24"/>
                <w:szCs w:val="24"/>
              </w:rPr>
              <w:t>5km=</w:t>
            </w:r>
            <w:r w:rsidRPr="00C7698C">
              <w:rPr>
                <w:rFonts w:ascii="Times New Roman" w:hAnsi="Times New Roman"/>
                <w:sz w:val="24"/>
                <w:szCs w:val="24"/>
              </w:rPr>
              <w:t xml:space="preserve">…………m               </w:t>
            </w:r>
            <w:r w:rsidRPr="00C7698C">
              <w:rPr>
                <w:rFonts w:ascii="Times New Roman" w:hAnsi="Times New Roman"/>
                <w:b/>
                <w:sz w:val="24"/>
                <w:szCs w:val="24"/>
              </w:rPr>
              <w:t>3km 250m</w:t>
            </w:r>
            <w:r w:rsidRPr="00C7698C">
              <w:rPr>
                <w:rFonts w:ascii="Times New Roman" w:hAnsi="Times New Roman"/>
                <w:sz w:val="24"/>
                <w:szCs w:val="24"/>
              </w:rPr>
              <w:t>=………..m</w:t>
            </w:r>
          </w:p>
          <w:p w:rsidR="00A63874" w:rsidRPr="00C7698C" w:rsidRDefault="00A63874" w:rsidP="0053696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7698C">
              <w:rPr>
                <w:rFonts w:ascii="Times New Roman" w:hAnsi="Times New Roman"/>
                <w:b/>
                <w:sz w:val="24"/>
                <w:szCs w:val="24"/>
              </w:rPr>
              <w:t>3000m</w:t>
            </w:r>
            <w:r w:rsidRPr="00C7698C">
              <w:rPr>
                <w:rFonts w:ascii="Times New Roman" w:hAnsi="Times New Roman"/>
                <w:sz w:val="24"/>
                <w:szCs w:val="24"/>
              </w:rPr>
              <w:t xml:space="preserve">=……….km            </w:t>
            </w:r>
            <w:r w:rsidRPr="00C7698C">
              <w:rPr>
                <w:rFonts w:ascii="Times New Roman" w:hAnsi="Times New Roman"/>
                <w:b/>
                <w:sz w:val="24"/>
                <w:szCs w:val="24"/>
              </w:rPr>
              <w:t>5730m</w:t>
            </w:r>
            <w:r w:rsidRPr="00C7698C">
              <w:rPr>
                <w:rFonts w:ascii="Times New Roman" w:hAnsi="Times New Roman"/>
                <w:sz w:val="24"/>
                <w:szCs w:val="24"/>
              </w:rPr>
              <w:t>=…..km…….m</w:t>
            </w:r>
          </w:p>
          <w:p w:rsidR="00A63874" w:rsidRPr="00C7698C" w:rsidRDefault="00A63874" w:rsidP="0053696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7698C">
              <w:rPr>
                <w:rFonts w:ascii="Times New Roman" w:hAnsi="Times New Roman"/>
                <w:b/>
                <w:sz w:val="24"/>
                <w:szCs w:val="24"/>
              </w:rPr>
              <w:t>28cm</w:t>
            </w:r>
            <w:r w:rsidRPr="00C7698C">
              <w:rPr>
                <w:rFonts w:ascii="Times New Roman" w:hAnsi="Times New Roman"/>
                <w:sz w:val="24"/>
                <w:szCs w:val="24"/>
              </w:rPr>
              <w:t xml:space="preserve">=………..mm             </w:t>
            </w:r>
            <w:r w:rsidRPr="00C7698C">
              <w:rPr>
                <w:rFonts w:ascii="Times New Roman" w:hAnsi="Times New Roman"/>
                <w:b/>
                <w:sz w:val="24"/>
                <w:szCs w:val="24"/>
              </w:rPr>
              <w:t>1cm 8 mm</w:t>
            </w:r>
            <w:r w:rsidRPr="00C7698C">
              <w:rPr>
                <w:rFonts w:ascii="Times New Roman" w:hAnsi="Times New Roman"/>
                <w:sz w:val="24"/>
                <w:szCs w:val="24"/>
              </w:rPr>
              <w:t>=……..mm</w:t>
            </w:r>
          </w:p>
          <w:p w:rsidR="00A63874" w:rsidRPr="00C7698C" w:rsidRDefault="00A63874" w:rsidP="0053696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7698C">
              <w:rPr>
                <w:rFonts w:ascii="Times New Roman" w:hAnsi="Times New Roman"/>
                <w:b/>
                <w:sz w:val="24"/>
                <w:szCs w:val="24"/>
              </w:rPr>
              <w:t>825cm</w:t>
            </w:r>
            <w:r w:rsidRPr="00C7698C">
              <w:rPr>
                <w:rFonts w:ascii="Times New Roman" w:hAnsi="Times New Roman"/>
                <w:sz w:val="24"/>
                <w:szCs w:val="24"/>
              </w:rPr>
              <w:t xml:space="preserve">=……m……cm      </w:t>
            </w:r>
            <w:r w:rsidRPr="00C7698C">
              <w:rPr>
                <w:rFonts w:ascii="Times New Roman" w:hAnsi="Times New Roman"/>
                <w:b/>
                <w:sz w:val="24"/>
                <w:szCs w:val="24"/>
              </w:rPr>
              <w:t xml:space="preserve"> 400mm</w:t>
            </w:r>
            <w:r w:rsidRPr="00C7698C">
              <w:rPr>
                <w:rFonts w:ascii="Times New Roman" w:hAnsi="Times New Roman"/>
                <w:sz w:val="24"/>
                <w:szCs w:val="24"/>
              </w:rPr>
              <w:t>=…………cm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7698C">
              <w:rPr>
                <w:rFonts w:ascii="Times New Roman" w:hAnsi="Times New Roman"/>
                <w:sz w:val="24"/>
                <w:szCs w:val="24"/>
              </w:rPr>
              <w:t>22).</w:t>
            </w:r>
            <w:r w:rsidRPr="00C7698C">
              <w:rPr>
                <w:rFonts w:ascii="Times New Roman" w:hAnsi="Times New Roman"/>
                <w:b/>
                <w:sz w:val="24"/>
                <w:szCs w:val="24"/>
              </w:rPr>
              <w:t>Yukarıdaki şekilde sayılar arasında belli bir kural vardır. Buna göre “? “ yerine hangi sayı yazılmalı?</w:t>
            </w:r>
            <w:r w:rsidRPr="00C7698C">
              <w:rPr>
                <w:rFonts w:ascii="Times New Roman" w:hAnsi="Times New Roman"/>
                <w:sz w:val="24"/>
                <w:szCs w:val="24"/>
              </w:rPr>
              <w:br/>
              <w:t xml:space="preserve">    </w:t>
            </w:r>
            <w:r w:rsidRPr="00C7698C">
              <w:rPr>
                <w:rFonts w:ascii="Times New Roman" w:hAnsi="Times New Roman"/>
                <w:b/>
                <w:sz w:val="24"/>
                <w:szCs w:val="24"/>
              </w:rPr>
              <w:t>A)70</w:t>
            </w:r>
            <w:r w:rsidRPr="00C7698C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C769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B)  80</w:t>
            </w:r>
            <w:r w:rsidRPr="00C7698C"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C7698C"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C) 90       </w:t>
            </w:r>
            <w:r w:rsidRPr="00C7698C">
              <w:rPr>
                <w:rFonts w:ascii="Times New Roman" w:hAnsi="Times New Roman"/>
                <w:b/>
                <w:sz w:val="24"/>
                <w:szCs w:val="24"/>
              </w:rPr>
              <w:tab/>
              <w:t>D) 100</w:t>
            </w:r>
            <w:r>
              <w:rPr>
                <w:noProof/>
                <w:lang w:eastAsia="tr-TR"/>
              </w:rPr>
              <w:pict>
                <v:shape id="Resim 16" o:spid="_x0000_s1029" type="#_x0000_t75" style="position:absolute;margin-left:8.05pt;margin-top:11.2pt;width:252.4pt;height:61.95pt;z-index:-251655168;visibility:visible;mso-wrap-distance-left:9.05pt;mso-wrap-distance-right:9.05pt;mso-position-horizontal-relative:text;mso-position-vertical-relative:text" wrapcoords="-64 0 -64 21340 21600 21340 21600 0 -64 0" filled="t">
                  <v:imagedata r:id="rId12" o:title="" gain="86232f" grayscale="t"/>
                  <w10:wrap type="tight"/>
                </v:shape>
              </w:pic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C7698C">
              <w:rPr>
                <w:rFonts w:ascii="Cambria" w:hAnsi="Cambria"/>
                <w:sz w:val="24"/>
                <w:szCs w:val="24"/>
              </w:rPr>
              <w:t>B A Ş A R I L A R   D İ L E R İ M  !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C7698C">
              <w:rPr>
                <w:rFonts w:ascii="Cambria" w:hAnsi="Cambria"/>
                <w:sz w:val="24"/>
                <w:szCs w:val="24"/>
              </w:rPr>
              <w:t>MEHMET USLU  4/B SINIF ÖĞRETMENİ</w:t>
            </w:r>
          </w:p>
          <w:p w:rsidR="00A63874" w:rsidRPr="00C7698C" w:rsidRDefault="00A63874" w:rsidP="00C7698C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Rockwell Extra Bold" w:hAnsi="Rockwell Extra Bold"/>
                <w:sz w:val="24"/>
                <w:szCs w:val="24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Rockwell Extra Bold" w:hAnsi="Rockwell Extra Bold"/>
                <w:sz w:val="24"/>
                <w:szCs w:val="24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Rockwell Extra Bold" w:hAnsi="Rockwell Extra Bold"/>
                <w:sz w:val="24"/>
                <w:szCs w:val="24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Rockwell Extra Bold" w:hAnsi="Rockwell Extra Bold"/>
                <w:sz w:val="24"/>
                <w:szCs w:val="24"/>
              </w:rPr>
            </w:pPr>
          </w:p>
          <w:p w:rsidR="00A63874" w:rsidRPr="00C7698C" w:rsidRDefault="00A63874" w:rsidP="00C7698C">
            <w:pPr>
              <w:spacing w:after="0" w:line="240" w:lineRule="auto"/>
              <w:rPr>
                <w:rFonts w:ascii="Rockwell Extra Bold" w:hAnsi="Rockwell Extra Bold"/>
                <w:sz w:val="24"/>
                <w:szCs w:val="24"/>
              </w:rPr>
            </w:pPr>
          </w:p>
        </w:tc>
      </w:tr>
    </w:tbl>
    <w:p w:rsidR="00A63874" w:rsidRDefault="00A63874"/>
    <w:sectPr w:rsidR="00A63874" w:rsidSect="005E580C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874" w:rsidRDefault="00A63874" w:rsidP="005E27ED">
      <w:pPr>
        <w:spacing w:after="0" w:line="240" w:lineRule="auto"/>
      </w:pPr>
      <w:r>
        <w:separator/>
      </w:r>
    </w:p>
  </w:endnote>
  <w:endnote w:type="continuationSeparator" w:id="0">
    <w:p w:rsidR="00A63874" w:rsidRDefault="00A63874" w:rsidP="005E27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Algerian">
    <w:altName w:val="Imprint MT Shado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874" w:rsidRDefault="00A63874" w:rsidP="005E27ED">
      <w:pPr>
        <w:spacing w:after="0" w:line="240" w:lineRule="auto"/>
      </w:pPr>
      <w:r>
        <w:separator/>
      </w:r>
    </w:p>
  </w:footnote>
  <w:footnote w:type="continuationSeparator" w:id="0">
    <w:p w:rsidR="00A63874" w:rsidRDefault="00A63874" w:rsidP="005E27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874" w:rsidRPr="005E27ED" w:rsidRDefault="00A63874" w:rsidP="000B710D">
    <w:pPr>
      <w:pStyle w:val="Header"/>
      <w:jc w:val="center"/>
      <w:rPr>
        <w:rFonts w:ascii="Algerian" w:hAnsi="Algerian"/>
        <w:sz w:val="24"/>
        <w:szCs w:val="24"/>
      </w:rPr>
    </w:pPr>
    <w:r>
      <w:rPr>
        <w:rFonts w:ascii="Algerian" w:hAnsi="Algerian"/>
        <w:sz w:val="24"/>
        <w:szCs w:val="24"/>
      </w:rPr>
      <w:t>2013-2014 E</w:t>
    </w:r>
    <w:r>
      <w:rPr>
        <w:rFonts w:ascii="Times New Roman" w:hAnsi="Times New Roman"/>
        <w:sz w:val="24"/>
        <w:szCs w:val="24"/>
      </w:rPr>
      <w:t xml:space="preserve">ĞİTİM ÖĞRETİM YILI </w:t>
    </w:r>
    <w:r>
      <w:rPr>
        <w:rFonts w:ascii="Algerian" w:hAnsi="Algerian"/>
        <w:sz w:val="24"/>
        <w:szCs w:val="24"/>
      </w:rPr>
      <w:t>KOCAHASANLI YEN</w:t>
    </w:r>
    <w:r>
      <w:rPr>
        <w:rFonts w:ascii="Times New Roman" w:hAnsi="Times New Roman"/>
        <w:sz w:val="24"/>
        <w:szCs w:val="24"/>
      </w:rPr>
      <w:t xml:space="preserve">İMAHALLE </w:t>
    </w:r>
    <w:r w:rsidRPr="005E27ED">
      <w:rPr>
        <w:rFonts w:ascii="Times New Roman" w:hAnsi="Times New Roman"/>
        <w:sz w:val="24"/>
        <w:szCs w:val="24"/>
      </w:rPr>
      <w:t>İ</w:t>
    </w:r>
    <w:r w:rsidRPr="005E27ED">
      <w:rPr>
        <w:rFonts w:ascii="Algerian" w:hAnsi="Algerian"/>
        <w:sz w:val="24"/>
        <w:szCs w:val="24"/>
      </w:rPr>
      <w:t>LKOKULU 4-</w:t>
    </w:r>
    <w:r>
      <w:rPr>
        <w:rFonts w:ascii="Algerian" w:hAnsi="Algerian"/>
        <w:sz w:val="24"/>
        <w:szCs w:val="24"/>
      </w:rPr>
      <w:t xml:space="preserve">B </w:t>
    </w:r>
    <w:r w:rsidRPr="005E27ED">
      <w:rPr>
        <w:rFonts w:ascii="Algerian" w:hAnsi="Algerian"/>
        <w:sz w:val="24"/>
        <w:szCs w:val="24"/>
      </w:rPr>
      <w:t xml:space="preserve"> SINIFI </w:t>
    </w:r>
    <w:r>
      <w:rPr>
        <w:rFonts w:ascii="Algerian" w:hAnsi="Algerian"/>
        <w:sz w:val="24"/>
        <w:szCs w:val="24"/>
      </w:rPr>
      <w:t>MATEMAT</w:t>
    </w:r>
    <w:r>
      <w:rPr>
        <w:rFonts w:ascii="Times New Roman" w:hAnsi="Times New Roman"/>
        <w:sz w:val="24"/>
        <w:szCs w:val="24"/>
      </w:rPr>
      <w:t xml:space="preserve">İKDERSİ </w:t>
    </w:r>
    <w:r w:rsidRPr="005E27ED">
      <w:rPr>
        <w:rFonts w:ascii="Algerian" w:hAnsi="Algerian"/>
        <w:sz w:val="24"/>
        <w:szCs w:val="24"/>
      </w:rPr>
      <w:t xml:space="preserve"> 2.D</w:t>
    </w:r>
    <w:r w:rsidRPr="005E27ED">
      <w:rPr>
        <w:rFonts w:ascii="Algerian" w:hAnsi="Algerian" w:cs="Algerian"/>
        <w:sz w:val="24"/>
        <w:szCs w:val="24"/>
      </w:rPr>
      <w:t>Ö</w:t>
    </w:r>
    <w:r w:rsidRPr="005E27ED">
      <w:rPr>
        <w:rFonts w:ascii="Algerian" w:hAnsi="Algerian"/>
        <w:sz w:val="24"/>
        <w:szCs w:val="24"/>
      </w:rPr>
      <w:t>NEM 2.SINAVI</w:t>
    </w:r>
  </w:p>
  <w:p w:rsidR="00A63874" w:rsidRPr="005E27ED" w:rsidRDefault="00A63874">
    <w:pPr>
      <w:pStyle w:val="Header"/>
      <w:rPr>
        <w:rFonts w:ascii="Algerian" w:hAnsi="Algerian"/>
        <w:sz w:val="24"/>
        <w:szCs w:val="24"/>
      </w:rPr>
    </w:pPr>
    <w:r w:rsidRPr="005E27ED">
      <w:rPr>
        <w:rFonts w:ascii="Algerian" w:hAnsi="Algerian"/>
        <w:sz w:val="24"/>
        <w:szCs w:val="24"/>
      </w:rPr>
      <w:t>ADI:                                                       SOYADI:                                              TAR</w:t>
    </w:r>
    <w:r w:rsidRPr="005E27ED">
      <w:rPr>
        <w:rFonts w:ascii="Times New Roman" w:hAnsi="Times New Roman"/>
        <w:sz w:val="24"/>
        <w:szCs w:val="24"/>
      </w:rPr>
      <w:t>İ</w:t>
    </w:r>
    <w:r w:rsidRPr="005E27ED">
      <w:rPr>
        <w:rFonts w:ascii="Algerian" w:hAnsi="Algerian"/>
        <w:sz w:val="24"/>
        <w:szCs w:val="24"/>
      </w:rPr>
      <w:t>H: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41F6"/>
    <w:rsid w:val="0001585D"/>
    <w:rsid w:val="00051090"/>
    <w:rsid w:val="00090BD3"/>
    <w:rsid w:val="000B710D"/>
    <w:rsid w:val="00104154"/>
    <w:rsid w:val="0014163C"/>
    <w:rsid w:val="00143953"/>
    <w:rsid w:val="00145872"/>
    <w:rsid w:val="001B1A4B"/>
    <w:rsid w:val="001E1563"/>
    <w:rsid w:val="002141F6"/>
    <w:rsid w:val="00285D20"/>
    <w:rsid w:val="0031315F"/>
    <w:rsid w:val="003541FC"/>
    <w:rsid w:val="00485A41"/>
    <w:rsid w:val="0052162C"/>
    <w:rsid w:val="00536962"/>
    <w:rsid w:val="00585201"/>
    <w:rsid w:val="0059684F"/>
    <w:rsid w:val="005E27ED"/>
    <w:rsid w:val="005E3280"/>
    <w:rsid w:val="005E580C"/>
    <w:rsid w:val="00681A72"/>
    <w:rsid w:val="007F3C81"/>
    <w:rsid w:val="00801B97"/>
    <w:rsid w:val="00821F04"/>
    <w:rsid w:val="0084396A"/>
    <w:rsid w:val="008D5AC8"/>
    <w:rsid w:val="009459EF"/>
    <w:rsid w:val="00A57418"/>
    <w:rsid w:val="00A63874"/>
    <w:rsid w:val="00A669D4"/>
    <w:rsid w:val="00AF5E42"/>
    <w:rsid w:val="00B00976"/>
    <w:rsid w:val="00B321F3"/>
    <w:rsid w:val="00BB0D6B"/>
    <w:rsid w:val="00BD4259"/>
    <w:rsid w:val="00C7698C"/>
    <w:rsid w:val="00D10340"/>
    <w:rsid w:val="00D30016"/>
    <w:rsid w:val="00D823F7"/>
    <w:rsid w:val="00D95764"/>
    <w:rsid w:val="00DD7F87"/>
    <w:rsid w:val="00E14504"/>
    <w:rsid w:val="00EC7A2A"/>
    <w:rsid w:val="00F56E5F"/>
    <w:rsid w:val="00FD4F4B"/>
    <w:rsid w:val="00FF3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80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E27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E27E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E27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E27ED"/>
    <w:rPr>
      <w:rFonts w:cs="Times New Roman"/>
    </w:rPr>
  </w:style>
  <w:style w:type="table" w:styleId="TableGrid">
    <w:name w:val="Table Grid"/>
    <w:basedOn w:val="TableNormal"/>
    <w:uiPriority w:val="99"/>
    <w:rsid w:val="005E27E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85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85201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F56E5F"/>
    <w:rPr>
      <w:rFonts w:eastAsia="Times New Roman"/>
    </w:rPr>
  </w:style>
  <w:style w:type="character" w:styleId="Hyperlink">
    <w:name w:val="Hyperlink"/>
    <w:basedOn w:val="DefaultParagraphFont"/>
    <w:uiPriority w:val="99"/>
    <w:rsid w:val="00801B97"/>
    <w:rPr>
      <w:rFonts w:cs="Times New Roman"/>
      <w:color w:val="0000FF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testimiz.com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3.emf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footnotes" Target="footnotes.xml"/><Relationship Id="rId9" Type="http://schemas.openxmlformats.org/officeDocument/2006/relationships/hyperlink" Target="http://www.testimiz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76</TotalTime>
  <Pages>4</Pages>
  <Words>745</Words>
  <Characters>4251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edanur</cp:lastModifiedBy>
  <cp:revision>33</cp:revision>
  <dcterms:created xsi:type="dcterms:W3CDTF">2014-04-12T15:15:00Z</dcterms:created>
  <dcterms:modified xsi:type="dcterms:W3CDTF">2014-04-28T14:32:00Z</dcterms:modified>
</cp:coreProperties>
</file>