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EFE" w:rsidRPr="00E20261" w:rsidRDefault="00B61EFE" w:rsidP="00E20261">
      <w:pPr>
        <w:pStyle w:val="Header"/>
        <w:jc w:val="center"/>
        <w:rPr>
          <w:rFonts w:ascii="Times New Roman" w:hAnsi="Times New Roman"/>
          <w:sz w:val="24"/>
          <w:szCs w:val="24"/>
        </w:rPr>
      </w:pPr>
      <w:r w:rsidRPr="00E20261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4-2015 EĞİTİM-ÖĞRETİM YILI İMKB</w:t>
      </w:r>
      <w:r w:rsidRPr="00E20261">
        <w:rPr>
          <w:rFonts w:ascii="Times New Roman" w:hAnsi="Times New Roman"/>
          <w:sz w:val="24"/>
          <w:szCs w:val="24"/>
        </w:rPr>
        <w:t xml:space="preserve"> İLKOKULU</w:t>
      </w:r>
    </w:p>
    <w:p w:rsidR="00B61EFE" w:rsidRDefault="00B61EFE" w:rsidP="00E20261">
      <w:pPr>
        <w:jc w:val="center"/>
      </w:pPr>
      <w:r>
        <w:t>4-B</w:t>
      </w:r>
      <w:r w:rsidRPr="00E20261">
        <w:t xml:space="preserve"> SINIFI MATEMATİK 1.DÖNEM 2.YAZILI SORULARI</w:t>
      </w:r>
    </w:p>
    <w:p w:rsidR="00B61EFE" w:rsidRPr="00E20261" w:rsidRDefault="00B61EFE" w:rsidP="00E20261">
      <w:pPr>
        <w:jc w:val="center"/>
      </w:pPr>
    </w:p>
    <w:tbl>
      <w:tblPr>
        <w:tblW w:w="10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29"/>
        <w:gridCol w:w="4287"/>
      </w:tblGrid>
      <w:tr w:rsidR="00B61EFE" w:rsidTr="0097540C">
        <w:trPr>
          <w:trHeight w:val="434"/>
        </w:trPr>
        <w:tc>
          <w:tcPr>
            <w:tcW w:w="6629" w:type="dxa"/>
            <w:vAlign w:val="center"/>
          </w:tcPr>
          <w:p w:rsidR="00B61EFE" w:rsidRPr="0097540C" w:rsidRDefault="00B61EFE" w:rsidP="00E20261">
            <w:pPr>
              <w:pStyle w:val="Header"/>
            </w:pPr>
            <w:r w:rsidRPr="0097540C">
              <w:t>Adı Soyadı:</w:t>
            </w:r>
          </w:p>
        </w:tc>
        <w:tc>
          <w:tcPr>
            <w:tcW w:w="4287" w:type="dxa"/>
            <w:vAlign w:val="center"/>
          </w:tcPr>
          <w:p w:rsidR="00B61EFE" w:rsidRPr="0097540C" w:rsidRDefault="00B61EFE" w:rsidP="00CB1069">
            <w:pPr>
              <w:pStyle w:val="Header"/>
            </w:pPr>
            <w:r w:rsidRPr="0097540C">
              <w:t>02/12/2014</w:t>
            </w:r>
          </w:p>
        </w:tc>
      </w:tr>
      <w:tr w:rsidR="00B61EFE" w:rsidTr="0097540C">
        <w:trPr>
          <w:trHeight w:val="314"/>
        </w:trPr>
        <w:tc>
          <w:tcPr>
            <w:tcW w:w="6629" w:type="dxa"/>
            <w:vAlign w:val="center"/>
          </w:tcPr>
          <w:p w:rsidR="00B61EFE" w:rsidRPr="0097540C" w:rsidRDefault="00B61EFE" w:rsidP="00CB1069">
            <w:pPr>
              <w:pStyle w:val="Header"/>
            </w:pPr>
            <w:r w:rsidRPr="0097540C">
              <w:t>No:</w:t>
            </w:r>
          </w:p>
        </w:tc>
        <w:tc>
          <w:tcPr>
            <w:tcW w:w="4287" w:type="dxa"/>
            <w:vAlign w:val="center"/>
          </w:tcPr>
          <w:p w:rsidR="00B61EFE" w:rsidRPr="0097540C" w:rsidRDefault="00B61EFE" w:rsidP="00E20261">
            <w:pPr>
              <w:pStyle w:val="Header"/>
            </w:pPr>
            <w:r w:rsidRPr="0097540C">
              <w:t>NOT :</w:t>
            </w:r>
          </w:p>
        </w:tc>
      </w:tr>
    </w:tbl>
    <w:p w:rsidR="00B61EFE" w:rsidRPr="00E20261" w:rsidRDefault="00B61EFE" w:rsidP="00C14150"/>
    <w:p w:rsidR="00B61EFE" w:rsidRPr="00E20261" w:rsidRDefault="00B61EFE" w:rsidP="00965639">
      <w:pPr>
        <w:rPr>
          <w:b/>
        </w:rPr>
      </w:pPr>
      <w:r>
        <w:rPr>
          <w:b/>
        </w:rPr>
        <w:t>1</w:t>
      </w:r>
      <w:r w:rsidRPr="00E20261">
        <w:rPr>
          <w:b/>
        </w:rPr>
        <w:t>- Aşağıdaki verilen sütun grafiğine göre soruları cevaplandırınız.</w:t>
      </w:r>
      <w:r>
        <w:rPr>
          <w:b/>
        </w:rPr>
        <w:t>(8 P)</w:t>
      </w:r>
    </w:p>
    <w:p w:rsidR="00B61EFE" w:rsidRPr="00E20261" w:rsidRDefault="00B61EFE" w:rsidP="00965639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2.55pt;margin-top:10.85pt;width:225.1pt;height:156.5pt;z-index:251659776;visibility:visible">
            <v:imagedata r:id="rId7" o:title=""/>
            <w10:wrap type="square"/>
          </v:shape>
          <o:OLEObject Type="Embed" ProgID="Excel.Chart.8" ShapeID="_x0000_s1026" DrawAspect="Content" ObjectID="_1478802348" r:id="rId8"/>
        </w:pict>
      </w:r>
    </w:p>
    <w:p w:rsidR="00B61EFE" w:rsidRPr="00E20261" w:rsidRDefault="00B61EFE" w:rsidP="00253102">
      <w:pPr>
        <w:pStyle w:val="ListParagraph"/>
        <w:numPr>
          <w:ilvl w:val="0"/>
          <w:numId w:val="4"/>
        </w:numPr>
      </w:pPr>
      <w:r>
        <w:t>Çiftlikte toplam kaç hayvan vardır</w:t>
      </w:r>
      <w:r w:rsidRPr="00E20261">
        <w:t>?</w:t>
      </w:r>
    </w:p>
    <w:p w:rsidR="00B61EFE" w:rsidRDefault="00B61EFE" w:rsidP="00253102">
      <w:pPr>
        <w:pStyle w:val="ListParagraph"/>
      </w:pPr>
      <w:r w:rsidRPr="00E20261">
        <w:t xml:space="preserve">      Cevap:………………………………</w:t>
      </w:r>
    </w:p>
    <w:p w:rsidR="00B61EFE" w:rsidRPr="00E20261" w:rsidRDefault="00B61EFE" w:rsidP="00253102">
      <w:pPr>
        <w:pStyle w:val="ListParagraph"/>
      </w:pPr>
    </w:p>
    <w:p w:rsidR="00B61EFE" w:rsidRPr="00E20261" w:rsidRDefault="00B61EFE" w:rsidP="00253102">
      <w:pPr>
        <w:pStyle w:val="ListParagraph"/>
      </w:pPr>
    </w:p>
    <w:p w:rsidR="00B61EFE" w:rsidRPr="00E20261" w:rsidRDefault="00B61EFE" w:rsidP="00253102">
      <w:pPr>
        <w:pStyle w:val="ListParagraph"/>
        <w:numPr>
          <w:ilvl w:val="0"/>
          <w:numId w:val="4"/>
        </w:numPr>
      </w:pPr>
      <w:r>
        <w:t>Çiftlikte en çok bulunan hayvan hangisidir</w:t>
      </w:r>
      <w:r w:rsidRPr="00E20261">
        <w:t>?</w:t>
      </w:r>
    </w:p>
    <w:p w:rsidR="00B61EFE" w:rsidRDefault="00B61EFE" w:rsidP="00253102">
      <w:pPr>
        <w:pStyle w:val="ListParagraph"/>
      </w:pPr>
      <w:r w:rsidRPr="00E20261">
        <w:t xml:space="preserve">      Cevap: ………………………………</w:t>
      </w:r>
    </w:p>
    <w:p w:rsidR="00B61EFE" w:rsidRPr="00E20261" w:rsidRDefault="00B61EFE" w:rsidP="00253102">
      <w:pPr>
        <w:pStyle w:val="ListParagraph"/>
      </w:pPr>
    </w:p>
    <w:p w:rsidR="00B61EFE" w:rsidRPr="00E20261" w:rsidRDefault="00B61EFE" w:rsidP="00253102">
      <w:pPr>
        <w:pStyle w:val="ListParagraph"/>
      </w:pPr>
    </w:p>
    <w:p w:rsidR="00B61EFE" w:rsidRPr="00E20261" w:rsidRDefault="00B61EFE" w:rsidP="00253102">
      <w:pPr>
        <w:pStyle w:val="ListParagraph"/>
        <w:numPr>
          <w:ilvl w:val="0"/>
          <w:numId w:val="4"/>
        </w:numPr>
      </w:pPr>
      <w:r>
        <w:t>Çiftlikte hangi hayvanların sayısı eşittir</w:t>
      </w:r>
      <w:r w:rsidRPr="00E20261">
        <w:t>?</w:t>
      </w:r>
    </w:p>
    <w:p w:rsidR="00B61EFE" w:rsidRPr="00E20261" w:rsidRDefault="00B61EFE" w:rsidP="00682B04">
      <w:pPr>
        <w:pStyle w:val="ListParagraph"/>
      </w:pPr>
      <w:r w:rsidRPr="00E20261">
        <w:t xml:space="preserve">      Cevap:……………………………</w:t>
      </w:r>
      <w:r w:rsidRPr="00E20261">
        <w:br w:type="textWrapping" w:clear="all"/>
      </w:r>
    </w:p>
    <w:tbl>
      <w:tblPr>
        <w:tblW w:w="10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98"/>
        <w:gridCol w:w="5425"/>
      </w:tblGrid>
      <w:tr w:rsidR="00B61EFE" w:rsidRPr="00245462" w:rsidTr="00CB1069">
        <w:tc>
          <w:tcPr>
            <w:tcW w:w="5398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B61EFE" w:rsidRDefault="00B61EFE" w:rsidP="00CB1069">
            <w:pPr>
              <w:rPr>
                <w:b/>
                <w:color w:val="000000"/>
              </w:rPr>
            </w:pPr>
          </w:p>
          <w:p w:rsidR="00B61EFE" w:rsidRDefault="00B61EFE" w:rsidP="00CB106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2- </w:t>
            </w:r>
            <w:r w:rsidRPr="00245462">
              <w:rPr>
                <w:b/>
                <w:color w:val="000000"/>
              </w:rPr>
              <w:t>Aşa</w:t>
            </w:r>
            <w:r>
              <w:rPr>
                <w:b/>
                <w:color w:val="000000"/>
              </w:rPr>
              <w:t xml:space="preserve">ğıdaki sayıları bölüklerine ayırarak bölük adlarını </w:t>
            </w:r>
            <w:r w:rsidRPr="00245462">
              <w:rPr>
                <w:b/>
                <w:color w:val="000000"/>
              </w:rPr>
              <w:t>yazınız.</w:t>
            </w:r>
          </w:p>
          <w:p w:rsidR="00B61EFE" w:rsidRDefault="00B61EFE" w:rsidP="00CB106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(6 P)</w:t>
            </w:r>
          </w:p>
          <w:p w:rsidR="00B61EFE" w:rsidRPr="00245462" w:rsidRDefault="00B61EFE" w:rsidP="00CB1069">
            <w:pPr>
              <w:rPr>
                <w:b/>
                <w:color w:val="000000"/>
              </w:rPr>
            </w:pPr>
          </w:p>
          <w:p w:rsidR="00B61EFE" w:rsidRPr="007B1521" w:rsidRDefault="00B61EFE" w:rsidP="00CB1069">
            <w:pPr>
              <w:rPr>
                <w:b/>
                <w:color w:val="000000"/>
              </w:rPr>
            </w:pPr>
            <w:r w:rsidRPr="00245462">
              <w:rPr>
                <w:b/>
                <w:color w:val="000000"/>
              </w:rPr>
              <w:t xml:space="preserve"> 2</w:t>
            </w:r>
            <w:r>
              <w:rPr>
                <w:b/>
                <w:color w:val="000000"/>
              </w:rPr>
              <w:t>78359            50005                  3048</w:t>
            </w:r>
          </w:p>
          <w:p w:rsidR="00B61EFE" w:rsidRPr="00245462" w:rsidRDefault="00B61EFE" w:rsidP="00CB106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425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B61EFE" w:rsidRDefault="00B61EFE" w:rsidP="00CB1069">
            <w:pPr>
              <w:rPr>
                <w:b/>
                <w:color w:val="000000"/>
              </w:rPr>
            </w:pPr>
          </w:p>
          <w:p w:rsidR="00B61EFE" w:rsidRDefault="00B61EFE" w:rsidP="00CB1069">
            <w:pPr>
              <w:rPr>
                <w:b/>
              </w:rPr>
            </w:pPr>
            <w:r>
              <w:rPr>
                <w:b/>
                <w:color w:val="000000"/>
              </w:rPr>
              <w:t xml:space="preserve">3- </w:t>
            </w:r>
            <w:r w:rsidRPr="00245462">
              <w:rPr>
                <w:b/>
                <w:color w:val="000000"/>
              </w:rPr>
              <w:t xml:space="preserve">Aşağıdaki sayının basamak değeri ve sayı değerini yazınız. </w:t>
            </w:r>
            <w:r>
              <w:rPr>
                <w:b/>
                <w:color w:val="000000"/>
              </w:rPr>
              <w:t>( 6 P)</w:t>
            </w:r>
          </w:p>
          <w:p w:rsidR="00B61EFE" w:rsidRPr="00245462" w:rsidRDefault="00B61EFE" w:rsidP="00CB1069">
            <w:pPr>
              <w:rPr>
                <w:b/>
                <w:color w:val="000000"/>
              </w:rPr>
            </w:pPr>
          </w:p>
          <w:p w:rsidR="00B61EFE" w:rsidRPr="007B1521" w:rsidRDefault="00B61EFE" w:rsidP="00CB106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5 4 6 </w:t>
            </w:r>
            <w:r w:rsidRPr="00245462">
              <w:rPr>
                <w:b/>
                <w:color w:val="000000"/>
              </w:rPr>
              <w:t xml:space="preserve">7 0 3           </w:t>
            </w:r>
            <w:r w:rsidRPr="00245462">
              <w:rPr>
                <w:b/>
                <w:color w:val="000000"/>
                <w:sz w:val="18"/>
                <w:szCs w:val="18"/>
              </w:rPr>
              <w:t>Basamak Değ.                               Sayı Değ</w:t>
            </w:r>
            <w:r>
              <w:rPr>
                <w:b/>
                <w:color w:val="000000"/>
                <w:sz w:val="18"/>
                <w:szCs w:val="18"/>
              </w:rPr>
              <w:t>.</w:t>
            </w:r>
          </w:p>
          <w:p w:rsidR="00B61EFE" w:rsidRDefault="00B61EFE" w:rsidP="007B1521">
            <w:pPr>
              <w:tabs>
                <w:tab w:val="left" w:pos="1650"/>
              </w:tabs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ab/>
            </w:r>
          </w:p>
          <w:p w:rsidR="00B61EFE" w:rsidRDefault="00B61EFE" w:rsidP="007B1521">
            <w:pPr>
              <w:tabs>
                <w:tab w:val="left" w:pos="1650"/>
              </w:tabs>
              <w:rPr>
                <w:color w:val="000000"/>
                <w:sz w:val="16"/>
                <w:szCs w:val="16"/>
              </w:rPr>
            </w:pPr>
          </w:p>
          <w:p w:rsidR="00B61EFE" w:rsidRDefault="00B61EFE" w:rsidP="007B1521">
            <w:pPr>
              <w:tabs>
                <w:tab w:val="left" w:pos="1650"/>
              </w:tabs>
              <w:rPr>
                <w:color w:val="000000"/>
                <w:sz w:val="16"/>
                <w:szCs w:val="16"/>
              </w:rPr>
            </w:pPr>
          </w:p>
          <w:p w:rsidR="00B61EFE" w:rsidRDefault="00B61EFE" w:rsidP="007B1521">
            <w:pPr>
              <w:tabs>
                <w:tab w:val="left" w:pos="1650"/>
              </w:tabs>
              <w:rPr>
                <w:color w:val="000000"/>
                <w:sz w:val="16"/>
                <w:szCs w:val="16"/>
              </w:rPr>
            </w:pPr>
          </w:p>
          <w:p w:rsidR="00B61EFE" w:rsidRDefault="00B61EFE" w:rsidP="007B1521">
            <w:pPr>
              <w:tabs>
                <w:tab w:val="left" w:pos="1650"/>
              </w:tabs>
              <w:rPr>
                <w:color w:val="000000"/>
                <w:sz w:val="16"/>
                <w:szCs w:val="16"/>
              </w:rPr>
            </w:pPr>
          </w:p>
          <w:p w:rsidR="00B61EFE" w:rsidRDefault="00B61EFE" w:rsidP="007B1521">
            <w:pPr>
              <w:tabs>
                <w:tab w:val="left" w:pos="1650"/>
              </w:tabs>
              <w:rPr>
                <w:color w:val="000000"/>
                <w:sz w:val="16"/>
                <w:szCs w:val="16"/>
              </w:rPr>
            </w:pPr>
          </w:p>
          <w:p w:rsidR="00B61EFE" w:rsidRDefault="00B61EFE" w:rsidP="007B1521">
            <w:pPr>
              <w:tabs>
                <w:tab w:val="left" w:pos="1650"/>
              </w:tabs>
              <w:rPr>
                <w:color w:val="000000"/>
                <w:sz w:val="16"/>
                <w:szCs w:val="16"/>
              </w:rPr>
            </w:pPr>
          </w:p>
          <w:p w:rsidR="00B61EFE" w:rsidRDefault="00B61EFE" w:rsidP="007B1521">
            <w:pPr>
              <w:tabs>
                <w:tab w:val="left" w:pos="1650"/>
              </w:tabs>
              <w:rPr>
                <w:color w:val="000000"/>
                <w:sz w:val="16"/>
                <w:szCs w:val="16"/>
              </w:rPr>
            </w:pPr>
          </w:p>
          <w:p w:rsidR="00B61EFE" w:rsidRDefault="00B61EFE" w:rsidP="007B1521">
            <w:pPr>
              <w:tabs>
                <w:tab w:val="left" w:pos="1650"/>
              </w:tabs>
              <w:rPr>
                <w:color w:val="000000"/>
                <w:sz w:val="16"/>
                <w:szCs w:val="16"/>
              </w:rPr>
            </w:pPr>
          </w:p>
          <w:p w:rsidR="00B61EFE" w:rsidRDefault="00B61EFE" w:rsidP="007B1521">
            <w:pPr>
              <w:tabs>
                <w:tab w:val="left" w:pos="1650"/>
              </w:tabs>
              <w:rPr>
                <w:color w:val="000000"/>
                <w:sz w:val="16"/>
                <w:szCs w:val="16"/>
              </w:rPr>
            </w:pPr>
          </w:p>
          <w:p w:rsidR="00B61EFE" w:rsidRPr="00245462" w:rsidRDefault="00B61EFE" w:rsidP="007B1521">
            <w:pPr>
              <w:tabs>
                <w:tab w:val="left" w:pos="1650"/>
              </w:tabs>
              <w:rPr>
                <w:color w:val="000000"/>
                <w:sz w:val="16"/>
                <w:szCs w:val="16"/>
              </w:rPr>
            </w:pPr>
          </w:p>
        </w:tc>
      </w:tr>
    </w:tbl>
    <w:p w:rsidR="00B61EFE" w:rsidRDefault="00B61EFE" w:rsidP="00682B04">
      <w:pPr>
        <w:rPr>
          <w:b/>
        </w:rPr>
      </w:pPr>
    </w:p>
    <w:p w:rsidR="00B61EFE" w:rsidRPr="00682B04" w:rsidRDefault="00B61EFE" w:rsidP="00682B04">
      <w:r>
        <w:rPr>
          <w:b/>
        </w:rPr>
        <w:t>4</w:t>
      </w:r>
      <w:r w:rsidRPr="00E20261">
        <w:rPr>
          <w:b/>
        </w:rPr>
        <w:t>-  Aşağıdaki sayıların okunuşlarını yazınız.</w:t>
      </w:r>
      <w:r>
        <w:rPr>
          <w:b/>
        </w:rPr>
        <w:t>( 8 P</w:t>
      </w:r>
      <w:r w:rsidRPr="00E20261">
        <w:rPr>
          <w:b/>
        </w:rPr>
        <w:t>)</w:t>
      </w:r>
    </w:p>
    <w:p w:rsidR="00B61EFE" w:rsidRPr="00E20261" w:rsidRDefault="00B61EFE" w:rsidP="002818E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1"/>
        <w:gridCol w:w="8655"/>
      </w:tblGrid>
      <w:tr w:rsidR="00B61EFE" w:rsidRPr="00E20261" w:rsidTr="0097540C">
        <w:trPr>
          <w:trHeight w:val="385"/>
        </w:trPr>
        <w:tc>
          <w:tcPr>
            <w:tcW w:w="1951" w:type="dxa"/>
            <w:vAlign w:val="center"/>
          </w:tcPr>
          <w:p w:rsidR="00B61EFE" w:rsidRPr="0097540C" w:rsidRDefault="00B61EFE" w:rsidP="0097540C">
            <w:pPr>
              <w:jc w:val="center"/>
            </w:pPr>
            <w:r w:rsidRPr="0097540C">
              <w:rPr>
                <w:sz w:val="22"/>
                <w:szCs w:val="22"/>
              </w:rPr>
              <w:t>5.004</w:t>
            </w:r>
          </w:p>
        </w:tc>
        <w:tc>
          <w:tcPr>
            <w:tcW w:w="8655" w:type="dxa"/>
            <w:vAlign w:val="center"/>
          </w:tcPr>
          <w:p w:rsidR="00B61EFE" w:rsidRPr="0097540C" w:rsidRDefault="00B61EFE" w:rsidP="0097540C">
            <w:pPr>
              <w:jc w:val="center"/>
            </w:pPr>
          </w:p>
        </w:tc>
      </w:tr>
      <w:tr w:rsidR="00B61EFE" w:rsidRPr="00E20261" w:rsidTr="0097540C">
        <w:trPr>
          <w:trHeight w:val="462"/>
        </w:trPr>
        <w:tc>
          <w:tcPr>
            <w:tcW w:w="1951" w:type="dxa"/>
            <w:vAlign w:val="center"/>
          </w:tcPr>
          <w:p w:rsidR="00B61EFE" w:rsidRPr="0097540C" w:rsidRDefault="00B61EFE" w:rsidP="0097540C">
            <w:pPr>
              <w:jc w:val="center"/>
            </w:pPr>
            <w:r w:rsidRPr="0097540C">
              <w:rPr>
                <w:sz w:val="22"/>
                <w:szCs w:val="22"/>
              </w:rPr>
              <w:t>80.509</w:t>
            </w:r>
          </w:p>
        </w:tc>
        <w:tc>
          <w:tcPr>
            <w:tcW w:w="8655" w:type="dxa"/>
            <w:vAlign w:val="center"/>
          </w:tcPr>
          <w:p w:rsidR="00B61EFE" w:rsidRPr="0097540C" w:rsidRDefault="00B61EFE" w:rsidP="0097540C">
            <w:pPr>
              <w:jc w:val="center"/>
            </w:pPr>
          </w:p>
        </w:tc>
      </w:tr>
      <w:tr w:rsidR="00B61EFE" w:rsidRPr="00E20261" w:rsidTr="0097540C">
        <w:trPr>
          <w:trHeight w:val="338"/>
        </w:trPr>
        <w:tc>
          <w:tcPr>
            <w:tcW w:w="1951" w:type="dxa"/>
            <w:vAlign w:val="center"/>
          </w:tcPr>
          <w:p w:rsidR="00B61EFE" w:rsidRPr="0097540C" w:rsidRDefault="00B61EFE" w:rsidP="0097540C">
            <w:pPr>
              <w:jc w:val="center"/>
            </w:pPr>
            <w:r w:rsidRPr="0097540C">
              <w:rPr>
                <w:sz w:val="22"/>
                <w:szCs w:val="22"/>
              </w:rPr>
              <w:t>105.300</w:t>
            </w:r>
          </w:p>
        </w:tc>
        <w:tc>
          <w:tcPr>
            <w:tcW w:w="8655" w:type="dxa"/>
            <w:vAlign w:val="center"/>
          </w:tcPr>
          <w:p w:rsidR="00B61EFE" w:rsidRPr="0097540C" w:rsidRDefault="00B61EFE" w:rsidP="0097540C">
            <w:pPr>
              <w:jc w:val="center"/>
            </w:pPr>
          </w:p>
        </w:tc>
      </w:tr>
      <w:tr w:rsidR="00B61EFE" w:rsidRPr="00E20261" w:rsidTr="0097540C">
        <w:trPr>
          <w:trHeight w:val="354"/>
        </w:trPr>
        <w:tc>
          <w:tcPr>
            <w:tcW w:w="1951" w:type="dxa"/>
            <w:vAlign w:val="center"/>
          </w:tcPr>
          <w:p w:rsidR="00B61EFE" w:rsidRPr="0097540C" w:rsidRDefault="00B61EFE" w:rsidP="0097540C">
            <w:pPr>
              <w:jc w:val="center"/>
            </w:pPr>
            <w:r w:rsidRPr="0097540C">
              <w:rPr>
                <w:sz w:val="22"/>
                <w:szCs w:val="22"/>
              </w:rPr>
              <w:t>970.008</w:t>
            </w:r>
          </w:p>
        </w:tc>
        <w:tc>
          <w:tcPr>
            <w:tcW w:w="8655" w:type="dxa"/>
            <w:vAlign w:val="center"/>
          </w:tcPr>
          <w:p w:rsidR="00B61EFE" w:rsidRPr="0097540C" w:rsidRDefault="00B61EFE" w:rsidP="0097540C">
            <w:pPr>
              <w:jc w:val="center"/>
            </w:pPr>
          </w:p>
        </w:tc>
      </w:tr>
      <w:tr w:rsidR="00B61EFE" w:rsidRPr="00E20261" w:rsidTr="0097540C">
        <w:trPr>
          <w:trHeight w:val="466"/>
        </w:trPr>
        <w:tc>
          <w:tcPr>
            <w:tcW w:w="1951" w:type="dxa"/>
            <w:vAlign w:val="center"/>
          </w:tcPr>
          <w:p w:rsidR="00B61EFE" w:rsidRPr="0097540C" w:rsidRDefault="00B61EFE" w:rsidP="0097540C">
            <w:pPr>
              <w:jc w:val="center"/>
            </w:pPr>
            <w:r w:rsidRPr="0097540C">
              <w:rPr>
                <w:sz w:val="22"/>
                <w:szCs w:val="22"/>
              </w:rPr>
              <w:t>600.080</w:t>
            </w:r>
          </w:p>
        </w:tc>
        <w:tc>
          <w:tcPr>
            <w:tcW w:w="8655" w:type="dxa"/>
            <w:vAlign w:val="center"/>
          </w:tcPr>
          <w:p w:rsidR="00B61EFE" w:rsidRPr="0097540C" w:rsidRDefault="00B61EFE" w:rsidP="0097540C">
            <w:pPr>
              <w:jc w:val="center"/>
            </w:pPr>
          </w:p>
        </w:tc>
      </w:tr>
    </w:tbl>
    <w:p w:rsidR="00B61EFE" w:rsidRPr="00E20261" w:rsidRDefault="00B61EFE" w:rsidP="007C2D91">
      <w:pPr>
        <w:tabs>
          <w:tab w:val="left" w:pos="1650"/>
          <w:tab w:val="left" w:pos="4380"/>
          <w:tab w:val="left" w:pos="7425"/>
        </w:tabs>
      </w:pPr>
    </w:p>
    <w:p w:rsidR="00B61EFE" w:rsidRPr="00E20261" w:rsidRDefault="00B61EFE" w:rsidP="007C2D91">
      <w:pPr>
        <w:tabs>
          <w:tab w:val="left" w:pos="1650"/>
          <w:tab w:val="left" w:pos="4380"/>
          <w:tab w:val="left" w:pos="7425"/>
        </w:tabs>
        <w:rPr>
          <w:b/>
        </w:rPr>
      </w:pPr>
      <w:r>
        <w:rPr>
          <w:b/>
        </w:rPr>
        <w:t>5</w:t>
      </w:r>
      <w:r w:rsidRPr="00E20261">
        <w:rPr>
          <w:b/>
        </w:rPr>
        <w:t>- Aşağıda okunuşları verilen sayıları yazınız.</w:t>
      </w:r>
      <w:r>
        <w:rPr>
          <w:b/>
        </w:rPr>
        <w:t>(10 P)</w:t>
      </w:r>
    </w:p>
    <w:p w:rsidR="00B61EFE" w:rsidRPr="00E20261" w:rsidRDefault="00B61EFE" w:rsidP="007C2D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71"/>
        <w:gridCol w:w="3835"/>
      </w:tblGrid>
      <w:tr w:rsidR="00B61EFE" w:rsidRPr="00E20261" w:rsidTr="0097540C">
        <w:trPr>
          <w:trHeight w:val="387"/>
        </w:trPr>
        <w:tc>
          <w:tcPr>
            <w:tcW w:w="6771" w:type="dxa"/>
            <w:vAlign w:val="center"/>
          </w:tcPr>
          <w:p w:rsidR="00B61EFE" w:rsidRPr="0097540C" w:rsidRDefault="00B61EFE" w:rsidP="009848C9">
            <w:r w:rsidRPr="0097540C">
              <w:rPr>
                <w:sz w:val="22"/>
                <w:szCs w:val="22"/>
              </w:rPr>
              <w:t>Beş yüz elli bin kırk iki</w:t>
            </w:r>
          </w:p>
        </w:tc>
        <w:tc>
          <w:tcPr>
            <w:tcW w:w="3835" w:type="dxa"/>
            <w:vAlign w:val="center"/>
          </w:tcPr>
          <w:p w:rsidR="00B61EFE" w:rsidRPr="0097540C" w:rsidRDefault="00B61EFE" w:rsidP="0097540C">
            <w:pPr>
              <w:jc w:val="center"/>
            </w:pPr>
          </w:p>
        </w:tc>
      </w:tr>
      <w:tr w:rsidR="00B61EFE" w:rsidRPr="00E20261" w:rsidTr="0097540C">
        <w:trPr>
          <w:trHeight w:val="465"/>
        </w:trPr>
        <w:tc>
          <w:tcPr>
            <w:tcW w:w="6771" w:type="dxa"/>
            <w:vAlign w:val="center"/>
          </w:tcPr>
          <w:p w:rsidR="00B61EFE" w:rsidRPr="0097540C" w:rsidRDefault="00B61EFE" w:rsidP="009848C9">
            <w:r w:rsidRPr="0097540C">
              <w:rPr>
                <w:sz w:val="22"/>
                <w:szCs w:val="22"/>
              </w:rPr>
              <w:t>Üç yüz bin on sekiz</w:t>
            </w:r>
          </w:p>
        </w:tc>
        <w:tc>
          <w:tcPr>
            <w:tcW w:w="3835" w:type="dxa"/>
            <w:vAlign w:val="center"/>
          </w:tcPr>
          <w:p w:rsidR="00B61EFE" w:rsidRPr="0097540C" w:rsidRDefault="00B61EFE" w:rsidP="0097540C">
            <w:pPr>
              <w:jc w:val="center"/>
            </w:pPr>
          </w:p>
        </w:tc>
      </w:tr>
      <w:tr w:rsidR="00B61EFE" w:rsidRPr="00E20261" w:rsidTr="0097540C">
        <w:trPr>
          <w:trHeight w:val="340"/>
        </w:trPr>
        <w:tc>
          <w:tcPr>
            <w:tcW w:w="6771" w:type="dxa"/>
            <w:vAlign w:val="center"/>
          </w:tcPr>
          <w:p w:rsidR="00B61EFE" w:rsidRPr="0097540C" w:rsidRDefault="00B61EFE" w:rsidP="009848C9">
            <w:r w:rsidRPr="0097540C">
              <w:rPr>
                <w:sz w:val="22"/>
                <w:szCs w:val="22"/>
              </w:rPr>
              <w:t>Altı yüz seksen dokuz bin yedi yüz doksan altı</w:t>
            </w:r>
          </w:p>
        </w:tc>
        <w:tc>
          <w:tcPr>
            <w:tcW w:w="3835" w:type="dxa"/>
            <w:vAlign w:val="center"/>
          </w:tcPr>
          <w:p w:rsidR="00B61EFE" w:rsidRPr="0097540C" w:rsidRDefault="00B61EFE" w:rsidP="0097540C">
            <w:pPr>
              <w:jc w:val="center"/>
            </w:pPr>
          </w:p>
        </w:tc>
      </w:tr>
      <w:tr w:rsidR="00B61EFE" w:rsidRPr="00E20261" w:rsidTr="0097540C">
        <w:trPr>
          <w:trHeight w:val="357"/>
        </w:trPr>
        <w:tc>
          <w:tcPr>
            <w:tcW w:w="6771" w:type="dxa"/>
            <w:vAlign w:val="center"/>
          </w:tcPr>
          <w:p w:rsidR="00B61EFE" w:rsidRPr="0097540C" w:rsidRDefault="00B61EFE" w:rsidP="009848C9">
            <w:r w:rsidRPr="0097540C">
              <w:rPr>
                <w:sz w:val="22"/>
                <w:szCs w:val="22"/>
              </w:rPr>
              <w:t>Yüz bir bin beş</w:t>
            </w:r>
          </w:p>
        </w:tc>
        <w:tc>
          <w:tcPr>
            <w:tcW w:w="3835" w:type="dxa"/>
            <w:vAlign w:val="center"/>
          </w:tcPr>
          <w:p w:rsidR="00B61EFE" w:rsidRPr="0097540C" w:rsidRDefault="00B61EFE" w:rsidP="0097540C">
            <w:pPr>
              <w:jc w:val="center"/>
            </w:pPr>
          </w:p>
        </w:tc>
      </w:tr>
      <w:tr w:rsidR="00B61EFE" w:rsidRPr="00E20261" w:rsidTr="0097540C">
        <w:trPr>
          <w:trHeight w:val="469"/>
        </w:trPr>
        <w:tc>
          <w:tcPr>
            <w:tcW w:w="6771" w:type="dxa"/>
            <w:vAlign w:val="center"/>
          </w:tcPr>
          <w:p w:rsidR="00B61EFE" w:rsidRPr="0097540C" w:rsidRDefault="00B61EFE" w:rsidP="009848C9">
            <w:r w:rsidRPr="0097540C">
              <w:rPr>
                <w:sz w:val="22"/>
                <w:szCs w:val="22"/>
              </w:rPr>
              <w:t>Elli bin kırk dokuz</w:t>
            </w:r>
          </w:p>
        </w:tc>
        <w:tc>
          <w:tcPr>
            <w:tcW w:w="3835" w:type="dxa"/>
            <w:vAlign w:val="center"/>
          </w:tcPr>
          <w:p w:rsidR="00B61EFE" w:rsidRPr="0097540C" w:rsidRDefault="00B61EFE" w:rsidP="0097540C">
            <w:pPr>
              <w:jc w:val="center"/>
            </w:pPr>
          </w:p>
        </w:tc>
      </w:tr>
    </w:tbl>
    <w:p w:rsidR="00B61EFE" w:rsidRPr="00E20261" w:rsidRDefault="00B61EFE" w:rsidP="007C2D91">
      <w:pPr>
        <w:rPr>
          <w:b/>
        </w:rPr>
      </w:pPr>
      <w:r>
        <w:rPr>
          <w:b/>
        </w:rPr>
        <w:t>6</w:t>
      </w:r>
      <w:r w:rsidRPr="00E20261">
        <w:rPr>
          <w:b/>
        </w:rPr>
        <w:t>- Aşağıdaki rakamları büyükten küçüğe doğru sıralayınız</w:t>
      </w:r>
      <w:r>
        <w:rPr>
          <w:b/>
        </w:rPr>
        <w:t>.(6 P)</w:t>
      </w:r>
    </w:p>
    <w:p w:rsidR="00B61EFE" w:rsidRPr="00E20261" w:rsidRDefault="00B61EFE" w:rsidP="007C2D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1"/>
        <w:gridCol w:w="2126"/>
        <w:gridCol w:w="2127"/>
        <w:gridCol w:w="2126"/>
        <w:gridCol w:w="2268"/>
      </w:tblGrid>
      <w:tr w:rsidR="00B61EFE" w:rsidRPr="00E20261" w:rsidTr="0097540C">
        <w:trPr>
          <w:trHeight w:val="432"/>
        </w:trPr>
        <w:tc>
          <w:tcPr>
            <w:tcW w:w="1951" w:type="dxa"/>
            <w:vAlign w:val="center"/>
          </w:tcPr>
          <w:p w:rsidR="00B61EFE" w:rsidRPr="0097540C" w:rsidRDefault="00B61EFE" w:rsidP="0097540C">
            <w:pPr>
              <w:jc w:val="center"/>
            </w:pPr>
            <w:r w:rsidRPr="0097540C">
              <w:rPr>
                <w:sz w:val="22"/>
                <w:szCs w:val="22"/>
              </w:rPr>
              <w:t>1.006</w:t>
            </w:r>
          </w:p>
        </w:tc>
        <w:tc>
          <w:tcPr>
            <w:tcW w:w="2126" w:type="dxa"/>
            <w:vAlign w:val="center"/>
          </w:tcPr>
          <w:p w:rsidR="00B61EFE" w:rsidRPr="0097540C" w:rsidRDefault="00B61EFE" w:rsidP="0097540C">
            <w:pPr>
              <w:jc w:val="center"/>
            </w:pPr>
            <w:r w:rsidRPr="0097540C">
              <w:rPr>
                <w:sz w:val="22"/>
                <w:szCs w:val="22"/>
              </w:rPr>
              <w:t>27.125</w:t>
            </w:r>
          </w:p>
        </w:tc>
        <w:tc>
          <w:tcPr>
            <w:tcW w:w="2127" w:type="dxa"/>
            <w:vAlign w:val="center"/>
          </w:tcPr>
          <w:p w:rsidR="00B61EFE" w:rsidRPr="0097540C" w:rsidRDefault="00B61EFE" w:rsidP="0097540C">
            <w:pPr>
              <w:jc w:val="center"/>
            </w:pPr>
            <w:r w:rsidRPr="0097540C">
              <w:rPr>
                <w:sz w:val="22"/>
                <w:szCs w:val="22"/>
              </w:rPr>
              <w:t>105.320</w:t>
            </w:r>
          </w:p>
        </w:tc>
        <w:tc>
          <w:tcPr>
            <w:tcW w:w="2126" w:type="dxa"/>
            <w:vAlign w:val="center"/>
          </w:tcPr>
          <w:p w:rsidR="00B61EFE" w:rsidRPr="0097540C" w:rsidRDefault="00B61EFE" w:rsidP="0097540C">
            <w:pPr>
              <w:jc w:val="center"/>
            </w:pPr>
            <w:r w:rsidRPr="0097540C">
              <w:rPr>
                <w:sz w:val="22"/>
                <w:szCs w:val="22"/>
              </w:rPr>
              <w:t>30.985</w:t>
            </w:r>
          </w:p>
        </w:tc>
        <w:tc>
          <w:tcPr>
            <w:tcW w:w="2268" w:type="dxa"/>
            <w:vAlign w:val="center"/>
          </w:tcPr>
          <w:p w:rsidR="00B61EFE" w:rsidRPr="0097540C" w:rsidRDefault="00B61EFE" w:rsidP="0097540C">
            <w:pPr>
              <w:jc w:val="center"/>
            </w:pPr>
            <w:r w:rsidRPr="0097540C">
              <w:rPr>
                <w:sz w:val="22"/>
                <w:szCs w:val="22"/>
              </w:rPr>
              <w:t>335.600</w:t>
            </w:r>
          </w:p>
        </w:tc>
      </w:tr>
    </w:tbl>
    <w:p w:rsidR="00B61EFE" w:rsidRPr="00E20261" w:rsidRDefault="00B61EFE" w:rsidP="007C2D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06"/>
      </w:tblGrid>
      <w:tr w:rsidR="00B61EFE" w:rsidRPr="00E20261" w:rsidTr="0097540C">
        <w:trPr>
          <w:trHeight w:val="454"/>
        </w:trPr>
        <w:tc>
          <w:tcPr>
            <w:tcW w:w="10606" w:type="dxa"/>
            <w:vAlign w:val="center"/>
          </w:tcPr>
          <w:p w:rsidR="00B61EFE" w:rsidRPr="0097540C" w:rsidRDefault="00B61EFE" w:rsidP="0097540C">
            <w:pPr>
              <w:jc w:val="center"/>
            </w:pPr>
            <w:r w:rsidRPr="0097540C">
              <w:rPr>
                <w:sz w:val="22"/>
                <w:szCs w:val="22"/>
              </w:rPr>
              <w:t>………………</w:t>
            </w:r>
            <w:r>
              <w:t>…</w:t>
            </w:r>
            <w:r w:rsidRPr="0097540C">
              <w:rPr>
                <w:sz w:val="22"/>
                <w:szCs w:val="22"/>
              </w:rPr>
              <w:t>………………</w:t>
            </w:r>
            <w:r>
              <w:t>…</w:t>
            </w:r>
            <w:r w:rsidRPr="0097540C">
              <w:rPr>
                <w:sz w:val="22"/>
                <w:szCs w:val="22"/>
              </w:rPr>
              <w:t>………………</w:t>
            </w:r>
            <w:r>
              <w:t>…</w:t>
            </w:r>
            <w:r w:rsidRPr="0097540C">
              <w:rPr>
                <w:sz w:val="22"/>
                <w:szCs w:val="22"/>
              </w:rPr>
              <w:t>………………</w:t>
            </w:r>
            <w:r>
              <w:t>…</w:t>
            </w:r>
            <w:r w:rsidRPr="0097540C">
              <w:rPr>
                <w:sz w:val="22"/>
                <w:szCs w:val="22"/>
              </w:rPr>
              <w:t>……………….</w:t>
            </w:r>
          </w:p>
        </w:tc>
      </w:tr>
    </w:tbl>
    <w:p w:rsidR="00B61EFE" w:rsidRPr="00E20261" w:rsidRDefault="00B61EFE" w:rsidP="009848C9"/>
    <w:p w:rsidR="00B61EFE" w:rsidRPr="00707934" w:rsidRDefault="00B61EFE" w:rsidP="00707934">
      <w:pPr>
        <w:tabs>
          <w:tab w:val="left" w:pos="4789"/>
        </w:tabs>
        <w:rPr>
          <w:b/>
        </w:rPr>
      </w:pPr>
      <w:r>
        <w:rPr>
          <w:b/>
        </w:rPr>
        <w:t>7</w:t>
      </w:r>
      <w:r w:rsidRPr="00707934">
        <w:rPr>
          <w:b/>
        </w:rPr>
        <w:t>-  “5, 7,2</w:t>
      </w:r>
      <w:r>
        <w:rPr>
          <w:b/>
        </w:rPr>
        <w:t>,0</w:t>
      </w:r>
      <w:r w:rsidRPr="00707934">
        <w:rPr>
          <w:b/>
        </w:rPr>
        <w:t xml:space="preserve"> ve </w:t>
      </w:r>
      <w:smartTag w:uri="urn:schemas-microsoft-com:office:smarttags" w:element="metricconverter">
        <w:smartTagPr>
          <w:attr w:name="ProductID" w:val="8”"/>
        </w:smartTagPr>
        <w:r w:rsidRPr="00707934">
          <w:rPr>
            <w:b/>
          </w:rPr>
          <w:t>8”</w:t>
        </w:r>
      </w:smartTag>
      <w:r w:rsidRPr="00707934">
        <w:rPr>
          <w:b/>
        </w:rPr>
        <w:t xml:space="preserve"> rakamlarını birer defa kullanarak aşağıdaki </w:t>
      </w:r>
      <w:r>
        <w:rPr>
          <w:b/>
          <w:u w:val="single"/>
        </w:rPr>
        <w:t>beş</w:t>
      </w:r>
      <w:r w:rsidRPr="00707934">
        <w:rPr>
          <w:b/>
        </w:rPr>
        <w:t xml:space="preserve"> basamaklı sayıları  yazınız</w:t>
      </w:r>
      <w:r w:rsidRPr="00707934">
        <w:t xml:space="preserve">. </w:t>
      </w:r>
      <w:r>
        <w:rPr>
          <w:b/>
        </w:rPr>
        <w:t>(8</w:t>
      </w:r>
      <w:r w:rsidRPr="00FF4366">
        <w:rPr>
          <w:b/>
        </w:rPr>
        <w:t xml:space="preserve"> P)</w:t>
      </w:r>
    </w:p>
    <w:p w:rsidR="00B61EFE" w:rsidRPr="00DC5BC2" w:rsidRDefault="00B61EFE" w:rsidP="00707934">
      <w:pPr>
        <w:tabs>
          <w:tab w:val="left" w:pos="4789"/>
        </w:tabs>
        <w:rPr>
          <w:rFonts w:ascii="Comic Sans MS" w:hAnsi="Comic Sans MS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03"/>
        <w:gridCol w:w="5303"/>
      </w:tblGrid>
      <w:tr w:rsidR="00B61EFE" w:rsidTr="0097540C">
        <w:tc>
          <w:tcPr>
            <w:tcW w:w="5303" w:type="dxa"/>
          </w:tcPr>
          <w:p w:rsidR="00B61EFE" w:rsidRPr="0097540C" w:rsidRDefault="00B61EFE" w:rsidP="0097540C">
            <w:pPr>
              <w:tabs>
                <w:tab w:val="left" w:pos="4789"/>
              </w:tabs>
              <w:rPr>
                <w:rFonts w:ascii="Comic Sans MS" w:hAnsi="Comic Sans MS"/>
                <w:b/>
              </w:rPr>
            </w:pPr>
          </w:p>
          <w:p w:rsidR="00B61EFE" w:rsidRPr="0097540C" w:rsidRDefault="00B61EFE" w:rsidP="0097540C">
            <w:pPr>
              <w:tabs>
                <w:tab w:val="left" w:pos="4789"/>
              </w:tabs>
              <w:rPr>
                <w:rFonts w:ascii="Comic Sans MS" w:hAnsi="Comic Sans MS"/>
                <w:b/>
              </w:rPr>
            </w:pPr>
            <w:r w:rsidRPr="0097540C">
              <w:rPr>
                <w:rFonts w:ascii="Comic Sans MS" w:hAnsi="Comic Sans MS"/>
                <w:b/>
                <w:sz w:val="22"/>
                <w:szCs w:val="22"/>
              </w:rPr>
              <w:t>En büyük sayı: ………………</w:t>
            </w:r>
          </w:p>
        </w:tc>
        <w:tc>
          <w:tcPr>
            <w:tcW w:w="5303" w:type="dxa"/>
          </w:tcPr>
          <w:p w:rsidR="00B61EFE" w:rsidRPr="0097540C" w:rsidRDefault="00B61EFE" w:rsidP="0097540C">
            <w:pPr>
              <w:tabs>
                <w:tab w:val="left" w:pos="4789"/>
              </w:tabs>
              <w:rPr>
                <w:rFonts w:ascii="Comic Sans MS" w:hAnsi="Comic Sans MS"/>
                <w:b/>
              </w:rPr>
            </w:pPr>
          </w:p>
          <w:p w:rsidR="00B61EFE" w:rsidRPr="0097540C" w:rsidRDefault="00B61EFE" w:rsidP="0097540C">
            <w:pPr>
              <w:tabs>
                <w:tab w:val="left" w:pos="4789"/>
              </w:tabs>
              <w:rPr>
                <w:rFonts w:ascii="Comic Sans MS" w:hAnsi="Comic Sans MS"/>
                <w:b/>
              </w:rPr>
            </w:pPr>
            <w:r w:rsidRPr="0097540C">
              <w:rPr>
                <w:rFonts w:ascii="Comic Sans MS" w:hAnsi="Comic Sans MS"/>
                <w:b/>
                <w:sz w:val="22"/>
                <w:szCs w:val="22"/>
              </w:rPr>
              <w:t>En büyük tek sayı: ………………</w:t>
            </w:r>
          </w:p>
        </w:tc>
      </w:tr>
      <w:tr w:rsidR="00B61EFE" w:rsidTr="0097540C">
        <w:tc>
          <w:tcPr>
            <w:tcW w:w="5303" w:type="dxa"/>
          </w:tcPr>
          <w:p w:rsidR="00B61EFE" w:rsidRPr="0097540C" w:rsidRDefault="00B61EFE" w:rsidP="0097540C">
            <w:pPr>
              <w:tabs>
                <w:tab w:val="left" w:pos="4789"/>
              </w:tabs>
              <w:rPr>
                <w:rFonts w:ascii="Comic Sans MS" w:hAnsi="Comic Sans MS"/>
                <w:b/>
              </w:rPr>
            </w:pPr>
          </w:p>
          <w:p w:rsidR="00B61EFE" w:rsidRPr="0097540C" w:rsidRDefault="00B61EFE" w:rsidP="0097540C">
            <w:pPr>
              <w:tabs>
                <w:tab w:val="left" w:pos="4789"/>
              </w:tabs>
              <w:rPr>
                <w:rFonts w:ascii="Comic Sans MS" w:hAnsi="Comic Sans MS"/>
                <w:b/>
              </w:rPr>
            </w:pPr>
            <w:r w:rsidRPr="0097540C">
              <w:rPr>
                <w:rFonts w:ascii="Comic Sans MS" w:hAnsi="Comic Sans MS"/>
                <w:b/>
                <w:sz w:val="22"/>
                <w:szCs w:val="22"/>
              </w:rPr>
              <w:t>En küçük sayı: …………….</w:t>
            </w:r>
          </w:p>
        </w:tc>
        <w:tc>
          <w:tcPr>
            <w:tcW w:w="5303" w:type="dxa"/>
          </w:tcPr>
          <w:p w:rsidR="00B61EFE" w:rsidRPr="0097540C" w:rsidRDefault="00B61EFE" w:rsidP="0097540C">
            <w:pPr>
              <w:tabs>
                <w:tab w:val="left" w:pos="4990"/>
                <w:tab w:val="center" w:pos="5400"/>
              </w:tabs>
              <w:rPr>
                <w:rFonts w:ascii="Comic Sans MS" w:hAnsi="Comic Sans MS"/>
                <w:b/>
              </w:rPr>
            </w:pPr>
          </w:p>
          <w:p w:rsidR="00B61EFE" w:rsidRPr="0097540C" w:rsidRDefault="00B61EFE" w:rsidP="0097540C">
            <w:pPr>
              <w:tabs>
                <w:tab w:val="left" w:pos="4990"/>
                <w:tab w:val="center" w:pos="5400"/>
              </w:tabs>
              <w:rPr>
                <w:rFonts w:ascii="Comic Sans MS" w:hAnsi="Comic Sans MS"/>
                <w:b/>
              </w:rPr>
            </w:pPr>
            <w:r w:rsidRPr="0097540C">
              <w:rPr>
                <w:rFonts w:ascii="Comic Sans MS" w:hAnsi="Comic Sans MS"/>
                <w:b/>
                <w:sz w:val="22"/>
                <w:szCs w:val="22"/>
              </w:rPr>
              <w:t>En küçük  çift sayı: ……………..</w:t>
            </w:r>
          </w:p>
        </w:tc>
      </w:tr>
    </w:tbl>
    <w:p w:rsidR="00B61EFE" w:rsidRDefault="00B61EFE" w:rsidP="00693E11">
      <w:pPr>
        <w:rPr>
          <w:b/>
        </w:rPr>
      </w:pPr>
    </w:p>
    <w:p w:rsidR="00B61EFE" w:rsidRPr="00E20261" w:rsidRDefault="00B61EFE" w:rsidP="00693E11">
      <w:pPr>
        <w:rPr>
          <w:b/>
        </w:rPr>
      </w:pPr>
      <w:r w:rsidRPr="00E20261">
        <w:rPr>
          <w:b/>
        </w:rPr>
        <w:t xml:space="preserve">8-  Aşağıdaki toplama </w:t>
      </w:r>
      <w:r>
        <w:rPr>
          <w:b/>
        </w:rPr>
        <w:t xml:space="preserve">ve çıkarma </w:t>
      </w:r>
      <w:r w:rsidRPr="00E20261">
        <w:rPr>
          <w:b/>
        </w:rPr>
        <w:t>işlem</w:t>
      </w:r>
      <w:r>
        <w:rPr>
          <w:b/>
        </w:rPr>
        <w:t>ler</w:t>
      </w:r>
      <w:r w:rsidRPr="00E20261">
        <w:rPr>
          <w:b/>
        </w:rPr>
        <w:t>inde verilmeyen rakamları bulunuz?</w:t>
      </w:r>
      <w:r>
        <w:rPr>
          <w:b/>
        </w:rPr>
        <w:t>(8 P)</w:t>
      </w:r>
    </w:p>
    <w:p w:rsidR="00B61EFE" w:rsidRPr="00E20261" w:rsidRDefault="00B61EFE" w:rsidP="00BD695F">
      <w:pPr>
        <w:tabs>
          <w:tab w:val="left" w:pos="708"/>
          <w:tab w:val="left" w:pos="1416"/>
          <w:tab w:val="left" w:pos="2124"/>
          <w:tab w:val="left" w:pos="2832"/>
          <w:tab w:val="left" w:pos="6060"/>
        </w:tabs>
      </w:pPr>
    </w:p>
    <w:p w:rsidR="00B61EFE" w:rsidRPr="00E20261" w:rsidRDefault="00B61EFE" w:rsidP="00BD695F">
      <w:pPr>
        <w:tabs>
          <w:tab w:val="left" w:pos="708"/>
          <w:tab w:val="left" w:pos="1416"/>
          <w:tab w:val="left" w:pos="6405"/>
          <w:tab w:val="left" w:pos="8565"/>
        </w:tabs>
      </w:pPr>
      <w:r>
        <w:rPr>
          <w:noProof/>
        </w:rPr>
        <w:pict>
          <v:rect id="Rectangle 66" o:spid="_x0000_s1027" style="position:absolute;margin-left:380.25pt;margin-top:2pt;width:128.25pt;height:53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">
            <v:textbox>
              <w:txbxContent>
                <w:p w:rsidR="00B61EFE" w:rsidRDefault="00B61EFE" w:rsidP="00BD695F">
                  <w:r>
                    <w:t xml:space="preserve"> Sonucu Buraya Yaz</w:t>
                  </w:r>
                </w:p>
                <w:p w:rsidR="00B61EFE" w:rsidRDefault="00B61EFE" w:rsidP="00BD695F"/>
                <w:p w:rsidR="00B61EFE" w:rsidRDefault="00B61EFE" w:rsidP="00BD695F">
                  <w:r>
                    <w:t xml:space="preserve">      ------------------</w:t>
                  </w:r>
                </w:p>
                <w:p w:rsidR="00B61EFE" w:rsidRDefault="00B61EFE" w:rsidP="00BD695F"/>
                <w:p w:rsidR="00B61EFE" w:rsidRDefault="00B61EFE" w:rsidP="00BD695F"/>
                <w:p w:rsidR="00B61EFE" w:rsidRDefault="00B61EFE" w:rsidP="00BD695F"/>
                <w:p w:rsidR="00B61EFE" w:rsidRDefault="00B61EFE" w:rsidP="00BD695F"/>
                <w:p w:rsidR="00B61EFE" w:rsidRDefault="00B61EFE" w:rsidP="00BD695F"/>
              </w:txbxContent>
            </v:textbox>
          </v:rect>
        </w:pict>
      </w:r>
      <w:r>
        <w:rPr>
          <w:noProof/>
        </w:rPr>
        <w:pict>
          <v:rect id="Rectangle 65" o:spid="_x0000_s1028" style="position:absolute;margin-left:99pt;margin-top:2pt;width:128.25pt;height:53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">
            <v:textbox>
              <w:txbxContent>
                <w:p w:rsidR="00B61EFE" w:rsidRDefault="00B61EFE">
                  <w:r>
                    <w:t xml:space="preserve"> Sonucu Buraya Yaz</w:t>
                  </w:r>
                </w:p>
                <w:p w:rsidR="00B61EFE" w:rsidRDefault="00B61EFE"/>
                <w:p w:rsidR="00B61EFE" w:rsidRDefault="00B61EFE" w:rsidP="00BD695F">
                  <w:r>
                    <w:t xml:space="preserve">      ------------------</w:t>
                  </w:r>
                </w:p>
                <w:p w:rsidR="00B61EFE" w:rsidRDefault="00B61EFE"/>
                <w:p w:rsidR="00B61EFE" w:rsidRDefault="00B61EFE"/>
                <w:p w:rsidR="00B61EFE" w:rsidRDefault="00B61EFE"/>
                <w:p w:rsidR="00B61EFE" w:rsidRDefault="00B61EFE"/>
                <w:p w:rsidR="00B61EFE" w:rsidRDefault="00B61EFE"/>
              </w:txbxContent>
            </v:textbox>
          </v:rect>
        </w:pict>
      </w:r>
      <w:r>
        <w:t xml:space="preserve">        485.2</w:t>
      </w:r>
      <w:r w:rsidRPr="00E20261">
        <w:t>26</w:t>
      </w:r>
      <w:r w:rsidRPr="00E20261">
        <w:tab/>
      </w:r>
      <w:r>
        <w:tab/>
        <w:t xml:space="preserve">- - - - </w:t>
      </w:r>
      <w:r w:rsidRPr="00E20261">
        <w:tab/>
      </w:r>
    </w:p>
    <w:p w:rsidR="00B61EFE" w:rsidRPr="00E20261" w:rsidRDefault="00B61EFE" w:rsidP="00707934">
      <w:pPr>
        <w:tabs>
          <w:tab w:val="left" w:pos="708"/>
          <w:tab w:val="left" w:pos="1416"/>
          <w:tab w:val="left" w:pos="2124"/>
          <w:tab w:val="left" w:pos="2832"/>
          <w:tab w:val="left" w:pos="5910"/>
          <w:tab w:val="left" w:pos="6165"/>
          <w:tab w:val="left" w:pos="6405"/>
        </w:tabs>
      </w:pPr>
      <w:r>
        <w:t xml:space="preserve"> +     - - - - - -</w:t>
      </w:r>
      <w:r w:rsidRPr="00E20261">
        <w:tab/>
      </w:r>
      <w:r w:rsidRPr="00E20261">
        <w:tab/>
      </w:r>
      <w:r w:rsidRPr="00E20261">
        <w:tab/>
        <w:t>+    120.589</w:t>
      </w:r>
      <w:r>
        <w:tab/>
      </w:r>
      <w:r>
        <w:tab/>
        <w:t>_</w:t>
      </w:r>
      <w:r>
        <w:tab/>
        <w:t>6078</w:t>
      </w:r>
    </w:p>
    <w:p w:rsidR="00B61EFE" w:rsidRPr="00E20261" w:rsidRDefault="00B61EFE" w:rsidP="00BD695F">
      <w:pPr>
        <w:tabs>
          <w:tab w:val="left" w:pos="6060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4" o:spid="_x0000_s1029" type="#_x0000_t32" style="position:absolute;margin-left:304.5pt;margin-top:4.4pt;width:62.25pt;height:0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/RX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"/>
        </w:pict>
      </w:r>
      <w:r>
        <w:rPr>
          <w:noProof/>
        </w:rPr>
        <w:pict>
          <v:shape id="AutoShape 63" o:spid="_x0000_s1030" type="#_x0000_t32" style="position:absolute;margin-left:5.25pt;margin-top:9.65pt;width:62.25pt;height:0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Bg8HgIAADs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"/>
        </w:pict>
      </w:r>
    </w:p>
    <w:p w:rsidR="00B61EFE" w:rsidRPr="00E20261" w:rsidRDefault="00B61EFE" w:rsidP="00707934">
      <w:pPr>
        <w:tabs>
          <w:tab w:val="left" w:pos="6060"/>
        </w:tabs>
      </w:pPr>
      <w:r>
        <w:t xml:space="preserve">        859.508</w:t>
      </w:r>
      <w:r>
        <w:tab/>
        <w:t xml:space="preserve">      1000</w:t>
      </w:r>
    </w:p>
    <w:p w:rsidR="00B61EFE" w:rsidRPr="00E20261" w:rsidRDefault="00B61EFE" w:rsidP="00693E11"/>
    <w:p w:rsidR="00B61EFE" w:rsidRPr="00E20261" w:rsidRDefault="00B61EFE" w:rsidP="00693E11"/>
    <w:p w:rsidR="00B61EFE" w:rsidRDefault="00B61EFE" w:rsidP="00693E11">
      <w:pPr>
        <w:rPr>
          <w:b/>
        </w:rPr>
      </w:pPr>
      <w:r>
        <w:rPr>
          <w:b/>
        </w:rPr>
        <w:t>9</w:t>
      </w:r>
      <w:r w:rsidRPr="00E20261">
        <w:rPr>
          <w:b/>
        </w:rPr>
        <w:t xml:space="preserve">- </w:t>
      </w:r>
      <w:r>
        <w:rPr>
          <w:b/>
        </w:rPr>
        <w:t>Aşağıdaki örüntüde eksik bırakılan kısmı tamamlayınız. Örüntünün kuralını yazınız.(10 P)</w:t>
      </w:r>
    </w:p>
    <w:p w:rsidR="00B61EFE" w:rsidRPr="00E20261" w:rsidRDefault="00B61EFE" w:rsidP="00693E11">
      <w:r>
        <w:t xml:space="preserve">     5---10---8-----16-----(   )-----(  )-----------(    )</w:t>
      </w:r>
    </w:p>
    <w:p w:rsidR="00B61EFE" w:rsidRDefault="00B61EFE" w:rsidP="00BE543D">
      <w:pPr>
        <w:tabs>
          <w:tab w:val="left" w:pos="7635"/>
        </w:tabs>
        <w:rPr>
          <w:b/>
        </w:rPr>
      </w:pPr>
    </w:p>
    <w:p w:rsidR="00B61EFE" w:rsidRDefault="00B61EFE" w:rsidP="00BE543D">
      <w:pPr>
        <w:tabs>
          <w:tab w:val="left" w:pos="7635"/>
        </w:tabs>
        <w:rPr>
          <w:b/>
        </w:rPr>
      </w:pPr>
      <w:r>
        <w:rPr>
          <w:b/>
        </w:rPr>
        <w:t>Kural:</w:t>
      </w:r>
    </w:p>
    <w:p w:rsidR="00B61EFE" w:rsidRPr="00BE543D" w:rsidRDefault="00B61EFE" w:rsidP="00BE543D">
      <w:pPr>
        <w:tabs>
          <w:tab w:val="left" w:pos="7635"/>
        </w:tabs>
      </w:pPr>
      <w:r w:rsidRPr="0071564B">
        <w:rPr>
          <w:b/>
        </w:rPr>
        <w:t xml:space="preserve">10- </w:t>
      </w:r>
      <w:r w:rsidRPr="0071564B">
        <w:t xml:space="preserve">1140 yolcu ile hareket eden bir tren ilk durakta 179 yolcu almış, ikinci durakta 364 yolcu indirmiştir. </w:t>
      </w:r>
      <w:r w:rsidRPr="00945D1D">
        <w:rPr>
          <w:b/>
          <w:u w:val="single"/>
        </w:rPr>
        <w:t>Üçüncü durağa  geldiğinde, trende kaç yolcu vardır?</w:t>
      </w:r>
      <w:r>
        <w:rPr>
          <w:b/>
        </w:rPr>
        <w:t>(10 P)</w:t>
      </w:r>
    </w:p>
    <w:p w:rsidR="00B61EFE" w:rsidRDefault="00B61EFE" w:rsidP="0071564B">
      <w:pPr>
        <w:widowControl w:val="0"/>
        <w:autoSpaceDE w:val="0"/>
        <w:autoSpaceDN w:val="0"/>
        <w:adjustRightInd w:val="0"/>
        <w:ind w:right="23"/>
        <w:jc w:val="both"/>
        <w:rPr>
          <w:rFonts w:ascii="Comic Sans MS" w:hAnsi="Comic Sans MS"/>
          <w:b/>
          <w:color w:val="FFFFFF"/>
          <w:sz w:val="4"/>
          <w:szCs w:val="4"/>
          <w:shd w:val="clear" w:color="auto" w:fill="FF0000"/>
        </w:rPr>
      </w:pPr>
    </w:p>
    <w:p w:rsidR="00B61EFE" w:rsidRDefault="00B61EFE" w:rsidP="0071564B">
      <w:pPr>
        <w:widowControl w:val="0"/>
        <w:autoSpaceDE w:val="0"/>
        <w:autoSpaceDN w:val="0"/>
        <w:adjustRightInd w:val="0"/>
        <w:ind w:right="23"/>
        <w:rPr>
          <w:rFonts w:ascii="Comic Sans MS" w:hAnsi="Comic Sans MS"/>
          <w:b/>
          <w:color w:val="FFFFFF"/>
          <w:sz w:val="4"/>
          <w:szCs w:val="4"/>
          <w:shd w:val="clear" w:color="auto" w:fill="FF0000"/>
        </w:rPr>
      </w:pPr>
    </w:p>
    <w:p w:rsidR="00B61EFE" w:rsidRPr="00DE2B34" w:rsidRDefault="00B61EFE" w:rsidP="0071564B">
      <w:pPr>
        <w:widowControl w:val="0"/>
        <w:autoSpaceDE w:val="0"/>
        <w:autoSpaceDN w:val="0"/>
        <w:adjustRightInd w:val="0"/>
        <w:ind w:right="23"/>
        <w:rPr>
          <w:rFonts w:ascii="Comic Sans MS" w:hAnsi="Comic Sans MS"/>
          <w:b/>
          <w:sz w:val="4"/>
          <w:szCs w:val="4"/>
        </w:rPr>
      </w:pPr>
    </w:p>
    <w:p w:rsidR="00B61EFE" w:rsidRDefault="00B61EFE" w:rsidP="0071564B">
      <w:pPr>
        <w:rPr>
          <w:b/>
        </w:rPr>
      </w:pPr>
    </w:p>
    <w:p w:rsidR="00B61EFE" w:rsidRDefault="00B61EFE" w:rsidP="0071564B">
      <w:pPr>
        <w:widowControl w:val="0"/>
        <w:autoSpaceDE w:val="0"/>
        <w:autoSpaceDN w:val="0"/>
        <w:adjustRightInd w:val="0"/>
        <w:ind w:right="23"/>
        <w:jc w:val="both"/>
        <w:rPr>
          <w:b/>
        </w:rPr>
      </w:pPr>
    </w:p>
    <w:p w:rsidR="00B61EFE" w:rsidRDefault="00B61EFE" w:rsidP="0071564B">
      <w:pPr>
        <w:widowControl w:val="0"/>
        <w:autoSpaceDE w:val="0"/>
        <w:autoSpaceDN w:val="0"/>
        <w:adjustRightInd w:val="0"/>
        <w:ind w:right="23"/>
        <w:jc w:val="both"/>
        <w:rPr>
          <w:b/>
        </w:rPr>
      </w:pPr>
    </w:p>
    <w:p w:rsidR="00B61EFE" w:rsidRDefault="00B61EFE" w:rsidP="0071564B">
      <w:pPr>
        <w:widowControl w:val="0"/>
        <w:autoSpaceDE w:val="0"/>
        <w:autoSpaceDN w:val="0"/>
        <w:adjustRightInd w:val="0"/>
        <w:ind w:right="23"/>
        <w:jc w:val="both"/>
        <w:rPr>
          <w:b/>
        </w:rPr>
      </w:pPr>
    </w:p>
    <w:p w:rsidR="00B61EFE" w:rsidRDefault="00B61EFE" w:rsidP="0071564B">
      <w:pPr>
        <w:widowControl w:val="0"/>
        <w:autoSpaceDE w:val="0"/>
        <w:autoSpaceDN w:val="0"/>
        <w:adjustRightInd w:val="0"/>
        <w:ind w:right="23"/>
        <w:jc w:val="both"/>
        <w:rPr>
          <w:b/>
        </w:rPr>
      </w:pPr>
    </w:p>
    <w:p w:rsidR="00B61EFE" w:rsidRDefault="00B61EFE" w:rsidP="0071564B">
      <w:pPr>
        <w:widowControl w:val="0"/>
        <w:autoSpaceDE w:val="0"/>
        <w:autoSpaceDN w:val="0"/>
        <w:adjustRightInd w:val="0"/>
        <w:ind w:right="23"/>
        <w:jc w:val="both"/>
      </w:pPr>
      <w:r>
        <w:rPr>
          <w:b/>
        </w:rPr>
        <w:t xml:space="preserve">11- </w:t>
      </w:r>
      <w:r>
        <w:t>En küçüğü 79 olan ardışık yedi tane tek sayının toplamı kaçtır?(10p)</w:t>
      </w:r>
    </w:p>
    <w:p w:rsidR="00B61EFE" w:rsidRDefault="00B61EFE" w:rsidP="0071564B">
      <w:pPr>
        <w:widowControl w:val="0"/>
        <w:autoSpaceDE w:val="0"/>
        <w:autoSpaceDN w:val="0"/>
        <w:adjustRightInd w:val="0"/>
        <w:ind w:right="23"/>
        <w:jc w:val="both"/>
        <w:rPr>
          <w:b/>
        </w:rPr>
      </w:pPr>
    </w:p>
    <w:p w:rsidR="00B61EFE" w:rsidRDefault="00B61EFE" w:rsidP="0071564B">
      <w:pPr>
        <w:widowControl w:val="0"/>
        <w:autoSpaceDE w:val="0"/>
        <w:autoSpaceDN w:val="0"/>
        <w:adjustRightInd w:val="0"/>
        <w:ind w:right="23"/>
        <w:jc w:val="both"/>
        <w:rPr>
          <w:b/>
          <w:color w:val="FFFFFF"/>
          <w:shd w:val="clear" w:color="auto" w:fill="FF0000"/>
        </w:rPr>
      </w:pPr>
    </w:p>
    <w:p w:rsidR="00B61EFE" w:rsidRPr="0071564B" w:rsidRDefault="00B61EFE" w:rsidP="0071564B">
      <w:pPr>
        <w:widowControl w:val="0"/>
        <w:autoSpaceDE w:val="0"/>
        <w:autoSpaceDN w:val="0"/>
        <w:adjustRightInd w:val="0"/>
        <w:ind w:right="23"/>
        <w:jc w:val="both"/>
      </w:pPr>
      <w:hyperlink r:id="rId9" w:history="1">
        <w:r w:rsidRPr="002C5A9D">
          <w:rPr>
            <w:rStyle w:val="Hyperlink"/>
          </w:rPr>
          <w:t>www.sorubak.com</w:t>
        </w:r>
      </w:hyperlink>
      <w:r>
        <w:t xml:space="preserve"> </w:t>
      </w:r>
    </w:p>
    <w:p w:rsidR="00B61EFE" w:rsidRDefault="00B61EFE" w:rsidP="0071564B">
      <w:pPr>
        <w:widowControl w:val="0"/>
        <w:autoSpaceDE w:val="0"/>
        <w:autoSpaceDN w:val="0"/>
        <w:adjustRightInd w:val="0"/>
        <w:ind w:right="23"/>
        <w:rPr>
          <w:rFonts w:ascii="Comic Sans MS" w:hAnsi="Comic Sans MS"/>
          <w:b/>
          <w:color w:val="FFFFFF"/>
          <w:sz w:val="4"/>
          <w:szCs w:val="4"/>
          <w:shd w:val="clear" w:color="auto" w:fill="FF0000"/>
        </w:rPr>
      </w:pPr>
    </w:p>
    <w:p w:rsidR="00B61EFE" w:rsidRPr="00DE2B34" w:rsidRDefault="00B61EFE" w:rsidP="0071564B">
      <w:pPr>
        <w:widowControl w:val="0"/>
        <w:autoSpaceDE w:val="0"/>
        <w:autoSpaceDN w:val="0"/>
        <w:adjustRightInd w:val="0"/>
        <w:ind w:right="23"/>
        <w:rPr>
          <w:rFonts w:ascii="Comic Sans MS" w:hAnsi="Comic Sans MS"/>
          <w:b/>
          <w:sz w:val="4"/>
          <w:szCs w:val="4"/>
        </w:rPr>
      </w:pPr>
    </w:p>
    <w:p w:rsidR="00B61EFE" w:rsidRDefault="00B61EFE" w:rsidP="0071564B">
      <w:pPr>
        <w:tabs>
          <w:tab w:val="left" w:pos="8580"/>
        </w:tabs>
        <w:rPr>
          <w:b/>
        </w:rPr>
      </w:pPr>
    </w:p>
    <w:p w:rsidR="00B61EFE" w:rsidRDefault="00B61EFE" w:rsidP="0071564B">
      <w:pPr>
        <w:tabs>
          <w:tab w:val="left" w:pos="8400"/>
        </w:tabs>
      </w:pPr>
    </w:p>
    <w:p w:rsidR="00B61EFE" w:rsidRDefault="00B61EFE" w:rsidP="0071564B">
      <w:pPr>
        <w:tabs>
          <w:tab w:val="left" w:pos="8400"/>
        </w:tabs>
      </w:pPr>
    </w:p>
    <w:p w:rsidR="00B61EFE" w:rsidRDefault="00B61EFE" w:rsidP="0071564B">
      <w:pPr>
        <w:tabs>
          <w:tab w:val="left" w:pos="8400"/>
        </w:tabs>
      </w:pPr>
    </w:p>
    <w:p w:rsidR="00B61EFE" w:rsidRDefault="00B61EFE" w:rsidP="0071564B">
      <w:pPr>
        <w:tabs>
          <w:tab w:val="left" w:pos="8400"/>
        </w:tabs>
      </w:pPr>
      <w:r>
        <w:t xml:space="preserve">  12-Üç doğal sayının toplandığı bir toplama işleminde toplananlardan biri 3584 tür.Toplam 7630 olduğuna göre diğer iki sayının toplamı kaçtır?  (10p)                                                                                                                          </w:t>
      </w:r>
    </w:p>
    <w:p w:rsidR="00B61EFE" w:rsidRDefault="00B61EFE" w:rsidP="0071564B">
      <w:pPr>
        <w:tabs>
          <w:tab w:val="left" w:pos="8400"/>
        </w:tabs>
      </w:pPr>
    </w:p>
    <w:p w:rsidR="00B61EFE" w:rsidRDefault="00B61EFE" w:rsidP="0071564B">
      <w:pPr>
        <w:tabs>
          <w:tab w:val="left" w:pos="8400"/>
        </w:tabs>
      </w:pPr>
    </w:p>
    <w:p w:rsidR="00B61EFE" w:rsidRDefault="00B61EFE" w:rsidP="0071564B">
      <w:pPr>
        <w:tabs>
          <w:tab w:val="left" w:pos="8400"/>
        </w:tabs>
      </w:pPr>
    </w:p>
    <w:p w:rsidR="00B61EFE" w:rsidRDefault="00B61EFE" w:rsidP="0071564B">
      <w:pPr>
        <w:tabs>
          <w:tab w:val="left" w:pos="8400"/>
        </w:tabs>
      </w:pPr>
    </w:p>
    <w:p w:rsidR="00B61EFE" w:rsidRDefault="00B61EFE" w:rsidP="0071564B">
      <w:pPr>
        <w:tabs>
          <w:tab w:val="left" w:pos="8400"/>
        </w:tabs>
      </w:pPr>
      <w:bookmarkStart w:id="0" w:name="_GoBack"/>
      <w:bookmarkEnd w:id="0"/>
    </w:p>
    <w:p w:rsidR="00B61EFE" w:rsidRDefault="00B61EFE" w:rsidP="0071564B">
      <w:pPr>
        <w:tabs>
          <w:tab w:val="left" w:pos="8400"/>
        </w:tabs>
      </w:pPr>
    </w:p>
    <w:p w:rsidR="00B61EFE" w:rsidRDefault="00B61EFE" w:rsidP="0071564B">
      <w:pPr>
        <w:tabs>
          <w:tab w:val="left" w:pos="8400"/>
        </w:tabs>
      </w:pPr>
    </w:p>
    <w:p w:rsidR="00B61EFE" w:rsidRDefault="00B61EFE" w:rsidP="0071564B">
      <w:pPr>
        <w:tabs>
          <w:tab w:val="left" w:pos="8400"/>
        </w:tabs>
      </w:pPr>
      <w:r>
        <w:t xml:space="preserve">                                                                                                                           ŞEVKİ ÖCAL</w:t>
      </w:r>
    </w:p>
    <w:p w:rsidR="00B61EFE" w:rsidRPr="0071564B" w:rsidRDefault="00B61EFE" w:rsidP="0071564B">
      <w:pPr>
        <w:tabs>
          <w:tab w:val="left" w:pos="8400"/>
        </w:tabs>
      </w:pPr>
      <w:r>
        <w:t xml:space="preserve">                                                                                                                     4/B Sınıf Öğretmeni</w:t>
      </w:r>
    </w:p>
    <w:sectPr w:rsidR="00B61EFE" w:rsidRPr="0071564B" w:rsidSect="00EA0C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EFE" w:rsidRDefault="00B61EFE" w:rsidP="00EA0C9A">
      <w:r>
        <w:separator/>
      </w:r>
    </w:p>
  </w:endnote>
  <w:endnote w:type="continuationSeparator" w:id="0">
    <w:p w:rsidR="00B61EFE" w:rsidRDefault="00B61EFE" w:rsidP="00EA0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EFE" w:rsidRDefault="00B61EFE" w:rsidP="00EA0C9A">
      <w:r>
        <w:separator/>
      </w:r>
    </w:p>
  </w:footnote>
  <w:footnote w:type="continuationSeparator" w:id="0">
    <w:p w:rsidR="00B61EFE" w:rsidRDefault="00B61EFE" w:rsidP="00EA0C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C402D"/>
    <w:multiLevelType w:val="hybridMultilevel"/>
    <w:tmpl w:val="AB1AA720"/>
    <w:lvl w:ilvl="0" w:tplc="2314F9F4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1DA83434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">
    <w:nsid w:val="09983048"/>
    <w:multiLevelType w:val="hybridMultilevel"/>
    <w:tmpl w:val="12F21C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B15283C"/>
    <w:multiLevelType w:val="hybridMultilevel"/>
    <w:tmpl w:val="9460AA5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EF26398"/>
    <w:multiLevelType w:val="hybridMultilevel"/>
    <w:tmpl w:val="B6C096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6D326F"/>
    <w:multiLevelType w:val="hybridMultilevel"/>
    <w:tmpl w:val="B6C096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9EB5143"/>
    <w:multiLevelType w:val="hybridMultilevel"/>
    <w:tmpl w:val="2B4E93E0"/>
    <w:lvl w:ilvl="0" w:tplc="C070169E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6">
    <w:nsid w:val="3270232F"/>
    <w:multiLevelType w:val="hybridMultilevel"/>
    <w:tmpl w:val="FECA441E"/>
    <w:lvl w:ilvl="0" w:tplc="4AB2E5C2">
      <w:start w:val="859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">
    <w:nsid w:val="346C50D5"/>
    <w:multiLevelType w:val="hybridMultilevel"/>
    <w:tmpl w:val="303E3182"/>
    <w:lvl w:ilvl="0" w:tplc="7DA21ECE">
      <w:start w:val="1"/>
      <w:numFmt w:val="upperLetter"/>
      <w:lvlText w:val="%1)"/>
      <w:lvlJc w:val="left"/>
      <w:pPr>
        <w:ind w:left="5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  <w:rPr>
        <w:rFonts w:cs="Times New Roman"/>
      </w:rPr>
    </w:lvl>
  </w:abstractNum>
  <w:abstractNum w:abstractNumId="8">
    <w:nsid w:val="43525501"/>
    <w:multiLevelType w:val="hybridMultilevel"/>
    <w:tmpl w:val="BDE458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813C29"/>
    <w:multiLevelType w:val="hybridMultilevel"/>
    <w:tmpl w:val="B6C096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AF67680"/>
    <w:multiLevelType w:val="hybridMultilevel"/>
    <w:tmpl w:val="94589B88"/>
    <w:lvl w:ilvl="0" w:tplc="112C1BAA">
      <w:start w:val="15"/>
      <w:numFmt w:val="bullet"/>
      <w:lvlText w:val="-"/>
      <w:lvlJc w:val="left"/>
      <w:pPr>
        <w:ind w:left="4665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9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7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1042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9"/>
  </w:num>
  <w:num w:numId="9">
    <w:abstractNumId w:val="3"/>
  </w:num>
  <w:num w:numId="10">
    <w:abstractNumId w:val="10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0C9A"/>
    <w:rsid w:val="00007AFB"/>
    <w:rsid w:val="00007FA2"/>
    <w:rsid w:val="0008114E"/>
    <w:rsid w:val="000842E0"/>
    <w:rsid w:val="000C56EE"/>
    <w:rsid w:val="001446C6"/>
    <w:rsid w:val="001652FC"/>
    <w:rsid w:val="001E537F"/>
    <w:rsid w:val="00201EF8"/>
    <w:rsid w:val="002227B0"/>
    <w:rsid w:val="00245462"/>
    <w:rsid w:val="00245651"/>
    <w:rsid w:val="00253102"/>
    <w:rsid w:val="00266802"/>
    <w:rsid w:val="002818EC"/>
    <w:rsid w:val="00293F6F"/>
    <w:rsid w:val="002B6B0D"/>
    <w:rsid w:val="002C5A9D"/>
    <w:rsid w:val="002D46F6"/>
    <w:rsid w:val="002E3812"/>
    <w:rsid w:val="00387DFE"/>
    <w:rsid w:val="003E38A7"/>
    <w:rsid w:val="00400888"/>
    <w:rsid w:val="004904A9"/>
    <w:rsid w:val="005336DD"/>
    <w:rsid w:val="005C1645"/>
    <w:rsid w:val="005D71BC"/>
    <w:rsid w:val="005D7D53"/>
    <w:rsid w:val="005F0A17"/>
    <w:rsid w:val="005F258D"/>
    <w:rsid w:val="00605150"/>
    <w:rsid w:val="00611EE8"/>
    <w:rsid w:val="00640A6A"/>
    <w:rsid w:val="00667439"/>
    <w:rsid w:val="00676056"/>
    <w:rsid w:val="00682B04"/>
    <w:rsid w:val="00693E11"/>
    <w:rsid w:val="00707934"/>
    <w:rsid w:val="0071564B"/>
    <w:rsid w:val="00730FED"/>
    <w:rsid w:val="00770233"/>
    <w:rsid w:val="007A5724"/>
    <w:rsid w:val="007B1521"/>
    <w:rsid w:val="007C2D91"/>
    <w:rsid w:val="007E3E73"/>
    <w:rsid w:val="0084389A"/>
    <w:rsid w:val="008440C9"/>
    <w:rsid w:val="008C220E"/>
    <w:rsid w:val="008D67DD"/>
    <w:rsid w:val="00945D1D"/>
    <w:rsid w:val="00965639"/>
    <w:rsid w:val="0097540C"/>
    <w:rsid w:val="009848C9"/>
    <w:rsid w:val="00991B38"/>
    <w:rsid w:val="009A3B4C"/>
    <w:rsid w:val="009B1EDE"/>
    <w:rsid w:val="009B6D7D"/>
    <w:rsid w:val="009C3C12"/>
    <w:rsid w:val="00A01F4D"/>
    <w:rsid w:val="00A16095"/>
    <w:rsid w:val="00A5553B"/>
    <w:rsid w:val="00A73E5D"/>
    <w:rsid w:val="00AE01D7"/>
    <w:rsid w:val="00B15E4B"/>
    <w:rsid w:val="00B17082"/>
    <w:rsid w:val="00B61EFE"/>
    <w:rsid w:val="00B65A0B"/>
    <w:rsid w:val="00B84AAF"/>
    <w:rsid w:val="00B85D7C"/>
    <w:rsid w:val="00BA792E"/>
    <w:rsid w:val="00BD695F"/>
    <w:rsid w:val="00BE543D"/>
    <w:rsid w:val="00C14150"/>
    <w:rsid w:val="00C5793C"/>
    <w:rsid w:val="00C62EC0"/>
    <w:rsid w:val="00C81525"/>
    <w:rsid w:val="00CA6489"/>
    <w:rsid w:val="00CB1069"/>
    <w:rsid w:val="00D6252A"/>
    <w:rsid w:val="00D703C2"/>
    <w:rsid w:val="00DB07A4"/>
    <w:rsid w:val="00DC5BC2"/>
    <w:rsid w:val="00DE2B34"/>
    <w:rsid w:val="00E20261"/>
    <w:rsid w:val="00E42FD3"/>
    <w:rsid w:val="00E645AF"/>
    <w:rsid w:val="00E75F26"/>
    <w:rsid w:val="00E84391"/>
    <w:rsid w:val="00EA0C9A"/>
    <w:rsid w:val="00EA29A0"/>
    <w:rsid w:val="00F36815"/>
    <w:rsid w:val="00FB709C"/>
    <w:rsid w:val="00FF120F"/>
    <w:rsid w:val="00FF4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C9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A0C9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A0C9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A0C9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A0C9A"/>
    <w:rPr>
      <w:rFonts w:cs="Times New Roman"/>
    </w:rPr>
  </w:style>
  <w:style w:type="table" w:styleId="TableGrid">
    <w:name w:val="Table Grid"/>
    <w:basedOn w:val="TableNormal"/>
    <w:uiPriority w:val="99"/>
    <w:rsid w:val="00EA0C9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A0C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7702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70233"/>
    <w:rPr>
      <w:rFonts w:ascii="Tahoma" w:hAnsi="Tahoma" w:cs="Tahoma"/>
      <w:sz w:val="16"/>
      <w:szCs w:val="16"/>
      <w:lang w:eastAsia="tr-TR"/>
    </w:rPr>
  </w:style>
  <w:style w:type="character" w:styleId="PlaceholderText">
    <w:name w:val="Placeholder Text"/>
    <w:basedOn w:val="DefaultParagraphFont"/>
    <w:uiPriority w:val="99"/>
    <w:semiHidden/>
    <w:rsid w:val="00245462"/>
    <w:rPr>
      <w:rFonts w:cs="Times New Roman"/>
      <w:color w:val="808080"/>
    </w:rPr>
  </w:style>
  <w:style w:type="character" w:styleId="Hyperlink">
    <w:name w:val="Hyperlink"/>
    <w:basedOn w:val="DefaultParagraphFont"/>
    <w:uiPriority w:val="99"/>
    <w:rsid w:val="0026680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379</Words>
  <Characters>2163</Characters>
  <Application>Microsoft Office Outlook</Application>
  <DocSecurity>0</DocSecurity>
  <Lines>0</Lines>
  <Paragraphs>0</Paragraphs>
  <ScaleCrop>false</ScaleCrop>
  <Company>-=[By NeC]=-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mstfkbl</dc:creator>
  <cp:keywords/>
  <dc:description>www.sorubak.com</dc:description>
  <cp:lastModifiedBy>edanur</cp:lastModifiedBy>
  <cp:revision>7</cp:revision>
  <cp:lastPrinted>2014-11-29T19:38:00Z</cp:lastPrinted>
  <dcterms:created xsi:type="dcterms:W3CDTF">2014-11-28T08:24:00Z</dcterms:created>
  <dcterms:modified xsi:type="dcterms:W3CDTF">2014-11-29T19:39:00Z</dcterms:modified>
</cp:coreProperties>
</file>