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1A07EA" w:rsidRPr="002702EB" w:rsidTr="00092BEE">
        <w:trPr>
          <w:trHeight w:val="557"/>
        </w:trPr>
        <w:tc>
          <w:tcPr>
            <w:tcW w:w="10644" w:type="dxa"/>
            <w:gridSpan w:val="2"/>
          </w:tcPr>
          <w:p w:rsidR="001A07EA" w:rsidRDefault="001A07EA" w:rsidP="00092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2014 / 2015  </w:t>
            </w: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UHUT MAHALLESİ AHMET HAŞHAŞ İMAM HATİP ORTAOKULU </w:t>
            </w:r>
          </w:p>
          <w:p w:rsidR="001A07EA" w:rsidRPr="00291FDA" w:rsidRDefault="001A07EA" w:rsidP="00E7463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4/</w:t>
            </w: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A</w:t>
            </w: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 SINIFI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MATEMATİK</w:t>
            </w: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1</w:t>
            </w: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.DÖNEM 1.YAZILI SINAVI</w:t>
            </w:r>
          </w:p>
        </w:tc>
      </w:tr>
      <w:tr w:rsidR="001A07EA" w:rsidRPr="002702EB" w:rsidTr="00092BEE">
        <w:trPr>
          <w:trHeight w:val="418"/>
        </w:trPr>
        <w:tc>
          <w:tcPr>
            <w:tcW w:w="6239" w:type="dxa"/>
          </w:tcPr>
          <w:p w:rsidR="001A07EA" w:rsidRPr="00291FDA" w:rsidRDefault="001A07EA" w:rsidP="00092B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ADI-SOYADI:</w:t>
            </w:r>
          </w:p>
        </w:tc>
        <w:tc>
          <w:tcPr>
            <w:tcW w:w="4405" w:type="dxa"/>
          </w:tcPr>
          <w:p w:rsidR="001A07EA" w:rsidRPr="00291FDA" w:rsidRDefault="001A07EA" w:rsidP="00092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PUAN:</w:t>
            </w:r>
          </w:p>
        </w:tc>
      </w:tr>
    </w:tbl>
    <w:p w:rsidR="001A07EA" w:rsidRDefault="001A07EA" w:rsidP="00E7463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A)</w:t>
      </w:r>
      <w:r w:rsidRPr="00E7463D">
        <w:rPr>
          <w:rFonts w:ascii="Times New Roman" w:hAnsi="Times New Roman"/>
          <w:b/>
          <w:sz w:val="28"/>
          <w:szCs w:val="28"/>
        </w:rPr>
        <w:t xml:space="preserve">Aşağıdakilerden doğru olanların başına “D”, yanlış olanların başına da “Y” yazınız.  </w:t>
      </w:r>
    </w:p>
    <w:p w:rsidR="001A07EA" w:rsidRDefault="001A07EA" w:rsidP="00E7463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(2x8=16 puan)</w:t>
      </w:r>
      <w:r w:rsidRPr="00E7463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1A07EA" w:rsidRDefault="001A07EA" w:rsidP="00E746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  ] </w:t>
      </w:r>
      <w:r w:rsidRPr="00E7463D">
        <w:rPr>
          <w:rFonts w:ascii="Times New Roman" w:hAnsi="Times New Roman"/>
          <w:sz w:val="28"/>
          <w:szCs w:val="28"/>
        </w:rPr>
        <w:t>Ü</w:t>
      </w:r>
      <w:r>
        <w:rPr>
          <w:rFonts w:ascii="Times New Roman" w:hAnsi="Times New Roman"/>
          <w:sz w:val="28"/>
          <w:szCs w:val="28"/>
        </w:rPr>
        <w:t>çgenin iç açılarının toplamı 180 derecedir.</w:t>
      </w:r>
    </w:p>
    <w:p w:rsidR="001A07EA" w:rsidRDefault="001A07EA" w:rsidP="00E746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  ] </w:t>
      </w:r>
      <w:r>
        <w:rPr>
          <w:rFonts w:ascii="Times New Roman" w:hAnsi="Times New Roman"/>
          <w:sz w:val="28"/>
          <w:szCs w:val="28"/>
        </w:rPr>
        <w:t>Bir üçgende geniş açı varsa, dik bulunmaz.</w:t>
      </w:r>
    </w:p>
    <w:p w:rsidR="001A07EA" w:rsidRDefault="001A07EA" w:rsidP="00E746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  ] </w:t>
      </w:r>
      <w:r>
        <w:rPr>
          <w:rFonts w:ascii="Times New Roman" w:hAnsi="Times New Roman"/>
          <w:sz w:val="28"/>
          <w:szCs w:val="28"/>
        </w:rPr>
        <w:t>Üçgenin iki tane köşegeni vardır.</w:t>
      </w:r>
    </w:p>
    <w:p w:rsidR="001A07EA" w:rsidRDefault="001A07EA" w:rsidP="00E746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  ] </w:t>
      </w:r>
      <w:r>
        <w:rPr>
          <w:rFonts w:ascii="Times New Roman" w:hAnsi="Times New Roman"/>
          <w:sz w:val="28"/>
          <w:szCs w:val="28"/>
        </w:rPr>
        <w:t>Üç kenar uzunluğu eşit olan üçgenlere “çeşit kenar üçgen”  denir.</w:t>
      </w:r>
    </w:p>
    <w:p w:rsidR="001A07EA" w:rsidRDefault="001A07EA" w:rsidP="00E746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  ] </w:t>
      </w:r>
      <w:r>
        <w:rPr>
          <w:rFonts w:ascii="Times New Roman" w:hAnsi="Times New Roman"/>
          <w:sz w:val="28"/>
          <w:szCs w:val="28"/>
        </w:rPr>
        <w:t>Bir açısı geniş olan geniş olan üçgenlere “geniş açılı üçgen” denir.</w:t>
      </w:r>
    </w:p>
    <w:p w:rsidR="001A07EA" w:rsidRDefault="001A07EA" w:rsidP="00E746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  ] </w:t>
      </w:r>
      <w:r>
        <w:rPr>
          <w:rFonts w:ascii="Times New Roman" w:hAnsi="Times New Roman"/>
          <w:sz w:val="28"/>
          <w:szCs w:val="28"/>
        </w:rPr>
        <w:t>Bir üçgende birden fazla dik açı veya geniş açı bulunabilir.</w:t>
      </w:r>
    </w:p>
    <w:p w:rsidR="001A07EA" w:rsidRDefault="001A07EA" w:rsidP="00E7463D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  ] </w:t>
      </w:r>
      <w:r>
        <w:rPr>
          <w:rFonts w:ascii="Times New Roman" w:hAnsi="Times New Roman"/>
          <w:sz w:val="28"/>
          <w:szCs w:val="28"/>
        </w:rPr>
        <w:t>Karenin komşu olmayan köşeleri birleştirildiğinde “köşegen” olur.</w:t>
      </w:r>
    </w:p>
    <w:p w:rsidR="001A07EA" w:rsidRDefault="001A07EA" w:rsidP="00C95F3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  ] </w:t>
      </w:r>
      <w:r>
        <w:rPr>
          <w:rFonts w:ascii="Times New Roman" w:hAnsi="Times New Roman"/>
          <w:sz w:val="28"/>
          <w:szCs w:val="28"/>
        </w:rPr>
        <w:t>Karenin iki tane simetrisi vardır.</w: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8"/>
        </w:rPr>
      </w:pPr>
      <w:r w:rsidRPr="0031131E">
        <w:rPr>
          <w:rFonts w:ascii="Times New Roman" w:hAnsi="Times New Roman"/>
          <w:b/>
          <w:sz w:val="28"/>
          <w:szCs w:val="28"/>
        </w:rPr>
        <w:t>B)</w:t>
      </w:r>
      <w:r w:rsidRPr="0031131E">
        <w:rPr>
          <w:rFonts w:ascii="Times New Roman" w:hAnsi="Times New Roman"/>
          <w:b/>
          <w:sz w:val="28"/>
        </w:rPr>
        <w:t>Aşağıdaki soruları okuyunuz. Her sorunun bir tane doğru cevabı vardır. Doğru olan cevabı işaretleyiniz? (</w:t>
      </w:r>
      <w:r>
        <w:rPr>
          <w:rFonts w:ascii="Times New Roman" w:hAnsi="Times New Roman"/>
          <w:b/>
          <w:sz w:val="28"/>
        </w:rPr>
        <w:t>5</w:t>
      </w:r>
      <w:r w:rsidRPr="0031131E">
        <w:rPr>
          <w:rFonts w:ascii="Times New Roman" w:hAnsi="Times New Roman"/>
          <w:b/>
          <w:sz w:val="28"/>
        </w:rPr>
        <w:t xml:space="preserve"> x </w:t>
      </w:r>
      <w:r>
        <w:rPr>
          <w:rFonts w:ascii="Times New Roman" w:hAnsi="Times New Roman"/>
          <w:b/>
          <w:sz w:val="28"/>
        </w:rPr>
        <w:t>9</w:t>
      </w:r>
      <w:r w:rsidRPr="0031131E">
        <w:rPr>
          <w:rFonts w:ascii="Times New Roman" w:hAnsi="Times New Roman"/>
          <w:b/>
          <w:sz w:val="28"/>
        </w:rPr>
        <w:t xml:space="preserve"> = 4</w:t>
      </w:r>
      <w:r>
        <w:rPr>
          <w:rFonts w:ascii="Times New Roman" w:hAnsi="Times New Roman"/>
          <w:b/>
          <w:sz w:val="28"/>
        </w:rPr>
        <w:t>5</w:t>
      </w:r>
      <w:r w:rsidRPr="0031131E">
        <w:rPr>
          <w:rFonts w:ascii="Times New Roman" w:hAnsi="Times New Roman"/>
          <w:b/>
          <w:sz w:val="28"/>
        </w:rPr>
        <w:t xml:space="preserve"> puan)</w: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b/>
          <w:sz w:val="28"/>
        </w:rPr>
        <w:t>1)</w:t>
      </w:r>
      <w:r w:rsidRPr="0031131E">
        <w:rPr>
          <w:rFonts w:ascii="Times New Roman" w:hAnsi="Times New Roman"/>
          <w:sz w:val="28"/>
        </w:rPr>
        <w:t>Aşağıda verilen harflerden hangisinin simetrisi yoktur?</w: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sz w:val="28"/>
        </w:rPr>
        <w:t>A) H                               B) M                             C) L                          D) A</w: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b/>
          <w:sz w:val="28"/>
        </w:rPr>
        <w:t>2)</w:t>
      </w:r>
      <w:r w:rsidRPr="0031131E">
        <w:rPr>
          <w:rFonts w:ascii="Times New Roman" w:hAnsi="Times New Roman"/>
          <w:sz w:val="28"/>
        </w:rPr>
        <w:t xml:space="preserve"> Aşağıdaki harflerden hangisinin simetrisi iki tanedir?</w: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sz w:val="28"/>
        </w:rPr>
        <w:t>A)  C                              B) E                               C) Ü                         D)  I</w: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b/>
          <w:sz w:val="28"/>
        </w:rPr>
        <w:t>3)</w:t>
      </w:r>
      <w:r w:rsidRPr="0031131E">
        <w:rPr>
          <w:rFonts w:ascii="Times New Roman" w:hAnsi="Times New Roman"/>
          <w:sz w:val="28"/>
        </w:rPr>
        <w:t xml:space="preserve"> Aşağıdaki ifadelerden hangisi yanlıştır?</w: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sz w:val="28"/>
        </w:rPr>
        <w:t>A)Üçgenin iç açılarının toplamı 180 derecedir.   B)Üçgenin üç tane köşegeni vardır.</w: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sz w:val="28"/>
        </w:rPr>
        <w:t>C)Üçgenin üç tane açısı vardır.                                 D)Üçgenin üç tane köşesi vardır.</w:t>
      </w:r>
    </w:p>
    <w:p w:rsidR="001A07EA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Elmas 7" o:spid="_x0000_s1026" type="#_x0000_t4" style="position:absolute;margin-left:405.9pt;margin-top:15.35pt;width:30.75pt;height:31.5pt;z-index:2516034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" fillcolor="#5b9bd5" strokecolor="#1f4d78" strokeweight="1pt"/>
        </w:pict>
      </w:r>
      <w:r w:rsidRPr="0031131E">
        <w:rPr>
          <w:rFonts w:ascii="Times New Roman" w:hAnsi="Times New Roman"/>
          <w:b/>
          <w:sz w:val="28"/>
        </w:rPr>
        <w:t xml:space="preserve">4) </w:t>
      </w:r>
      <w:r w:rsidRPr="0031131E">
        <w:rPr>
          <w:rFonts w:ascii="Times New Roman" w:hAnsi="Times New Roman"/>
          <w:sz w:val="28"/>
        </w:rPr>
        <w:t>Aşağıdaki geometrik şekillerden hangisinin köşegeni yoktur?</w:t>
      </w:r>
    </w:p>
    <w:p w:rsidR="001A07EA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Dikdörtgen 6" o:spid="_x0000_s1027" style="position:absolute;margin-left:294.9pt;margin-top:12pt;width:42pt;height:14.25pt;z-index:2516024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" fillcolor="#5b9bd5" strokecolor="#41719c" strokeweight="1pt"/>
        </w:pict>
      </w:r>
      <w:r>
        <w:rPr>
          <w:noProof/>
          <w:lang w:eastAsia="tr-TR"/>
        </w:rPr>
        <w:pict>
          <v:rect id="Dikdörtgen 5" o:spid="_x0000_s1028" style="position:absolute;margin-left:167.4pt;margin-top:11.25pt;width:19.5pt;height:16.5pt;z-index:2516014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" fillcolor="#5b9bd5" strokecolor="#1f4d78" strokeweight="1pt"/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4" o:spid="_x0000_s1029" type="#_x0000_t5" style="position:absolute;margin-left:15.9pt;margin-top:8.55pt;width:40.5pt;height:20.25pt;z-index:2516003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" fillcolor="#5b9bd5" strokecolor="#1f4d78" strokeweight="1pt"/>
        </w:pict>
      </w:r>
    </w:p>
    <w:p w:rsidR="001A07EA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                                     B)                                 C)                          D)            </w:t>
      </w:r>
    </w:p>
    <w:p w:rsidR="001A07EA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şağı Ok 10" o:spid="_x0000_s1030" type="#_x0000_t67" style="position:absolute;margin-left:110.4pt;margin-top:12.8pt;width:10.5pt;height:56.25pt;z-index:2516065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" adj="19584" fillcolor="#5b9bd5" strokecolor="#1f4d78" strokeweight="1pt"/>
        </w:pict>
      </w:r>
    </w:p>
    <w:p w:rsidR="001A07EA" w:rsidRDefault="001A07EA" w:rsidP="00C419D4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Dikdörtgen 13" o:spid="_x0000_s1031" style="position:absolute;margin-left:33.9pt;margin-top:12.05pt;width:57pt;height:33.75pt;z-index:2516044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" fillcolor="window" strokecolor="#70ad47" strokeweight="1pt"/>
        </w:pict>
      </w:r>
      <w:r w:rsidRPr="00231931">
        <w:rPr>
          <w:rFonts w:ascii="Times New Roman" w:hAnsi="Times New Roman"/>
          <w:b/>
          <w:sz w:val="28"/>
        </w:rPr>
        <w:t>5)</w:t>
      </w:r>
      <w:r>
        <w:rPr>
          <w:rFonts w:ascii="Times New Roman" w:hAnsi="Times New Roman"/>
          <w:sz w:val="28"/>
        </w:rPr>
        <w:t xml:space="preserve">    S                 V      Yanda verilen dikdörtgenin isimlendirilmesinde aşağıdakilerden hangisi</w:t>
      </w:r>
    </w:p>
    <w:p w:rsidR="001A07EA" w:rsidRDefault="001A07EA" w:rsidP="00C419D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yanlış verilmiştir?</w:t>
      </w:r>
    </w:p>
    <w:p w:rsidR="001A07EA" w:rsidRDefault="001A07EA" w:rsidP="00C419D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D                  U      A) [SVUD]          B) [DSVU]          C) [VSDU]          D) [SDVU]</w:t>
      </w:r>
    </w:p>
    <w:p w:rsidR="001A07EA" w:rsidRDefault="001A07EA" w:rsidP="00C419D4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Aşağı Ok 11" o:spid="_x0000_s1032" type="#_x0000_t67" style="position:absolute;margin-left:111.75pt;margin-top:11.3pt;width:10.5pt;height:56.25pt;z-index:2516075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" adj="19584" fillcolor="#5b9bd5" strokecolor="#41719c" strokeweight="1pt"/>
        </w:pic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Dikdörtgen 9" o:spid="_x0000_s1033" style="position:absolute;margin-left:39.75pt;margin-top:5.6pt;width:57pt;height:33.75pt;z-index:251605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" fillcolor="window" strokecolor="#70ad47" strokeweight="1pt"/>
        </w:pict>
      </w:r>
      <w:r w:rsidRPr="00231931">
        <w:rPr>
          <w:rFonts w:ascii="Times New Roman" w:hAnsi="Times New Roman"/>
          <w:b/>
          <w:sz w:val="28"/>
        </w:rPr>
        <w:t>6)</w:t>
      </w:r>
      <w:r w:rsidRPr="007D01E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M                 T      Yanda verilen dikdörtgenin kenarlarını yazarken aşağıdakilerden hangisi</w: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yanlış verilmiştir?</w: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Z                  B             A) [MT]          B) [BM]          C) [ZM]          D) [BT]</w: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8" o:spid="_x0000_s1034" type="#_x0000_t6" style="position:absolute;margin-left:427.45pt;margin-top:15.95pt;width:27.75pt;height:33pt;rotation:-6068867fd;z-index:2516116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" fillcolor="window" strokecolor="#70ad47" strokeweight="1pt"/>
        </w:pict>
      </w:r>
      <w:r w:rsidRPr="00231931">
        <w:rPr>
          <w:rFonts w:ascii="Times New Roman" w:hAnsi="Times New Roman"/>
          <w:b/>
          <w:sz w:val="28"/>
        </w:rPr>
        <w:t>7)</w:t>
      </w:r>
      <w:r>
        <w:rPr>
          <w:rFonts w:ascii="Times New Roman" w:hAnsi="Times New Roman"/>
          <w:sz w:val="28"/>
        </w:rPr>
        <w:t xml:space="preserve"> Aşağıdakilerden hangisi dar açılı üçgendir?</w: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İkizkenar Üçgen 16" o:spid="_x0000_s1035" type="#_x0000_t5" style="position:absolute;margin-left:273.9pt;margin-top:12.1pt;width:83.25pt;height:18pt;z-index:251610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" strokecolor="#70ad47" strokeweight="1pt"/>
        </w:pict>
      </w:r>
      <w:r>
        <w:rPr>
          <w:noProof/>
          <w:lang w:eastAsia="tr-TR"/>
        </w:rPr>
        <w:pict>
          <v:shape id="Dik Üçgen 14" o:spid="_x0000_s1036" type="#_x0000_t6" style="position:absolute;margin-left:156.9pt;margin-top:1.7pt;width:27.75pt;height:33pt;z-index:2516096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" strokecolor="#70ad47" strokeweight="1pt"/>
        </w:pict>
      </w:r>
      <w:r>
        <w:rPr>
          <w:noProof/>
          <w:lang w:eastAsia="tr-TR"/>
        </w:rPr>
        <w:pict>
          <v:shape id="İkizkenar Üçgen 12" o:spid="_x0000_s1037" type="#_x0000_t5" style="position:absolute;margin-left:20.4pt;margin-top:9.1pt;width:33pt;height:21pt;z-index:2516085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" strokecolor="#70ad47" strokeweight="1pt"/>
        </w:pict>
      </w:r>
    </w:p>
    <w:p w:rsidR="001A07EA" w:rsidRDefault="001A07EA" w:rsidP="007D01EF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  <w:r>
        <w:rPr>
          <w:rFonts w:ascii="Times New Roman" w:hAnsi="Times New Roman"/>
          <w:sz w:val="28"/>
        </w:rPr>
        <w:t>A)                                   B)                              C)                                    D)</w:t>
      </w:r>
      <w:r w:rsidRPr="00236EAD">
        <w:rPr>
          <w:b/>
          <w:noProof/>
          <w:color w:val="70AD47"/>
          <w:spacing w:val="10"/>
          <w:sz w:val="28"/>
          <w:lang w:eastAsia="tr-TR"/>
        </w:rPr>
        <w:t xml:space="preserve"> </w:t>
      </w:r>
    </w:p>
    <w:p w:rsidR="001A07EA" w:rsidRDefault="001A07EA" w:rsidP="007D01EF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 w:rsidRPr="00231931">
        <w:rPr>
          <w:rFonts w:ascii="Times New Roman" w:hAnsi="Times New Roman"/>
          <w:b/>
          <w:sz w:val="28"/>
        </w:rPr>
        <w:t>8)</w:t>
      </w:r>
      <w:r>
        <w:rPr>
          <w:rFonts w:ascii="Times New Roman" w:hAnsi="Times New Roman"/>
          <w:sz w:val="28"/>
        </w:rPr>
        <w:t xml:space="preserve"> Açılarına göre üçgenleri verirken aşağıdakilerden hangisi yanlıştır?</w: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A) dar açılı üçgen              B) geniş açılı üçgen        C)tam açılı üçgen      D) dik açılı üçgen</w: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Aşağı Ok 23" o:spid="_x0000_s1038" type="#_x0000_t67" style="position:absolute;margin-left:112.65pt;margin-top:.5pt;width:9.75pt;height:85.5pt;z-index:2516167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" adj="20368" fillcolor="#5b9bd5" strokecolor="#41719c" strokeweight="1pt"/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21" o:spid="_x0000_s1039" type="#_x0000_t32" style="position:absolute;margin-left:52.65pt;margin-top:8pt;width:8.25pt;height:9pt;flip:y;z-index:251614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ik Üçgen 19" o:spid="_x0000_s1040" type="#_x0000_t6" style="position:absolute;margin-left:30.15pt;margin-top:5.75pt;width:67.5pt;height:35.25pt;z-index:251612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" fillcolor="window" strokecolor="#70ad47" strokeweight="1pt"/>
        </w:pict>
      </w:r>
      <w:r w:rsidRPr="00231931">
        <w:rPr>
          <w:rFonts w:ascii="Times New Roman" w:hAnsi="Times New Roman"/>
          <w:b/>
          <w:sz w:val="28"/>
        </w:rPr>
        <w:t>9)</w:t>
      </w:r>
      <w:r>
        <w:rPr>
          <w:rFonts w:ascii="Times New Roman" w:hAnsi="Times New Roman"/>
          <w:sz w:val="28"/>
        </w:rPr>
        <w:t xml:space="preserve"> N          7                  Yandaki üçgeni kenar uzunluğuna ve açılarına göre  değerlendirdiği- </w: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Düz Ok Bağlayıcısı 20" o:spid="_x0000_s1041" type="#_x0000_t32" style="position:absolute;margin-left:15.9pt;margin-top:8.65pt;width:12.75pt;height:2.25pt;flip:x;z-index:251613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" strokecolor="#5b9bd5" strokeweight=".5pt">
            <v:stroke endarrow="block" joinstyle="miter"/>
          </v:shape>
        </w:pict>
      </w:r>
      <w:r>
        <w:rPr>
          <w:rFonts w:ascii="Times New Roman" w:hAnsi="Times New Roman"/>
          <w:sz w:val="28"/>
        </w:rPr>
        <w:t xml:space="preserve">   5                                  mizde hangi şıkta doğru bilgi verilmiştir?</w:t>
      </w:r>
    </w:p>
    <w:p w:rsidR="001A07EA" w:rsidRDefault="001A07EA" w:rsidP="007D01EF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Düz Ok Bağlayıcısı 22" o:spid="_x0000_s1042" type="#_x0000_t32" style="position:absolute;margin-left:45.9pt;margin-top:8.55pt;width:14.25pt;height:16.5pt;z-index:251615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" strokecolor="#5b9bd5" strokeweight=".5pt">
            <v:stroke endarrow="block" joinstyle="miter"/>
          </v:shape>
        </w:pict>
      </w:r>
      <w:r>
        <w:rPr>
          <w:rFonts w:ascii="Times New Roman" w:hAnsi="Times New Roman"/>
          <w:sz w:val="28"/>
        </w:rPr>
        <w:t xml:space="preserve">     H                     T      A) dik açılı üçgen  – eşkenar üçgen       </w:t>
      </w:r>
    </w:p>
    <w:p w:rsidR="001A07EA" w:rsidRDefault="001A07EA" w:rsidP="00C419D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6                 B) dik açılı üçgen – çeşit kenar üçgen </w:t>
      </w:r>
    </w:p>
    <w:p w:rsidR="001A07EA" w:rsidRDefault="001A07EA" w:rsidP="00C419D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C) geniş açılı üçgen – ikiz kenar üçgen</w:t>
      </w:r>
    </w:p>
    <w:p w:rsidR="001A07EA" w:rsidRDefault="001A07EA" w:rsidP="00C419D4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D) dar açılı üçgen – çeşit kenar üçgen </w:t>
      </w:r>
    </w:p>
    <w:p w:rsidR="001A07EA" w:rsidRPr="00C26D0A" w:rsidRDefault="001A07EA" w:rsidP="00C419D4">
      <w:pPr>
        <w:spacing w:after="0"/>
        <w:rPr>
          <w:rFonts w:ascii="Times New Roman" w:hAnsi="Times New Roman"/>
          <w:b/>
          <w:sz w:val="28"/>
        </w:rPr>
      </w:pPr>
      <w:r w:rsidRPr="00C26D0A">
        <w:rPr>
          <w:rFonts w:ascii="Times New Roman" w:hAnsi="Times New Roman"/>
          <w:b/>
          <w:sz w:val="28"/>
        </w:rPr>
        <w:t xml:space="preserve">C) Aşağıdaki verilen işlemleri </w:t>
      </w:r>
      <w:r>
        <w:rPr>
          <w:rFonts w:ascii="Times New Roman" w:hAnsi="Times New Roman"/>
          <w:b/>
          <w:sz w:val="28"/>
        </w:rPr>
        <w:t>yapınız.</w:t>
      </w:r>
      <w:r w:rsidRPr="00C26D0A">
        <w:rPr>
          <w:rFonts w:ascii="Times New Roman" w:hAnsi="Times New Roman"/>
          <w:b/>
          <w:sz w:val="28"/>
        </w:rPr>
        <w:t xml:space="preserve">               </w:t>
      </w:r>
      <w:r>
        <w:rPr>
          <w:rFonts w:ascii="Times New Roman" w:hAnsi="Times New Roman"/>
          <w:b/>
          <w:sz w:val="28"/>
        </w:rPr>
        <w:t>(39 PUAN)</w:t>
      </w:r>
    </w:p>
    <w:p w:rsidR="001A07EA" w:rsidRPr="00C419D4" w:rsidRDefault="001A07EA" w:rsidP="00C419D4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noProof/>
          <w:lang w:eastAsia="tr-TR"/>
        </w:rPr>
        <w:pict>
          <v:rect id="Dikdörtgen 24" o:spid="_x0000_s1043" style="position:absolute;left:0;text-align:left;margin-left:0;margin-top:3.8pt;width:468.75pt;height:91.5pt;z-index:251617792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" strokecolor="#70ad47" strokeweight="1pt">
            <v:textbox>
              <w:txbxContent>
                <w:p w:rsidR="001A07EA" w:rsidRPr="00103DFE" w:rsidRDefault="001A07EA" w:rsidP="00103DFE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A                  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 B            Yanda verilen karenin 8 farklı isimlendirilmesini boş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</w:t>
                  </w:r>
                </w:p>
                <w:p w:rsidR="001A07EA" w:rsidRPr="00103DFE" w:rsidRDefault="001A07EA" w:rsidP="00C26D0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yerlere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yazınız.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(1x8=8 puan)</w:t>
                  </w:r>
                </w:p>
                <w:p w:rsidR="001A07EA" w:rsidRDefault="001A07EA" w:rsidP="00C26D0A">
                  <w:pPr>
                    <w:rPr>
                      <w:rFonts w:ascii="Times New Roman" w:hAnsi="Times New Roman"/>
                      <w:sz w:val="28"/>
                    </w:rPr>
                  </w:pP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</w:p>
                <w:p w:rsidR="001A07EA" w:rsidRPr="00103DFE" w:rsidRDefault="001A07EA" w:rsidP="00C26D0A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C                        D                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………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</w:p>
                <w:p w:rsidR="001A07EA" w:rsidRDefault="001A07EA" w:rsidP="00C26D0A">
                  <w:pPr>
                    <w:jc w:val="center"/>
                  </w:pPr>
                </w:p>
                <w:p w:rsidR="001A07EA" w:rsidRDefault="001A07EA" w:rsidP="00C26D0A">
                  <w:pPr>
                    <w:jc w:val="center"/>
                  </w:pPr>
                </w:p>
                <w:p w:rsidR="001A07EA" w:rsidRDefault="001A07EA" w:rsidP="00C26D0A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1A07EA" w:rsidRPr="0031131E" w:rsidRDefault="001A07EA" w:rsidP="00F57CA7">
      <w:pPr>
        <w:tabs>
          <w:tab w:val="right" w:pos="10466"/>
        </w:tabs>
        <w:spacing w:after="0" w:line="240" w:lineRule="auto"/>
        <w:rPr>
          <w:rFonts w:ascii="Times New Roman" w:hAnsi="Times New Roman"/>
          <w:color w:val="4472C4"/>
          <w:sz w:val="28"/>
        </w:rPr>
      </w:pPr>
      <w:r>
        <w:rPr>
          <w:noProof/>
          <w:lang w:eastAsia="tr-TR"/>
        </w:rPr>
        <w:pict>
          <v:rect id="Dikdörtgen 25" o:spid="_x0000_s1044" style="position:absolute;margin-left:26.4pt;margin-top:1.05pt;width:1in;height:62.25pt;z-index:2516188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" strokecolor="#70ad47" strokeweight="1pt"/>
        </w:pict>
      </w:r>
    </w:p>
    <w:p w:rsidR="001A07EA" w:rsidRPr="0031131E" w:rsidRDefault="001A07EA" w:rsidP="00E7463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</w:p>
    <w:p w:rsidR="001A07EA" w:rsidRDefault="001A07EA" w:rsidP="00E7463D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pict>
          <v:shape id="Düz Ok Bağlayıcısı 35" o:spid="_x0000_s1045" type="#_x0000_t32" style="position:absolute;margin-left:50.4pt;margin-top:103.1pt;width:47.25pt;height:54pt;flip:x y;z-index:2516239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4" o:spid="_x0000_s1046" type="#_x0000_t32" style="position:absolute;margin-left:96.9pt;margin-top:130.1pt;width:67.5pt;height:27pt;flip:y;z-index:251622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3" o:spid="_x0000_s1047" type="#_x0000_t32" style="position:absolute;margin-left:96.9pt;margin-top:79.85pt;width:.75pt;height:77.25pt;flip:y;z-index:251621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32" o:spid="_x0000_s1048" type="#_x0000_t32" style="position:absolute;margin-left:21.15pt;margin-top:156.35pt;width:148.5pt;height:.75pt;flip:y;z-index:251620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" strokecolor="#5b9bd5" strokeweight=".5pt">
            <v:stroke startarrow="block" endarrow="block" joinstyle="miter"/>
          </v:shape>
        </w:pict>
      </w:r>
      <w:r w:rsidRPr="0031131E">
        <w:rPr>
          <w:rFonts w:ascii="Times New Roman" w:hAnsi="Times New Roman"/>
          <w:b/>
          <w:sz w:val="28"/>
          <w:szCs w:val="28"/>
        </w:rPr>
        <w:t xml:space="preserve">    </w:t>
      </w:r>
    </w:p>
    <w:p w:rsidR="001A07EA" w:rsidRPr="00DC6C28" w:rsidRDefault="001A07EA" w:rsidP="00DC6C28">
      <w:pPr>
        <w:rPr>
          <w:rFonts w:ascii="Times New Roman" w:hAnsi="Times New Roman"/>
          <w:sz w:val="28"/>
          <w:szCs w:val="28"/>
        </w:rPr>
      </w:pPr>
    </w:p>
    <w:p w:rsidR="001A07EA" w:rsidRPr="00DC6C28" w:rsidRDefault="001A07EA" w:rsidP="00DC6C28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rect id="Dikdörtgen 26" o:spid="_x0000_s1049" style="position:absolute;margin-left:0;margin-top:17.6pt;width:473.25pt;height:128.25pt;z-index:251619840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" strokecolor="#70ad47" strokeweight="1pt">
            <v:textbox>
              <w:txbxContent>
                <w:p w:rsidR="001A07EA" w:rsidRDefault="001A07EA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T                                     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Yand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aki şekile bakarak istenilen açıları yazınız.</w:t>
                  </w:r>
                </w:p>
                <w:p w:rsidR="001A07EA" w:rsidRDefault="001A07EA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S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ZBS)=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55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YBL)=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25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SBT)=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35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ise</w:t>
                  </w:r>
                </w:p>
                <w:p w:rsidR="001A07EA" w:rsidRPr="00DC6C28" w:rsidRDefault="001A07EA" w:rsidP="00DC6C28">
                  <w:pPr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L      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ZBL)=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…….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………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YBS)=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…….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</w:p>
                <w:p w:rsidR="001A07EA" w:rsidRDefault="001A07EA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</w:t>
                  </w:r>
                </w:p>
                <w:p w:rsidR="001A07EA" w:rsidRDefault="001A07EA" w:rsidP="00DC6C2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Z                             B                       Y                                                                  </w:t>
                  </w:r>
                  <w:r w:rsidRPr="009A293D">
                    <w:rPr>
                      <w:rFonts w:ascii="Times New Roman" w:hAnsi="Times New Roman"/>
                      <w:sz w:val="28"/>
                      <w:szCs w:val="24"/>
                    </w:rPr>
                    <w:t>(2x3=6 puan)</w:t>
                  </w:r>
                </w:p>
                <w:p w:rsidR="001A07EA" w:rsidRDefault="001A07EA" w:rsidP="00DC6C28"/>
              </w:txbxContent>
            </v:textbox>
            <w10:wrap anchorx="margin"/>
          </v:rect>
        </w:pict>
      </w:r>
    </w:p>
    <w:p w:rsidR="001A07EA" w:rsidRPr="00DC6C28" w:rsidRDefault="001A07EA" w:rsidP="00DC6C28">
      <w:pPr>
        <w:rPr>
          <w:rFonts w:ascii="Times New Roman" w:hAnsi="Times New Roman"/>
          <w:sz w:val="28"/>
          <w:szCs w:val="28"/>
        </w:rPr>
      </w:pPr>
    </w:p>
    <w:p w:rsidR="001A07EA" w:rsidRPr="00DC6C28" w:rsidRDefault="001A07EA" w:rsidP="00DC6C28">
      <w:pPr>
        <w:rPr>
          <w:rFonts w:ascii="Times New Roman" w:hAnsi="Times New Roman"/>
          <w:sz w:val="28"/>
          <w:szCs w:val="28"/>
        </w:rPr>
      </w:pPr>
    </w:p>
    <w:p w:rsidR="001A07EA" w:rsidRPr="00DC6C28" w:rsidRDefault="001A07EA" w:rsidP="00DC6C28">
      <w:pPr>
        <w:rPr>
          <w:rFonts w:ascii="Times New Roman" w:hAnsi="Times New Roman"/>
          <w:sz w:val="28"/>
          <w:szCs w:val="28"/>
        </w:rPr>
      </w:pPr>
    </w:p>
    <w:p w:rsidR="001A07EA" w:rsidRPr="00DC6C28" w:rsidRDefault="001A07EA" w:rsidP="00DC6C28">
      <w:pPr>
        <w:rPr>
          <w:rFonts w:ascii="Times New Roman" w:hAnsi="Times New Roman"/>
          <w:sz w:val="28"/>
          <w:szCs w:val="28"/>
        </w:rPr>
      </w:pPr>
    </w:p>
    <w:p w:rsidR="001A07EA" w:rsidRDefault="001A07EA" w:rsidP="009A293D">
      <w:pPr>
        <w:rPr>
          <w:rFonts w:ascii="Times New Roman" w:hAnsi="Times New Roman"/>
          <w:sz w:val="28"/>
          <w:szCs w:val="28"/>
        </w:rPr>
      </w:pPr>
    </w:p>
    <w:p w:rsidR="001A07EA" w:rsidRPr="009A293D" w:rsidRDefault="001A07EA" w:rsidP="008111E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Düz Ok Bağlayıcısı 115" o:spid="_x0000_s1050" type="#_x0000_t32" style="position:absolute;margin-left:427.65pt;margin-top:3.35pt;width:1.3pt;height:120pt;flip:x;z-index:251697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" strokecolor="#ed7d31" strokeweight=".5pt">
            <v:stroke startarrow="block" endarrow="block" joinstyle="miter"/>
          </v:shape>
        </w:pict>
      </w:r>
      <w:r>
        <w:rPr>
          <w:noProof/>
          <w:lang w:eastAsia="tr-TR"/>
        </w:rPr>
        <w:pict>
          <v:rect id="Dikdörtgen 48" o:spid="_x0000_s1051" style="position:absolute;margin-left:337.65pt;margin-top:1.1pt;width:211.5pt;height:155.25pt;z-index:251631104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" strokecolor="#70ad47" strokeweight="1pt">
            <v:textbox>
              <w:txbxContent>
                <w:p w:rsidR="001A07EA" w:rsidRPr="008111E3" w:rsidRDefault="001A07EA" w:rsidP="008111E3">
                  <w:r w:rsidRPr="008111E3">
                    <w:t xml:space="preserve">  .     .     .     .     .     .     .     .     .     .     .     </w:t>
                  </w:r>
                </w:p>
                <w:p w:rsidR="001A07EA" w:rsidRPr="008111E3" w:rsidRDefault="001A07EA" w:rsidP="008111E3">
                  <w:r w:rsidRPr="008111E3">
                    <w:t xml:space="preserve">  .     .     .     .     .     .     .     .     .     .     .     </w:t>
                  </w:r>
                </w:p>
                <w:p w:rsidR="001A07EA" w:rsidRPr="008111E3" w:rsidRDefault="001A07EA" w:rsidP="008111E3">
                  <w:r w:rsidRPr="008111E3">
                    <w:t xml:space="preserve">  .     .     .     .     .     .     .     .     .     .     .     </w:t>
                  </w:r>
                </w:p>
                <w:p w:rsidR="001A07EA" w:rsidRPr="008111E3" w:rsidRDefault="001A07EA" w:rsidP="008111E3">
                  <w:r w:rsidRPr="008111E3">
                    <w:t xml:space="preserve">  .     .     .     .     .     .     .     .     .     .     .     </w:t>
                  </w:r>
                </w:p>
                <w:p w:rsidR="001A07EA" w:rsidRDefault="001A07EA" w:rsidP="008111E3">
                  <w:r w:rsidRPr="008111E3">
                    <w:t xml:space="preserve">  .     .     .     .     .     .     .     .     .     .     . </w:t>
                  </w:r>
                </w:p>
                <w:p w:rsidR="001A07EA" w:rsidRDefault="001A07EA" w:rsidP="00DD67EE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D67EE">
                    <w:rPr>
                      <w:rFonts w:ascii="Times New Roman" w:hAnsi="Times New Roman"/>
                      <w:sz w:val="28"/>
                    </w:rPr>
                    <w:t>Verilen şeklin simetrisini çiziniz.</w:t>
                  </w:r>
                </w:p>
                <w:p w:rsidR="001A07EA" w:rsidRPr="00DD67EE" w:rsidRDefault="001A07EA" w:rsidP="00DD67EE">
                  <w:pPr>
                    <w:rPr>
                      <w:rFonts w:ascii="Times New Roman" w:hAnsi="Times New Roman"/>
                      <w:sz w:val="28"/>
                    </w:rPr>
                  </w:pPr>
                  <w:r w:rsidRPr="00DD67EE">
                    <w:rPr>
                      <w:rFonts w:ascii="Times New Roman" w:hAnsi="Times New Roman"/>
                      <w:sz w:val="28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</w:rPr>
                    <w:t>(5 puan)</w:t>
                  </w:r>
                </w:p>
                <w:p w:rsidR="001A07EA" w:rsidRDefault="001A07EA"/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line id="Düz Bağlayıcı 50" o:spid="_x0000_s1052" style="position:absolute;flip:x;z-index:251632128;visibility:visible" from="412.65pt,14.6pt" to="428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shape id="Aşağı Ok 47" o:spid="_x0000_s1053" type="#_x0000_t67" style="position:absolute;margin-left:321.85pt;margin-top:1.05pt;width:14.25pt;height:117.75pt;z-index:251630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" adj="20293" fillcolor="#5b9bd5" strokecolor="#1f4d78" strokeweight="1pt"/>
        </w:pic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</w:t>
      </w:r>
      <w:r>
        <w:rPr>
          <w:noProof/>
          <w:lang w:eastAsia="tr-TR"/>
        </w:rPr>
        <w:pict>
          <v:shape id="İkizkenar Üçgen 41" o:spid="_x0000_s1054" type="#_x0000_t5" style="position:absolute;margin-left:35.3pt;margin-top:4.6pt;width:83.5pt;height:130.65pt;rotation:90;z-index:25162496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" adj="7525" fillcolor="window" strokecolor="#70ad47" strokeweight="1pt">
            <v:textbox>
              <w:txbxContent>
                <w:p w:rsidR="001A07EA" w:rsidRDefault="001A07EA" w:rsidP="009A293D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ab/>
      </w:r>
    </w:p>
    <w:p w:rsidR="001A07EA" w:rsidRPr="009A293D" w:rsidRDefault="001A07EA" w:rsidP="009A293D">
      <w:pPr>
        <w:spacing w:after="0"/>
        <w:rPr>
          <w:sz w:val="24"/>
        </w:rPr>
      </w:pPr>
      <w:r>
        <w:rPr>
          <w:noProof/>
          <w:lang w:eastAsia="tr-TR"/>
        </w:rPr>
        <w:pict>
          <v:line id="Düz Bağlayıcı 52" o:spid="_x0000_s1055" style="position:absolute;flip:x;z-index:251634176;visibility:visible" from="351.9pt,13.95pt" to="366.1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1" o:spid="_x0000_s1056" style="position:absolute;flip:x;z-index:251633152;visibility:visible" from="366.15pt,13.2pt" to="412.6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shape id="Serbest Form 42" o:spid="_x0000_s1057" style="position:absolute;margin-left:11.95pt;margin-top:6.5pt;width:9.35pt;height:15.05pt;z-index:251627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19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" path="m,190918c46055,171659,92110,152400,110532,120580,128954,88760,110532,,110532,r,l110532,e" filled="f" strokecolor="#41719c" strokeweight="1pt">
            <v:stroke joinstyle="miter"/>
            <v:path arrowok="t" o:connecttype="custom" o:connectlocs="0,190918;110532,120580;110532,0;110532,0;110532,0" o:connectangles="0,0,0,0,0"/>
          </v:shape>
        </w:pict>
      </w:r>
      <w:r w:rsidRPr="009A293D">
        <w:rPr>
          <w:sz w:val="24"/>
        </w:rPr>
        <w:t xml:space="preserve">E                                  </w:t>
      </w:r>
      <w:r>
        <w:rPr>
          <w:sz w:val="24"/>
        </w:rPr>
        <w:t xml:space="preserve">                           </w:t>
      </w:r>
      <w:r w:rsidRPr="009A293D">
        <w:rPr>
          <w:sz w:val="24"/>
        </w:rPr>
        <w:t xml:space="preserve"> </w:t>
      </w:r>
      <w:r w:rsidRPr="009A293D">
        <w:rPr>
          <w:rFonts w:ascii="Times New Roman" w:hAnsi="Times New Roman"/>
          <w:sz w:val="28"/>
        </w:rPr>
        <w:t>Yandaki üçgenin açılarına</w:t>
      </w:r>
      <w:r w:rsidRPr="009A293D">
        <w:rPr>
          <w:sz w:val="24"/>
        </w:rPr>
        <w:t xml:space="preserve">                                                                             </w:t>
      </w:r>
    </w:p>
    <w:p w:rsidR="001A07EA" w:rsidRPr="009A293D" w:rsidRDefault="001A07EA" w:rsidP="009A293D">
      <w:pPr>
        <w:spacing w:after="0"/>
        <w:rPr>
          <w:sz w:val="24"/>
        </w:rPr>
      </w:pPr>
      <w:r>
        <w:rPr>
          <w:noProof/>
          <w:lang w:eastAsia="tr-TR"/>
        </w:rPr>
        <w:pict>
          <v:shape id="Serbest Form 43" o:spid="_x0000_s1058" style="position:absolute;margin-left:113.05pt;margin-top:8.6pt;width:8.1pt;height:13.45pt;z-index:251628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751,170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" path="m42461,c17340,25958,-7780,51917,2268,80387v10048,28470,100483,90435,100483,90435l102751,170822e" filled="f" strokecolor="#41719c" strokeweight="1pt">
            <v:stroke joinstyle="miter"/>
            <v:path arrowok="t" o:connecttype="custom" o:connectlocs="42461,0;2268,80387;102751,170822;102751,170822" o:connectangles="0,0,0,0"/>
          </v:shape>
        </w:pict>
      </w:r>
      <w:r w:rsidRPr="009A293D">
        <w:rPr>
          <w:sz w:val="24"/>
        </w:rPr>
        <w:t xml:space="preserve">                                                      H</w:t>
      </w:r>
      <w:r>
        <w:rPr>
          <w:sz w:val="24"/>
        </w:rPr>
        <w:t xml:space="preserve">        </w:t>
      </w:r>
      <w:r w:rsidRPr="009A293D">
        <w:rPr>
          <w:rFonts w:ascii="Times New Roman" w:hAnsi="Times New Roman"/>
          <w:sz w:val="28"/>
        </w:rPr>
        <w:t>bakarak verilmeyen</w:t>
      </w:r>
    </w:p>
    <w:p w:rsidR="001A07EA" w:rsidRPr="009A293D" w:rsidRDefault="001A07EA" w:rsidP="009A293D">
      <w:p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line id="Düz Bağlayıcı 56" o:spid="_x0000_s1059" style="position:absolute;z-index:251637248;visibility:visible" from="414.15pt,23.85pt" to="428.9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5" o:spid="_x0000_s1060" style="position:absolute;z-index:251636224;visibility:visible" from="365.4pt,22.35pt" to="413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53" o:spid="_x0000_s1061" style="position:absolute;z-index:251635200;visibility:visible" from="352.65pt,1.35pt" to="366.1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" strokecolor="#4472c4" strokeweight="1.5pt">
            <v:stroke joinstyle="miter"/>
          </v:line>
        </w:pict>
      </w:r>
      <w:r>
        <w:rPr>
          <w:sz w:val="24"/>
        </w:rPr>
        <w:t xml:space="preserve">                                                                  </w:t>
      </w:r>
      <w:r w:rsidRPr="009A293D">
        <w:rPr>
          <w:rFonts w:ascii="Times New Roman" w:hAnsi="Times New Roman"/>
          <w:sz w:val="28"/>
        </w:rPr>
        <w:t>açıyı bulunuz</w:t>
      </w:r>
      <w:r>
        <w:rPr>
          <w:rFonts w:ascii="Times New Roman" w:hAnsi="Times New Roman"/>
          <w:sz w:val="28"/>
        </w:rPr>
        <w:t>.</w:t>
      </w:r>
    </w:p>
    <w:p w:rsidR="001A07EA" w:rsidRPr="009A293D" w:rsidRDefault="001A07EA" w:rsidP="009A293D">
      <w:pPr>
        <w:spacing w:after="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Serbest Form 44" o:spid="_x0000_s1062" style="position:absolute;margin-left:12.9pt;margin-top:8.2pt;width:12pt;height:16.5pt;z-index:251625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097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" path="m,c58615,4186,117231,8373,140677,40193v23446,31820,,150725,,150725l140677,180870e" filled="f" strokecolor="#41719c" strokeweight="1pt">
            <v:stroke joinstyle="miter"/>
            <v:path arrowok="t" o:connecttype="custom" o:connectlocs="0,0;141890,44116;141890,209550;141890,198521" o:connectangles="0,0,0,0"/>
          </v:shape>
        </w:pict>
      </w:r>
      <w:r>
        <w:rPr>
          <w:sz w:val="24"/>
        </w:rPr>
        <w:t xml:space="preserve">                                            </w:t>
      </w:r>
      <w:r w:rsidRPr="009A293D">
        <w:rPr>
          <w:rFonts w:ascii="Times New Roman" w:hAnsi="Times New Roman"/>
          <w:sz w:val="28"/>
        </w:rPr>
        <w:t>s(E) =65°</w:t>
      </w:r>
      <w:r>
        <w:rPr>
          <w:rFonts w:ascii="Times New Roman" w:hAnsi="Times New Roman"/>
          <w:sz w:val="28"/>
        </w:rPr>
        <w:t xml:space="preserve">  , </w:t>
      </w:r>
      <w:r w:rsidRPr="009A293D">
        <w:rPr>
          <w:rFonts w:ascii="Times New Roman" w:hAnsi="Times New Roman"/>
          <w:sz w:val="28"/>
        </w:rPr>
        <w:t xml:space="preserve"> s(H)= 40°  </w:t>
      </w:r>
      <w:r w:rsidRPr="009A293D">
        <w:rPr>
          <w:rFonts w:ascii="Times New Roman" w:hAnsi="Times New Roman"/>
          <w:sz w:val="24"/>
        </w:rPr>
        <w:t xml:space="preserve">  </w:t>
      </w:r>
      <w:r w:rsidRPr="009A293D">
        <w:rPr>
          <w:rFonts w:ascii="Times New Roman" w:hAnsi="Times New Roman"/>
          <w:sz w:val="28"/>
        </w:rPr>
        <w:t xml:space="preserve">ise </w:t>
      </w:r>
      <w:r>
        <w:rPr>
          <w:rFonts w:ascii="Times New Roman" w:hAnsi="Times New Roman"/>
          <w:sz w:val="24"/>
        </w:rPr>
        <w:t xml:space="preserve"> </w:t>
      </w:r>
      <w:r w:rsidRPr="009A293D">
        <w:rPr>
          <w:rFonts w:ascii="Times New Roman" w:hAnsi="Times New Roman"/>
          <w:sz w:val="24"/>
        </w:rPr>
        <w:t xml:space="preserve">                                                                              </w:t>
      </w:r>
    </w:p>
    <w:p w:rsidR="001A07EA" w:rsidRDefault="001A07EA" w:rsidP="009A293D">
      <w:pPr>
        <w:rPr>
          <w:sz w:val="24"/>
        </w:rPr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46" o:spid="_x0000_s1063" type="#_x0000_t13" style="position:absolute;margin-left:-14.1pt;margin-top:12.6pt;width:348pt;height:14.25pt;z-index:251629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" adj="21158" fillcolor="#5b9bd5" strokecolor="#1f4d78" strokeweight="1pt"/>
        </w:pict>
      </w:r>
      <w:r w:rsidRPr="009A293D">
        <w:rPr>
          <w:sz w:val="24"/>
        </w:rPr>
        <w:t xml:space="preserve">D           </w:t>
      </w:r>
      <w:r>
        <w:rPr>
          <w:sz w:val="24"/>
        </w:rPr>
        <w:t xml:space="preserve">                            </w:t>
      </w:r>
      <w:r w:rsidRPr="009A293D">
        <w:rPr>
          <w:sz w:val="24"/>
        </w:rPr>
        <w:t xml:space="preserve">  </w:t>
      </w:r>
      <w:r w:rsidRPr="009A293D">
        <w:rPr>
          <w:rFonts w:ascii="Times New Roman" w:hAnsi="Times New Roman"/>
          <w:sz w:val="28"/>
        </w:rPr>
        <w:t>s(D)= …….°</w:t>
      </w:r>
      <w:r w:rsidRPr="009A293D">
        <w:rPr>
          <w:sz w:val="28"/>
        </w:rPr>
        <w:t xml:space="preserve">     </w:t>
      </w:r>
      <w:r>
        <w:rPr>
          <w:sz w:val="28"/>
        </w:rPr>
        <w:t>?</w:t>
      </w:r>
      <w:r w:rsidRPr="009A293D">
        <w:rPr>
          <w:sz w:val="28"/>
        </w:rPr>
        <w:t xml:space="preserve">             </w:t>
      </w:r>
      <w:r w:rsidRPr="00424EE5">
        <w:rPr>
          <w:rFonts w:ascii="Times New Roman" w:hAnsi="Times New Roman"/>
          <w:sz w:val="28"/>
        </w:rPr>
        <w:t>(5 puan)</w:t>
      </w:r>
      <w:r w:rsidRPr="009A293D">
        <w:rPr>
          <w:rFonts w:ascii="Times New Roman" w:hAnsi="Times New Roman"/>
          <w:sz w:val="28"/>
        </w:rPr>
        <w:t xml:space="preserve"> </w:t>
      </w:r>
      <w:r w:rsidRPr="009A293D">
        <w:rPr>
          <w:sz w:val="28"/>
        </w:rPr>
        <w:t xml:space="preserve">                                     </w:t>
      </w:r>
      <w:r>
        <w:rPr>
          <w:sz w:val="28"/>
        </w:rPr>
        <w:t>Verilen</w:t>
      </w:r>
    </w:p>
    <w:p w:rsidR="001A07EA" w:rsidRDefault="001A07EA" w:rsidP="007F69D0">
      <w:pPr>
        <w:rPr>
          <w:sz w:val="24"/>
        </w:rPr>
      </w:pPr>
    </w:p>
    <w:p w:rsidR="001A07EA" w:rsidRDefault="001A07EA" w:rsidP="007F69D0">
      <w:pPr>
        <w:rPr>
          <w:sz w:val="24"/>
        </w:rPr>
      </w:pPr>
      <w:r>
        <w:rPr>
          <w:noProof/>
          <w:lang w:eastAsia="tr-TR"/>
        </w:rPr>
        <w:pict>
          <v:shapetype id="_x0000_t78" coordsize="21600,21600" o:spt="78" adj="14400,5400,18000,8100" path="m,l,21600@0,21600@0@5@2@5@2@4,21600,10800@2@1@2@3@0@3@0,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@6,0;0,10800;@6,21600;21600,10800" o:connectangles="270,180,90,0" textboxrect="0,0,@0,21600"/>
            <v:handles>
              <v:h position="#0,topLeft" xrange="0,@2"/>
              <v:h position="bottomRight,#1" yrange="0,@3"/>
              <v:h position="#2,#3" xrange="@0,21600" yrange="@1,10800"/>
            </v:handles>
          </v:shapetype>
          <v:shape id="Sağ Ok Belirtme Çizgisi 59" o:spid="_x0000_s1064" type="#_x0000_t78" style="position:absolute;margin-left:147.9pt;margin-top:46.35pt;width:114pt;height:1in;z-index:25164032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" adj="14035,,18189" strokecolor="#70ad47" strokeweight="1pt"/>
        </w:pict>
      </w:r>
      <w:r>
        <w:rPr>
          <w:noProof/>
          <w:lang w:eastAsia="tr-TR"/>
        </w:rPr>
        <w:pict>
          <v:shape id="Sol Sağ Yukarı Ok 58" o:spid="_x0000_s1065" style="position:absolute;margin-left:17.4pt;margin-top:41.1pt;width:108.75pt;height:70.5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" path="m,671513l223838,447675r,111919l578644,559594r,-335756l466725,223838,690563,,914400,223838r-111919,l802481,559594r354807,l1157288,447675r223837,223838l1157288,895350r,-111919l223838,783431r,111919l,671513xe" strokecolor="#70ad47" strokeweight="1pt">
            <v:stroke joinstyle="miter"/>
            <v:path arrowok="t" o:connecttype="custom" o:connectlocs="0,671513;223838,447675;223838,559594;578644,559594;578644,223838;466725,223838;690563,0;914400,223838;802481,223838;802481,559594;1157288,559594;1157288,447675;1381125,671513;1157288,895350;1157288,783431;223838,783431;223838,895350;0,671513" o:connectangles="0,0,0,0,0,0,0,0,0,0,0,0,0,0,0,0,0,0"/>
          </v:shape>
        </w:pict>
      </w:r>
      <w:r>
        <w:rPr>
          <w:noProof/>
          <w:lang w:eastAsia="tr-TR"/>
        </w:rPr>
        <w:pict>
          <v:shape id="5-Nokta Yıldız 60" o:spid="_x0000_s1066" style="position:absolute;margin-left:280.65pt;margin-top:41.1pt;width:87pt;height:76.5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" path="m1,371098r422036,3l552450,,682863,371101r422036,-3l763463,600448,893882,971548,552450,742193,211018,971548,341437,600448,1,371098xe" strokecolor="#70ad47" strokeweight="1pt">
            <v:stroke joinstyle="miter"/>
            <v:path arrowok="t" o:connecttype="custom" o:connectlocs="1,371098;422037,371101;552450,0;682863,371101;1104899,371098;763463,600448;893882,971548;552450,742193;211018,971548;341437,600448;1,371098" o:connectangles="0,0,0,0,0,0,0,0,0,0,0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Silindir 61" o:spid="_x0000_s1067" type="#_x0000_t22" style="position:absolute;margin-left:406.65pt;margin-top:47.1pt;width:88.5pt;height:75.5pt;z-index:251642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" strokecolor="#70ad47" strokeweight="1pt">
            <v:stroke joinstyle="miter"/>
          </v:shape>
        </w:pict>
      </w:r>
      <w:r>
        <w:rPr>
          <w:noProof/>
          <w:lang w:eastAsia="tr-TR"/>
        </w:rPr>
        <w:pict>
          <v:rect id="Dikdörtgen 57" o:spid="_x0000_s1068" style="position:absolute;margin-left:9.9pt;margin-top:12.6pt;width:509.25pt;height:130.5pt;z-index:2516382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" strokecolor="#70ad47" strokeweight="1pt">
            <v:textbox>
              <w:txbxContent>
                <w:p w:rsidR="001A07EA" w:rsidRDefault="001A07EA" w:rsidP="003A1372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Verilen şekillerin simetri doğrularını çiziniz. (2x4=8 puan)</w:t>
                  </w:r>
                </w:p>
                <w:p w:rsidR="001A07EA" w:rsidRDefault="001A07EA" w:rsidP="003A137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Pr="003A1372" w:rsidRDefault="001A07EA" w:rsidP="003A1372">
                  <w:pPr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</w:p>
    <w:p w:rsidR="001A07EA" w:rsidRPr="00AB5328" w:rsidRDefault="001A07EA" w:rsidP="00AB5328">
      <w:pPr>
        <w:rPr>
          <w:sz w:val="24"/>
        </w:rPr>
      </w:pPr>
    </w:p>
    <w:p w:rsidR="001A07EA" w:rsidRPr="00AB5328" w:rsidRDefault="001A07EA" w:rsidP="00AB5328">
      <w:pPr>
        <w:rPr>
          <w:sz w:val="24"/>
        </w:rPr>
      </w:pPr>
    </w:p>
    <w:p w:rsidR="001A07EA" w:rsidRPr="00AB5328" w:rsidRDefault="001A07EA" w:rsidP="00AB5328">
      <w:pPr>
        <w:rPr>
          <w:sz w:val="24"/>
        </w:rPr>
      </w:pPr>
    </w:p>
    <w:p w:rsidR="001A07EA" w:rsidRPr="00AB5328" w:rsidRDefault="001A07EA" w:rsidP="00AB5328">
      <w:pPr>
        <w:rPr>
          <w:sz w:val="24"/>
        </w:rPr>
      </w:pPr>
    </w:p>
    <w:p w:rsidR="001A07EA" w:rsidRPr="00AB5328" w:rsidRDefault="001A07EA" w:rsidP="00AB5328">
      <w:pPr>
        <w:rPr>
          <w:sz w:val="24"/>
        </w:rPr>
      </w:pPr>
    </w:p>
    <w:p w:rsidR="001A07EA" w:rsidRPr="00AB5328" w:rsidRDefault="001A07EA" w:rsidP="00AB5328">
      <w:pPr>
        <w:rPr>
          <w:sz w:val="24"/>
        </w:rPr>
      </w:pPr>
      <w:r>
        <w:rPr>
          <w:noProof/>
          <w:lang w:eastAsia="tr-TR"/>
        </w:rPr>
        <w:pict>
          <v:rect id="Dikdörtgen 62" o:spid="_x0000_s1069" style="position:absolute;margin-left:10.65pt;margin-top:13pt;width:507.75pt;height:116.25pt;z-index:2516433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" strokecolor="#70ad47" strokeweight="1pt">
            <v:textbox>
              <w:txbxContent>
                <w:p w:rsidR="001A07EA" w:rsidRDefault="001A07EA" w:rsidP="003A1372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AB5328">
                    <w:rPr>
                      <w:rFonts w:ascii="Times New Roman" w:hAnsi="Times New Roman"/>
                      <w:sz w:val="28"/>
                    </w:rPr>
                    <w:t>Noktalı yerlere istenilen açılara örnek çiziniz.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(7 puan )</w:t>
                  </w:r>
                </w:p>
                <w:p w:rsidR="001A07EA" w:rsidRDefault="001A07EA" w:rsidP="00AB5328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AB5328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…………………..       ………………….     …………………      …………………..</w:t>
                  </w:r>
                </w:p>
                <w:p w:rsidR="001A07EA" w:rsidRDefault="001A07EA" w:rsidP="00AB5328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geniş açı                     doğru açı                     dik açı                        dar açı</w:t>
                  </w:r>
                </w:p>
                <w:p w:rsidR="001A07EA" w:rsidRPr="00AB5328" w:rsidRDefault="001A07EA" w:rsidP="003A1372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</w:p>
    <w:p w:rsidR="001A07EA" w:rsidRPr="00AB5328" w:rsidRDefault="001A07EA" w:rsidP="00AB5328">
      <w:pPr>
        <w:rPr>
          <w:sz w:val="24"/>
        </w:rPr>
      </w:pPr>
    </w:p>
    <w:p w:rsidR="001A07EA" w:rsidRPr="00AB5328" w:rsidRDefault="001A07EA" w:rsidP="00AB5328">
      <w:pPr>
        <w:rPr>
          <w:sz w:val="24"/>
        </w:rPr>
      </w:pPr>
    </w:p>
    <w:p w:rsidR="001A07EA" w:rsidRPr="00AB5328" w:rsidRDefault="001A07EA" w:rsidP="00AB5328">
      <w:pPr>
        <w:rPr>
          <w:sz w:val="24"/>
        </w:rPr>
      </w:pPr>
    </w:p>
    <w:p w:rsidR="001A07EA" w:rsidRPr="00AB5328" w:rsidRDefault="001A07EA" w:rsidP="00AB5328">
      <w:pPr>
        <w:rPr>
          <w:sz w:val="24"/>
        </w:rPr>
      </w:pPr>
    </w:p>
    <w:p w:rsidR="001A07EA" w:rsidRDefault="001A07EA" w:rsidP="00AB5328">
      <w:pPr>
        <w:rPr>
          <w:sz w:val="24"/>
        </w:rPr>
      </w:pPr>
    </w:p>
    <w:p w:rsidR="001A07EA" w:rsidRPr="00AB5328" w:rsidRDefault="001A07EA" w:rsidP="00AB5328">
      <w:pPr>
        <w:jc w:val="center"/>
        <w:rPr>
          <w:rFonts w:ascii="Times New Roman" w:hAnsi="Times New Roman"/>
          <w:sz w:val="28"/>
        </w:rPr>
      </w:pPr>
      <w:r w:rsidRPr="00AB5328">
        <w:rPr>
          <w:rFonts w:ascii="Times New Roman" w:hAnsi="Times New Roman"/>
          <w:sz w:val="28"/>
        </w:rPr>
        <w:t>NOT: SÜRE 4O DAKİKADIR.   TOPLAM 100 PUANDIR.</w:t>
      </w:r>
    </w:p>
    <w:p w:rsidR="001A07EA" w:rsidRDefault="001A07EA" w:rsidP="00AB5328">
      <w:pPr>
        <w:jc w:val="center"/>
        <w:rPr>
          <w:rFonts w:ascii="Times New Roman" w:hAnsi="Times New Roman"/>
          <w:sz w:val="28"/>
        </w:rPr>
      </w:pPr>
      <w:r w:rsidRPr="00AB5328">
        <w:rPr>
          <w:rFonts w:ascii="Times New Roman" w:hAnsi="Times New Roman"/>
          <w:sz w:val="28"/>
        </w:rPr>
        <w:t>K   O   L   A   Y      G   E   L   S   İ   N</w:t>
      </w:r>
    </w:p>
    <w:p w:rsidR="001A07EA" w:rsidRDefault="001A07EA" w:rsidP="00AB5328">
      <w:pPr>
        <w:jc w:val="center"/>
        <w:rPr>
          <w:rFonts w:ascii="Times New Roman" w:hAnsi="Times New Roman"/>
          <w:sz w:val="28"/>
        </w:rPr>
      </w:pPr>
    </w:p>
    <w:tbl>
      <w:tblPr>
        <w:tblpPr w:leftFromText="141" w:rightFromText="141" w:vertAnchor="page" w:horzAnchor="margin" w:tblpXSpec="center" w:tblpY="312"/>
        <w:tblW w:w="10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239"/>
        <w:gridCol w:w="4405"/>
      </w:tblGrid>
      <w:tr w:rsidR="001A07EA" w:rsidRPr="002702EB" w:rsidTr="00092BEE">
        <w:trPr>
          <w:trHeight w:val="557"/>
        </w:trPr>
        <w:tc>
          <w:tcPr>
            <w:tcW w:w="10644" w:type="dxa"/>
            <w:gridSpan w:val="2"/>
          </w:tcPr>
          <w:p w:rsidR="001A07EA" w:rsidRDefault="001A07EA" w:rsidP="00092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  <w:lang w:eastAsia="tr-TR"/>
              </w:rPr>
            </w:pP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2014 / 2015  </w:t>
            </w: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UHUT MAHALLESİ AHMET HAŞHAŞ İMAM HATİP ORTAOKULU </w:t>
            </w:r>
          </w:p>
          <w:p w:rsidR="001A07EA" w:rsidRPr="00291FDA" w:rsidRDefault="001A07EA" w:rsidP="00092BE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0"/>
              </w:rPr>
            </w:pP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4/</w:t>
            </w: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A</w:t>
            </w: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 SINIFI</w:t>
            </w:r>
            <w:r>
              <w:rPr>
                <w:rFonts w:ascii="Times New Roman" w:hAnsi="Times New Roman"/>
                <w:b/>
                <w:sz w:val="24"/>
                <w:szCs w:val="20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MATEMATİK</w:t>
            </w: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1</w:t>
            </w: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.DÖNEM 1.YAZILI SINAVI</w:t>
            </w:r>
          </w:p>
        </w:tc>
      </w:tr>
      <w:tr w:rsidR="001A07EA" w:rsidRPr="002702EB" w:rsidTr="00092BEE">
        <w:trPr>
          <w:trHeight w:val="418"/>
        </w:trPr>
        <w:tc>
          <w:tcPr>
            <w:tcW w:w="6239" w:type="dxa"/>
          </w:tcPr>
          <w:p w:rsidR="001A07EA" w:rsidRPr="00291FDA" w:rsidRDefault="001A07EA" w:rsidP="00092BEE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ADI-SOYADI:</w:t>
            </w:r>
            <w:r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 xml:space="preserve">   CEVAP ANAHTARI</w:t>
            </w:r>
          </w:p>
        </w:tc>
        <w:tc>
          <w:tcPr>
            <w:tcW w:w="4405" w:type="dxa"/>
          </w:tcPr>
          <w:p w:rsidR="001A07EA" w:rsidRPr="00291FDA" w:rsidRDefault="001A07EA" w:rsidP="00092BE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0"/>
              </w:rPr>
            </w:pPr>
            <w:r w:rsidRPr="00291FDA">
              <w:rPr>
                <w:rFonts w:ascii="Times New Roman" w:hAnsi="Times New Roman"/>
                <w:b/>
                <w:sz w:val="24"/>
                <w:szCs w:val="20"/>
                <w:lang w:eastAsia="tr-TR"/>
              </w:rPr>
              <w:t>PUAN:</w:t>
            </w:r>
          </w:p>
        </w:tc>
      </w:tr>
    </w:tbl>
    <w:p w:rsidR="001A07EA" w:rsidRDefault="001A07EA" w:rsidP="00BA240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A)</w:t>
      </w:r>
      <w:r w:rsidRPr="00E7463D">
        <w:rPr>
          <w:rFonts w:ascii="Times New Roman" w:hAnsi="Times New Roman"/>
          <w:b/>
          <w:sz w:val="28"/>
          <w:szCs w:val="28"/>
        </w:rPr>
        <w:t xml:space="preserve">Aşağıdakilerden doğru olanların başına “D”, yanlış olanların başına da “Y” yazınız.  </w:t>
      </w:r>
    </w:p>
    <w:p w:rsidR="001A07EA" w:rsidRDefault="001A07EA" w:rsidP="00BA240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(2x8=16 puan)</w:t>
      </w:r>
      <w:r w:rsidRPr="00E7463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</w:t>
      </w:r>
    </w:p>
    <w:p w:rsidR="001A07EA" w:rsidRDefault="001A07EA" w:rsidP="00BA240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D   ] </w:t>
      </w:r>
      <w:r w:rsidRPr="00E7463D">
        <w:rPr>
          <w:rFonts w:ascii="Times New Roman" w:hAnsi="Times New Roman"/>
          <w:sz w:val="28"/>
          <w:szCs w:val="28"/>
        </w:rPr>
        <w:t>Ü</w:t>
      </w:r>
      <w:r>
        <w:rPr>
          <w:rFonts w:ascii="Times New Roman" w:hAnsi="Times New Roman"/>
          <w:sz w:val="28"/>
          <w:szCs w:val="28"/>
        </w:rPr>
        <w:t>çgenin iç açılarının toplamı 180 derecedir.</w:t>
      </w:r>
    </w:p>
    <w:p w:rsidR="001A07EA" w:rsidRDefault="001A07EA" w:rsidP="00BA240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D   ] </w:t>
      </w:r>
      <w:r>
        <w:rPr>
          <w:rFonts w:ascii="Times New Roman" w:hAnsi="Times New Roman"/>
          <w:sz w:val="28"/>
          <w:szCs w:val="28"/>
        </w:rPr>
        <w:t>Bir üçgende geniş açı varsa, dik bulunmaz.</w:t>
      </w:r>
    </w:p>
    <w:p w:rsidR="001A07EA" w:rsidRDefault="001A07EA" w:rsidP="00BA240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Y  ] </w:t>
      </w:r>
      <w:r>
        <w:rPr>
          <w:rFonts w:ascii="Times New Roman" w:hAnsi="Times New Roman"/>
          <w:sz w:val="28"/>
          <w:szCs w:val="28"/>
        </w:rPr>
        <w:t>Üçgenin iki tane köşegeni vardır.</w:t>
      </w:r>
    </w:p>
    <w:p w:rsidR="001A07EA" w:rsidRDefault="001A07EA" w:rsidP="00BA240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Y  ] </w:t>
      </w:r>
      <w:r>
        <w:rPr>
          <w:rFonts w:ascii="Times New Roman" w:hAnsi="Times New Roman"/>
          <w:sz w:val="28"/>
          <w:szCs w:val="28"/>
        </w:rPr>
        <w:t>Üç kenar uzunluğu eşit olan üçgenlere “çeşit kenar üçgen”  denir.</w:t>
      </w:r>
    </w:p>
    <w:p w:rsidR="001A07EA" w:rsidRDefault="001A07EA" w:rsidP="00BA240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 D  ] </w:t>
      </w:r>
      <w:r>
        <w:rPr>
          <w:rFonts w:ascii="Times New Roman" w:hAnsi="Times New Roman"/>
          <w:sz w:val="28"/>
          <w:szCs w:val="28"/>
        </w:rPr>
        <w:t>Bir açısı geniş olan geniş olan üçgenlere “geniş açılı üçgen” denir.</w:t>
      </w:r>
    </w:p>
    <w:p w:rsidR="001A07EA" w:rsidRDefault="001A07EA" w:rsidP="00BA240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Y   ] </w:t>
      </w:r>
      <w:r>
        <w:rPr>
          <w:rFonts w:ascii="Times New Roman" w:hAnsi="Times New Roman"/>
          <w:sz w:val="28"/>
          <w:szCs w:val="28"/>
        </w:rPr>
        <w:t>Bir üçgende birden fazla dik açı veya geniş açı bulunabilir.</w:t>
      </w:r>
    </w:p>
    <w:p w:rsidR="001A07EA" w:rsidRDefault="001A07EA" w:rsidP="00BA240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D   ] </w:t>
      </w:r>
      <w:r>
        <w:rPr>
          <w:rFonts w:ascii="Times New Roman" w:hAnsi="Times New Roman"/>
          <w:sz w:val="28"/>
          <w:szCs w:val="28"/>
        </w:rPr>
        <w:t>Karenin komşu olmayan köşeleri birleştirildiğinde “köşegen” olur.</w:t>
      </w:r>
    </w:p>
    <w:p w:rsidR="001A07EA" w:rsidRDefault="001A07EA" w:rsidP="00BA240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[  Y   ] </w:t>
      </w:r>
      <w:r>
        <w:rPr>
          <w:rFonts w:ascii="Times New Roman" w:hAnsi="Times New Roman"/>
          <w:sz w:val="28"/>
          <w:szCs w:val="28"/>
        </w:rPr>
        <w:t>Karenin iki tane simetrisi vardır.</w: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b/>
          <w:sz w:val="28"/>
        </w:rPr>
      </w:pPr>
      <w:r w:rsidRPr="0031131E">
        <w:rPr>
          <w:rFonts w:ascii="Times New Roman" w:hAnsi="Times New Roman"/>
          <w:b/>
          <w:sz w:val="28"/>
          <w:szCs w:val="28"/>
        </w:rPr>
        <w:t>B)</w:t>
      </w:r>
      <w:r w:rsidRPr="0031131E">
        <w:rPr>
          <w:rFonts w:ascii="Times New Roman" w:hAnsi="Times New Roman"/>
          <w:b/>
          <w:sz w:val="28"/>
        </w:rPr>
        <w:t>Aşağıdaki soruları okuyunuz. Her sorunun bir tane doğru cevabı vardır. Doğru olan cevabı işaretleyiniz? (</w:t>
      </w:r>
      <w:r>
        <w:rPr>
          <w:rFonts w:ascii="Times New Roman" w:hAnsi="Times New Roman"/>
          <w:b/>
          <w:sz w:val="28"/>
        </w:rPr>
        <w:t>5</w:t>
      </w:r>
      <w:r w:rsidRPr="0031131E">
        <w:rPr>
          <w:rFonts w:ascii="Times New Roman" w:hAnsi="Times New Roman"/>
          <w:b/>
          <w:sz w:val="28"/>
        </w:rPr>
        <w:t xml:space="preserve"> x </w:t>
      </w:r>
      <w:r>
        <w:rPr>
          <w:rFonts w:ascii="Times New Roman" w:hAnsi="Times New Roman"/>
          <w:b/>
          <w:sz w:val="28"/>
        </w:rPr>
        <w:t>9</w:t>
      </w:r>
      <w:r w:rsidRPr="0031131E">
        <w:rPr>
          <w:rFonts w:ascii="Times New Roman" w:hAnsi="Times New Roman"/>
          <w:b/>
          <w:sz w:val="28"/>
        </w:rPr>
        <w:t xml:space="preserve"> = 4</w:t>
      </w:r>
      <w:r>
        <w:rPr>
          <w:rFonts w:ascii="Times New Roman" w:hAnsi="Times New Roman"/>
          <w:b/>
          <w:sz w:val="28"/>
        </w:rPr>
        <w:t>5</w:t>
      </w:r>
      <w:r w:rsidRPr="0031131E">
        <w:rPr>
          <w:rFonts w:ascii="Times New Roman" w:hAnsi="Times New Roman"/>
          <w:b/>
          <w:sz w:val="28"/>
        </w:rPr>
        <w:t xml:space="preserve"> puan)</w: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b/>
          <w:sz w:val="28"/>
        </w:rPr>
        <w:t>1)</w:t>
      </w:r>
      <w:r w:rsidRPr="0031131E">
        <w:rPr>
          <w:rFonts w:ascii="Times New Roman" w:hAnsi="Times New Roman"/>
          <w:sz w:val="28"/>
        </w:rPr>
        <w:t>Aşağıda verilen harflerden hangisinin simetrisi yoktur?</w: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sz w:val="28"/>
        </w:rPr>
        <w:t xml:space="preserve">A) H                               B) M                             </w:t>
      </w:r>
      <w:r w:rsidRPr="00BA240B">
        <w:rPr>
          <w:rFonts w:ascii="Times New Roman" w:hAnsi="Times New Roman"/>
          <w:b/>
          <w:sz w:val="28"/>
        </w:rPr>
        <w:t>C) L</w:t>
      </w:r>
      <w:r w:rsidRPr="0031131E">
        <w:rPr>
          <w:rFonts w:ascii="Times New Roman" w:hAnsi="Times New Roman"/>
          <w:sz w:val="28"/>
        </w:rPr>
        <w:t xml:space="preserve">                          D) A</w: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b/>
          <w:sz w:val="28"/>
        </w:rPr>
        <w:t>2)</w:t>
      </w:r>
      <w:r w:rsidRPr="0031131E">
        <w:rPr>
          <w:rFonts w:ascii="Times New Roman" w:hAnsi="Times New Roman"/>
          <w:sz w:val="28"/>
        </w:rPr>
        <w:t xml:space="preserve"> Aşağıdaki harflerden hangisinin simetrisi iki tanedir?</w: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sz w:val="28"/>
        </w:rPr>
        <w:t xml:space="preserve">A)  C                              B) E                               C) Ü                         </w:t>
      </w:r>
      <w:r w:rsidRPr="00BA240B">
        <w:rPr>
          <w:rFonts w:ascii="Times New Roman" w:hAnsi="Times New Roman"/>
          <w:b/>
          <w:sz w:val="28"/>
        </w:rPr>
        <w:t>D)  I</w: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b/>
          <w:sz w:val="28"/>
        </w:rPr>
        <w:t>3)</w:t>
      </w:r>
      <w:r w:rsidRPr="0031131E">
        <w:rPr>
          <w:rFonts w:ascii="Times New Roman" w:hAnsi="Times New Roman"/>
          <w:sz w:val="28"/>
        </w:rPr>
        <w:t xml:space="preserve"> Aşağıdaki ifadelerden hangisi yanlıştır?</w: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sz w:val="28"/>
        </w:rPr>
        <w:t xml:space="preserve">A)Üçgenin iç açılarının toplamı 180 derecedir.   </w:t>
      </w:r>
      <w:r w:rsidRPr="00BA240B">
        <w:rPr>
          <w:rFonts w:ascii="Times New Roman" w:hAnsi="Times New Roman"/>
          <w:b/>
          <w:sz w:val="28"/>
        </w:rPr>
        <w:t>B)Üçgenin üç tane köşegeni vardır.</w: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31131E">
        <w:rPr>
          <w:rFonts w:ascii="Times New Roman" w:hAnsi="Times New Roman"/>
          <w:sz w:val="28"/>
        </w:rPr>
        <w:t>C)Üçgenin üç tane açısı vardır.                                 D)Üçgenin üç tane köşesi vardır.</w:t>
      </w:r>
    </w:p>
    <w:p w:rsidR="001A07EA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Elmas 63" o:spid="_x0000_s1070" type="#_x0000_t4" style="position:absolute;margin-left:405.9pt;margin-top:15.35pt;width:30.75pt;height:31.5pt;z-index:2516474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" fillcolor="#5b9bd5" strokecolor="#41719c" strokeweight="1pt"/>
        </w:pict>
      </w:r>
      <w:r w:rsidRPr="0031131E">
        <w:rPr>
          <w:rFonts w:ascii="Times New Roman" w:hAnsi="Times New Roman"/>
          <w:b/>
          <w:sz w:val="28"/>
        </w:rPr>
        <w:t xml:space="preserve">4) </w:t>
      </w:r>
      <w:r w:rsidRPr="0031131E">
        <w:rPr>
          <w:rFonts w:ascii="Times New Roman" w:hAnsi="Times New Roman"/>
          <w:sz w:val="28"/>
        </w:rPr>
        <w:t>Aşağıdaki geometrik şekillerden hangisinin köşegeni yoktur?</w:t>
      </w:r>
    </w:p>
    <w:p w:rsidR="001A07EA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Dikdörtgen 64" o:spid="_x0000_s1071" style="position:absolute;margin-left:294.9pt;margin-top:12pt;width:42pt;height:14.25pt;z-index:2516464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" fillcolor="#5b9bd5" strokecolor="#41719c" strokeweight="1pt"/>
        </w:pict>
      </w:r>
      <w:r>
        <w:rPr>
          <w:noProof/>
          <w:lang w:eastAsia="tr-TR"/>
        </w:rPr>
        <w:pict>
          <v:rect id="Dikdörtgen 65" o:spid="_x0000_s1072" style="position:absolute;margin-left:167.4pt;margin-top:11.25pt;width:19.5pt;height:16.5pt;z-index:251645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" fillcolor="#5b9bd5" strokecolor="#41719c" strokeweight="1pt"/>
        </w:pict>
      </w:r>
      <w:r>
        <w:rPr>
          <w:noProof/>
          <w:lang w:eastAsia="tr-TR"/>
        </w:rPr>
        <w:pict>
          <v:shape id="İkizkenar Üçgen 66" o:spid="_x0000_s1073" type="#_x0000_t5" style="position:absolute;margin-left:15.9pt;margin-top:8.55pt;width:40.5pt;height:20.25pt;z-index:2516444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" fillcolor="#5b9bd5" strokecolor="#41719c" strokeweight="1pt"/>
        </w:pict>
      </w:r>
    </w:p>
    <w:p w:rsidR="001A07EA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 w:rsidRPr="00BA240B">
        <w:rPr>
          <w:rFonts w:ascii="Times New Roman" w:hAnsi="Times New Roman"/>
          <w:b/>
          <w:sz w:val="28"/>
        </w:rPr>
        <w:t>A)</w:t>
      </w:r>
      <w:r>
        <w:rPr>
          <w:rFonts w:ascii="Times New Roman" w:hAnsi="Times New Roman"/>
          <w:sz w:val="28"/>
        </w:rPr>
        <w:t xml:space="preserve">                                      B)                                 C)                          D)            </w:t>
      </w:r>
    </w:p>
    <w:p w:rsidR="001A07EA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Aşağı Ok 67" o:spid="_x0000_s1074" type="#_x0000_t67" style="position:absolute;margin-left:110.4pt;margin-top:12.8pt;width:10.5pt;height:56.25pt;z-index:2516505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" adj="19584" fillcolor="#5b9bd5" strokecolor="#41719c" strokeweight="1pt"/>
        </w:pic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Dikdörtgen 68" o:spid="_x0000_s1075" style="position:absolute;margin-left:33.9pt;margin-top:12.05pt;width:57pt;height:33.75pt;z-index:2516485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" fillcolor="window" strokecolor="#70ad47" strokeweight="1pt"/>
        </w:pict>
      </w:r>
      <w:r w:rsidRPr="00231931">
        <w:rPr>
          <w:rFonts w:ascii="Times New Roman" w:hAnsi="Times New Roman"/>
          <w:b/>
          <w:sz w:val="28"/>
        </w:rPr>
        <w:t>5)</w:t>
      </w:r>
      <w:r>
        <w:rPr>
          <w:rFonts w:ascii="Times New Roman" w:hAnsi="Times New Roman"/>
          <w:sz w:val="28"/>
        </w:rPr>
        <w:t xml:space="preserve">    S                 V      Yanda verilen dikdörtgenin isimlendirilmesinde aşağıdakilerden hangisi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yanlış verilmiştir?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D                  U      A) [SVUD]          B) [DSVU]          C) [VSDU]          </w:t>
      </w:r>
      <w:r w:rsidRPr="00BA240B">
        <w:rPr>
          <w:rFonts w:ascii="Times New Roman" w:hAnsi="Times New Roman"/>
          <w:b/>
          <w:sz w:val="28"/>
        </w:rPr>
        <w:t>D) [SDVU]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Aşağı Ok 69" o:spid="_x0000_s1076" type="#_x0000_t67" style="position:absolute;margin-left:111.75pt;margin-top:11.3pt;width:10.5pt;height:56.25pt;z-index:2516515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" adj="19584" fillcolor="#5b9bd5" strokecolor="#41719c" strokeweight="1pt"/>
        </w:pic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rect id="Dikdörtgen 70" o:spid="_x0000_s1077" style="position:absolute;margin-left:39.75pt;margin-top:5.6pt;width:57pt;height:33.75pt;z-index:2516495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" fillcolor="window" strokecolor="#70ad47" strokeweight="1pt"/>
        </w:pict>
      </w:r>
      <w:r w:rsidRPr="00231931">
        <w:rPr>
          <w:rFonts w:ascii="Times New Roman" w:hAnsi="Times New Roman"/>
          <w:b/>
          <w:sz w:val="28"/>
        </w:rPr>
        <w:t>6)</w:t>
      </w:r>
      <w:r w:rsidRPr="007D01EF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M                 T      Yanda verilen dikdörtgenin kenarlarını yazarken aşağıdakilerden hangisi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yanlış verilmiştir?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Z                  B             A) [MT]          </w:t>
      </w:r>
      <w:r w:rsidRPr="00BA240B">
        <w:rPr>
          <w:rFonts w:ascii="Times New Roman" w:hAnsi="Times New Roman"/>
          <w:b/>
          <w:sz w:val="28"/>
        </w:rPr>
        <w:t xml:space="preserve">B) [BM] </w:t>
      </w:r>
      <w:r>
        <w:rPr>
          <w:rFonts w:ascii="Times New Roman" w:hAnsi="Times New Roman"/>
          <w:sz w:val="28"/>
        </w:rPr>
        <w:t xml:space="preserve">         C) [ZM]          D) [BT]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Dik Üçgen 71" o:spid="_x0000_s1078" type="#_x0000_t6" style="position:absolute;margin-left:427.45pt;margin-top:15.95pt;width:27.75pt;height:33pt;rotation:-6068867fd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" fillcolor="window" strokecolor="#70ad47" strokeweight="1pt"/>
        </w:pict>
      </w:r>
      <w:r w:rsidRPr="00231931">
        <w:rPr>
          <w:rFonts w:ascii="Times New Roman" w:hAnsi="Times New Roman"/>
          <w:b/>
          <w:sz w:val="28"/>
        </w:rPr>
        <w:t>7)</w:t>
      </w:r>
      <w:r>
        <w:rPr>
          <w:rFonts w:ascii="Times New Roman" w:hAnsi="Times New Roman"/>
          <w:sz w:val="28"/>
        </w:rPr>
        <w:t xml:space="preserve"> Aşağıdakilerden hangisi dar açılı üçgendir?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İkizkenar Üçgen 72" o:spid="_x0000_s1079" type="#_x0000_t5" style="position:absolute;margin-left:273.9pt;margin-top:12.1pt;width:83.25pt;height:18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" fillcolor="window" strokecolor="#70ad47" strokeweight="1pt"/>
        </w:pict>
      </w:r>
      <w:r>
        <w:rPr>
          <w:noProof/>
          <w:lang w:eastAsia="tr-TR"/>
        </w:rPr>
        <w:pict>
          <v:shape id="Dik Üçgen 73" o:spid="_x0000_s1080" type="#_x0000_t6" style="position:absolute;margin-left:156.9pt;margin-top:1.7pt;width:27.75pt;height:33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" fillcolor="window" strokecolor="#70ad47" strokeweight="1pt"/>
        </w:pict>
      </w:r>
      <w:r>
        <w:rPr>
          <w:noProof/>
          <w:lang w:eastAsia="tr-TR"/>
        </w:rPr>
        <w:pict>
          <v:shape id="İkizkenar Üçgen 74" o:spid="_x0000_s1081" type="#_x0000_t5" style="position:absolute;margin-left:20.4pt;margin-top:9.1pt;width:33pt;height:21pt;z-index:251652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" fillcolor="window" strokecolor="#70ad47" strokeweight="1pt"/>
        </w:pict>
      </w:r>
    </w:p>
    <w:p w:rsidR="001A07EA" w:rsidRDefault="001A07EA" w:rsidP="00BA240B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  <w:r w:rsidRPr="00BA240B">
        <w:rPr>
          <w:rFonts w:ascii="Times New Roman" w:hAnsi="Times New Roman"/>
          <w:b/>
          <w:sz w:val="28"/>
        </w:rPr>
        <w:t>A)</w:t>
      </w:r>
      <w:r>
        <w:rPr>
          <w:rFonts w:ascii="Times New Roman" w:hAnsi="Times New Roman"/>
          <w:sz w:val="28"/>
        </w:rPr>
        <w:t xml:space="preserve">                                   B)                              C)                                    D)</w:t>
      </w:r>
      <w:r w:rsidRPr="00236EAD">
        <w:rPr>
          <w:b/>
          <w:noProof/>
          <w:color w:val="70AD47"/>
          <w:spacing w:val="10"/>
          <w:sz w:val="28"/>
          <w:lang w:eastAsia="tr-TR"/>
        </w:rPr>
        <w:t xml:space="preserve"> </w:t>
      </w:r>
    </w:p>
    <w:p w:rsidR="001A07EA" w:rsidRDefault="001A07EA" w:rsidP="00BA240B">
      <w:pPr>
        <w:spacing w:after="0"/>
        <w:rPr>
          <w:b/>
          <w:noProof/>
          <w:color w:val="70AD47"/>
          <w:spacing w:val="10"/>
          <w:sz w:val="28"/>
          <w:lang w:eastAsia="tr-TR"/>
        </w:rPr>
      </w:pP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 w:rsidRPr="00231931">
        <w:rPr>
          <w:rFonts w:ascii="Times New Roman" w:hAnsi="Times New Roman"/>
          <w:b/>
          <w:sz w:val="28"/>
        </w:rPr>
        <w:t>8)</w:t>
      </w:r>
      <w:r>
        <w:rPr>
          <w:rFonts w:ascii="Times New Roman" w:hAnsi="Times New Roman"/>
          <w:sz w:val="28"/>
        </w:rPr>
        <w:t xml:space="preserve"> Açılarına göre üçgenleri verirken aşağıdakilerden hangisi yanlıştır?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A) dar açılı üçgen              B) geniş açılı üçgen        </w:t>
      </w:r>
      <w:r w:rsidRPr="00BA240B">
        <w:rPr>
          <w:rFonts w:ascii="Times New Roman" w:hAnsi="Times New Roman"/>
          <w:b/>
          <w:sz w:val="28"/>
        </w:rPr>
        <w:t xml:space="preserve">C)tam açılı üçgen </w:t>
      </w:r>
      <w:r>
        <w:rPr>
          <w:rFonts w:ascii="Times New Roman" w:hAnsi="Times New Roman"/>
          <w:sz w:val="28"/>
        </w:rPr>
        <w:t xml:space="preserve">     D) dik açılı üçgen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Aşağı Ok 75" o:spid="_x0000_s1082" type="#_x0000_t67" style="position:absolute;margin-left:112.65pt;margin-top:.5pt;width:9.75pt;height:85.5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" adj="20368" fillcolor="#5b9bd5" strokecolor="#41719c" strokeweight="1pt"/>
        </w:pict>
      </w:r>
      <w:r>
        <w:rPr>
          <w:noProof/>
          <w:lang w:eastAsia="tr-TR"/>
        </w:rPr>
        <w:pict>
          <v:shape id="Düz Ok Bağlayıcısı 76" o:spid="_x0000_s1083" type="#_x0000_t32" style="position:absolute;margin-left:52.65pt;margin-top:8pt;width:8.25pt;height:9pt;flip:y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ik Üçgen 77" o:spid="_x0000_s1084" type="#_x0000_t6" style="position:absolute;margin-left:30.15pt;margin-top:5.75pt;width:67.5pt;height:35.25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" fillcolor="window" strokecolor="#70ad47" strokeweight="1pt"/>
        </w:pict>
      </w:r>
      <w:r w:rsidRPr="00231931">
        <w:rPr>
          <w:rFonts w:ascii="Times New Roman" w:hAnsi="Times New Roman"/>
          <w:b/>
          <w:sz w:val="28"/>
        </w:rPr>
        <w:t>9)</w:t>
      </w:r>
      <w:r>
        <w:rPr>
          <w:rFonts w:ascii="Times New Roman" w:hAnsi="Times New Roman"/>
          <w:sz w:val="28"/>
        </w:rPr>
        <w:t xml:space="preserve"> N          7                  Yandaki üçgeni kenar uzunluğuna ve açılarına göre  değerlendirdiği- 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Düz Ok Bağlayıcısı 78" o:spid="_x0000_s1085" type="#_x0000_t32" style="position:absolute;margin-left:15.9pt;margin-top:8.65pt;width:12.75pt;height:2.25pt;flip:x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" strokecolor="#5b9bd5" strokeweight=".5pt">
            <v:stroke endarrow="block" joinstyle="miter"/>
          </v:shape>
        </w:pict>
      </w:r>
      <w:r>
        <w:rPr>
          <w:rFonts w:ascii="Times New Roman" w:hAnsi="Times New Roman"/>
          <w:sz w:val="28"/>
        </w:rPr>
        <w:t xml:space="preserve">   5                                  mizde hangi şıkta doğru bilgi verilmiştir?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noProof/>
          <w:lang w:eastAsia="tr-TR"/>
        </w:rPr>
        <w:pict>
          <v:shape id="Düz Ok Bağlayıcısı 79" o:spid="_x0000_s1086" type="#_x0000_t32" style="position:absolute;margin-left:45.9pt;margin-top:8.55pt;width:14.25pt;height:16.5pt;z-index:251659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" strokecolor="#5b9bd5" strokeweight=".5pt">
            <v:stroke endarrow="block" joinstyle="miter"/>
          </v:shape>
        </w:pict>
      </w:r>
      <w:r>
        <w:rPr>
          <w:rFonts w:ascii="Times New Roman" w:hAnsi="Times New Roman"/>
          <w:sz w:val="28"/>
        </w:rPr>
        <w:t xml:space="preserve">     H                     T      A) dik açılı üçgen  – eşkenar üçgen       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6                 </w:t>
      </w:r>
      <w:r w:rsidRPr="00BA240B">
        <w:rPr>
          <w:rFonts w:ascii="Times New Roman" w:hAnsi="Times New Roman"/>
          <w:b/>
          <w:sz w:val="28"/>
        </w:rPr>
        <w:t>B) dik açılı üçgen – çeşit kenar üçgen</w:t>
      </w:r>
      <w:r>
        <w:rPr>
          <w:rFonts w:ascii="Times New Roman" w:hAnsi="Times New Roman"/>
          <w:sz w:val="28"/>
        </w:rPr>
        <w:t xml:space="preserve"> 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C) geniş açılı üçgen – ikiz kenar üçgen</w:t>
      </w:r>
    </w:p>
    <w:p w:rsidR="001A07EA" w:rsidRDefault="001A07EA" w:rsidP="00BA240B">
      <w:pPr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D) dar açılı üçgen – çeşit kenar üçgen </w:t>
      </w:r>
    </w:p>
    <w:p w:rsidR="001A07EA" w:rsidRPr="00C26D0A" w:rsidRDefault="001A07EA" w:rsidP="00BA240B">
      <w:pPr>
        <w:spacing w:after="0"/>
        <w:rPr>
          <w:rFonts w:ascii="Times New Roman" w:hAnsi="Times New Roman"/>
          <w:b/>
          <w:sz w:val="28"/>
        </w:rPr>
      </w:pPr>
      <w:r w:rsidRPr="00C26D0A">
        <w:rPr>
          <w:rFonts w:ascii="Times New Roman" w:hAnsi="Times New Roman"/>
          <w:b/>
          <w:sz w:val="28"/>
        </w:rPr>
        <w:t xml:space="preserve">C) Aşağıdaki verilen işlemleri </w:t>
      </w:r>
      <w:r>
        <w:rPr>
          <w:rFonts w:ascii="Times New Roman" w:hAnsi="Times New Roman"/>
          <w:b/>
          <w:sz w:val="28"/>
        </w:rPr>
        <w:t>yapınız.</w:t>
      </w:r>
      <w:r w:rsidRPr="00C26D0A">
        <w:rPr>
          <w:rFonts w:ascii="Times New Roman" w:hAnsi="Times New Roman"/>
          <w:b/>
          <w:sz w:val="28"/>
        </w:rPr>
        <w:t xml:space="preserve">               </w:t>
      </w:r>
      <w:r>
        <w:rPr>
          <w:rFonts w:ascii="Times New Roman" w:hAnsi="Times New Roman"/>
          <w:b/>
          <w:sz w:val="28"/>
        </w:rPr>
        <w:t>(39 PUAN)</w:t>
      </w:r>
    </w:p>
    <w:p w:rsidR="001A07EA" w:rsidRPr="00C419D4" w:rsidRDefault="001A07EA" w:rsidP="00BA240B">
      <w:pPr>
        <w:spacing w:after="0"/>
        <w:jc w:val="center"/>
        <w:rPr>
          <w:b/>
          <w:color w:val="70AD47"/>
          <w:spacing w:val="10"/>
          <w:sz w:val="28"/>
        </w:rPr>
      </w:pPr>
      <w:r>
        <w:rPr>
          <w:noProof/>
          <w:lang w:eastAsia="tr-TR"/>
        </w:rPr>
        <w:pict>
          <v:rect id="Dikdörtgen 80" o:spid="_x0000_s1087" style="position:absolute;left:0;text-align:left;margin-left:0;margin-top:3.8pt;width:468.75pt;height:91.5pt;z-index:251661824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" fillcolor="window" strokecolor="#70ad47" strokeweight="1pt">
            <v:textbox>
              <w:txbxContent>
                <w:p w:rsidR="001A07EA" w:rsidRPr="00103DFE" w:rsidRDefault="001A07EA" w:rsidP="00BA240B">
                  <w:pPr>
                    <w:spacing w:after="0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A                  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 B            Yanda verilen karenin 8 farklı isimlendirilmesini boş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</w:t>
                  </w:r>
                </w:p>
                <w:p w:rsidR="001A07EA" w:rsidRPr="00103DFE" w:rsidRDefault="001A07EA" w:rsidP="00BA240B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yerlere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yazınız.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</w:t>
                  </w:r>
                  <w:r w:rsidRPr="00092BEE">
                    <w:rPr>
                      <w:rFonts w:ascii="Times New Roman" w:hAnsi="Times New Roman"/>
                      <w:b/>
                      <w:sz w:val="28"/>
                      <w:szCs w:val="28"/>
                    </w:rPr>
                    <w:t>(1x8=8 puan)</w:t>
                  </w: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            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 xml:space="preserve">         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ABDC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BDCA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DCAB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CABD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</w:p>
                <w:p w:rsidR="001A07EA" w:rsidRPr="00103DFE" w:rsidRDefault="001A07EA" w:rsidP="00BA240B">
                  <w:pPr>
                    <w:rPr>
                      <w:rFonts w:ascii="Times New Roman" w:hAnsi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C                        D                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ACDB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],[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CDBA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DBAC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, 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[</w:t>
                  </w:r>
                  <w:r>
                    <w:rPr>
                      <w:rFonts w:ascii="Times New Roman" w:hAnsi="Times New Roman"/>
                      <w:sz w:val="28"/>
                      <w:szCs w:val="28"/>
                    </w:rPr>
                    <w:t>BACD</w:t>
                  </w:r>
                  <w:r w:rsidRPr="00103DFE">
                    <w:rPr>
                      <w:rFonts w:ascii="Times New Roman" w:hAnsi="Times New Roman"/>
                      <w:sz w:val="28"/>
                      <w:szCs w:val="28"/>
                    </w:rPr>
                    <w:t>]</w:t>
                  </w:r>
                </w:p>
                <w:p w:rsidR="001A07EA" w:rsidRDefault="001A07EA" w:rsidP="00BA240B">
                  <w:pPr>
                    <w:jc w:val="center"/>
                  </w:pPr>
                </w:p>
                <w:p w:rsidR="001A07EA" w:rsidRDefault="001A07EA" w:rsidP="00BA240B">
                  <w:pPr>
                    <w:jc w:val="center"/>
                  </w:pPr>
                </w:p>
                <w:p w:rsidR="001A07EA" w:rsidRDefault="001A07EA" w:rsidP="00BA240B">
                  <w:pPr>
                    <w:jc w:val="center"/>
                  </w:pPr>
                </w:p>
              </w:txbxContent>
            </v:textbox>
            <w10:wrap anchorx="margin"/>
          </v:rect>
        </w:pict>
      </w:r>
    </w:p>
    <w:p w:rsidR="001A07EA" w:rsidRPr="0031131E" w:rsidRDefault="001A07EA" w:rsidP="00BA240B">
      <w:pPr>
        <w:tabs>
          <w:tab w:val="right" w:pos="10466"/>
        </w:tabs>
        <w:spacing w:after="0" w:line="240" w:lineRule="auto"/>
        <w:rPr>
          <w:rFonts w:ascii="Times New Roman" w:hAnsi="Times New Roman"/>
          <w:color w:val="4472C4"/>
          <w:sz w:val="28"/>
        </w:rPr>
      </w:pPr>
      <w:r>
        <w:rPr>
          <w:noProof/>
          <w:lang w:eastAsia="tr-TR"/>
        </w:rPr>
        <w:pict>
          <v:rect id="Dikdörtgen 81" o:spid="_x0000_s1088" style="position:absolute;margin-left:26.4pt;margin-top:1.05pt;width:1in;height:62.2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" fillcolor="window" strokecolor="#70ad47" strokeweight="1pt"/>
        </w:pict>
      </w:r>
    </w:p>
    <w:p w:rsidR="001A07EA" w:rsidRPr="0031131E" w:rsidRDefault="001A07EA" w:rsidP="00BA240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</w:t>
      </w:r>
    </w:p>
    <w:p w:rsidR="001A07EA" w:rsidRDefault="001A07EA" w:rsidP="00BA240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noProof/>
          <w:lang w:eastAsia="tr-TR"/>
        </w:rPr>
        <w:pict>
          <v:shape id="Düz Ok Bağlayıcısı 82" o:spid="_x0000_s1089" type="#_x0000_t32" style="position:absolute;margin-left:50.4pt;margin-top:103.1pt;width:47.25pt;height:54pt;flip:x y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83" o:spid="_x0000_s1090" type="#_x0000_t32" style="position:absolute;margin-left:96.9pt;margin-top:130.1pt;width:67.5pt;height:27pt;flip:y;z-index:251666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84" o:spid="_x0000_s1091" type="#_x0000_t32" style="position:absolute;margin-left:96.9pt;margin-top:79.85pt;width:.75pt;height:77.25pt;flip:y;z-index:251665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85" o:spid="_x0000_s1092" type="#_x0000_t32" style="position:absolute;margin-left:21.15pt;margin-top:156.35pt;width:148.5pt;height:.75pt;flip:y;z-index:251664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" strokecolor="#5b9bd5" strokeweight=".5pt">
            <v:stroke startarrow="block" endarrow="block" joinstyle="miter"/>
          </v:shape>
        </w:pict>
      </w:r>
      <w:r w:rsidRPr="0031131E">
        <w:rPr>
          <w:rFonts w:ascii="Times New Roman" w:hAnsi="Times New Roman"/>
          <w:b/>
          <w:sz w:val="28"/>
          <w:szCs w:val="28"/>
        </w:rPr>
        <w:t xml:space="preserve">    </w:t>
      </w:r>
    </w:p>
    <w:p w:rsidR="001A07EA" w:rsidRPr="00DC6C28" w:rsidRDefault="001A07EA" w:rsidP="00BA240B">
      <w:pPr>
        <w:rPr>
          <w:rFonts w:ascii="Times New Roman" w:hAnsi="Times New Roman"/>
          <w:sz w:val="28"/>
          <w:szCs w:val="28"/>
        </w:rPr>
      </w:pPr>
    </w:p>
    <w:p w:rsidR="001A07EA" w:rsidRPr="00DC6C28" w:rsidRDefault="001A07EA" w:rsidP="00BA240B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rect id="Dikdörtgen 86" o:spid="_x0000_s1093" style="position:absolute;margin-left:0;margin-top:17.6pt;width:473.25pt;height:128.25pt;z-index:251663872;visibility:visible;mso-position-horizontal:left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" fillcolor="window" strokecolor="#70ad47" strokeweight="1pt">
            <v:textbox>
              <w:txbxContent>
                <w:p w:rsidR="001A07EA" w:rsidRDefault="001A07EA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T                                     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Yand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aki şekile bakarak istenilen açıları yazınız.</w:t>
                  </w:r>
                </w:p>
                <w:p w:rsidR="001A07EA" w:rsidRDefault="001A07EA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S                                                  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ZBS)=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55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YBL)=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25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SBT)=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35</w:t>
                  </w:r>
                  <w:r w:rsidRPr="00436684">
                    <w:rPr>
                      <w:sz w:val="24"/>
                      <w:szCs w:val="24"/>
                    </w:rPr>
                    <w:t>°</w:t>
                  </w:r>
                  <w:r>
                    <w:rPr>
                      <w:sz w:val="24"/>
                      <w:szCs w:val="24"/>
                    </w:rPr>
                    <w:t xml:space="preserve">  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ise</w:t>
                  </w:r>
                </w:p>
                <w:p w:rsidR="001A07EA" w:rsidRPr="00DC6C28" w:rsidRDefault="001A07EA" w:rsidP="00BA240B">
                  <w:pPr>
                    <w:rPr>
                      <w:rFonts w:ascii="Times New Roman" w:hAnsi="Times New Roman"/>
                      <w:sz w:val="28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L      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ZBL)=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155°</w:t>
                  </w:r>
                  <w:r>
                    <w:rPr>
                      <w:sz w:val="24"/>
                      <w:szCs w:val="24"/>
                    </w:rPr>
                    <w:t xml:space="preserve"> 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SBL)=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100°</w:t>
                  </w:r>
                  <w:r>
                    <w:rPr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s</w:t>
                  </w:r>
                  <w:r w:rsidRPr="00DC6C28">
                    <w:rPr>
                      <w:rFonts w:ascii="Times New Roman" w:hAnsi="Times New Roman"/>
                      <w:sz w:val="28"/>
                      <w:szCs w:val="24"/>
                    </w:rPr>
                    <w:t>(</w:t>
                  </w:r>
                  <w:r>
                    <w:rPr>
                      <w:rFonts w:ascii="Times New Roman" w:hAnsi="Times New Roman"/>
                      <w:sz w:val="28"/>
                      <w:szCs w:val="24"/>
                    </w:rPr>
                    <w:t>YBS)=</w:t>
                  </w:r>
                  <w:r w:rsidRPr="00DC6C28">
                    <w:rPr>
                      <w:sz w:val="24"/>
                      <w:szCs w:val="24"/>
                    </w:rPr>
                    <w:t xml:space="preserve"> </w:t>
                  </w:r>
                  <w:r w:rsidRPr="00092BEE">
                    <w:rPr>
                      <w:b/>
                      <w:sz w:val="24"/>
                      <w:szCs w:val="24"/>
                    </w:rPr>
                    <w:t>125°</w:t>
                  </w:r>
                </w:p>
                <w:p w:rsidR="001A07EA" w:rsidRDefault="001A07EA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                                                     </w:t>
                  </w:r>
                </w:p>
                <w:p w:rsidR="001A07EA" w:rsidRDefault="001A07EA" w:rsidP="00BA240B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Z                             B                       Y                                                                  </w:t>
                  </w:r>
                  <w:r w:rsidRPr="00092BEE">
                    <w:rPr>
                      <w:rFonts w:ascii="Times New Roman" w:hAnsi="Times New Roman"/>
                      <w:b/>
                      <w:sz w:val="28"/>
                      <w:szCs w:val="24"/>
                    </w:rPr>
                    <w:t>(2x3=6 puan)</w:t>
                  </w:r>
                </w:p>
                <w:p w:rsidR="001A07EA" w:rsidRDefault="001A07EA" w:rsidP="00BA240B"/>
              </w:txbxContent>
            </v:textbox>
            <w10:wrap anchorx="margin"/>
          </v:rect>
        </w:pict>
      </w:r>
    </w:p>
    <w:p w:rsidR="001A07EA" w:rsidRPr="00DC6C28" w:rsidRDefault="001A07EA" w:rsidP="00BA240B">
      <w:pPr>
        <w:rPr>
          <w:rFonts w:ascii="Times New Roman" w:hAnsi="Times New Roman"/>
          <w:sz w:val="28"/>
          <w:szCs w:val="28"/>
        </w:rPr>
      </w:pPr>
    </w:p>
    <w:p w:rsidR="001A07EA" w:rsidRPr="00DC6C28" w:rsidRDefault="001A07EA" w:rsidP="00BA240B">
      <w:pPr>
        <w:rPr>
          <w:rFonts w:ascii="Times New Roman" w:hAnsi="Times New Roman"/>
          <w:sz w:val="28"/>
          <w:szCs w:val="28"/>
        </w:rPr>
      </w:pPr>
    </w:p>
    <w:p w:rsidR="001A07EA" w:rsidRPr="00DC6C28" w:rsidRDefault="001A07EA" w:rsidP="00BA240B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line id="Düz Bağlayıcı 106" o:spid="_x0000_s1094" style="position:absolute;z-index:251688448;visibility:visible" from="96.9pt,25.45pt" to="110.4pt,2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" strokeweight=".5pt">
            <v:stroke joinstyle="miter"/>
          </v:line>
        </w:pict>
      </w:r>
    </w:p>
    <w:p w:rsidR="001A07EA" w:rsidRPr="00DC6C28" w:rsidRDefault="001A07EA" w:rsidP="00BA240B">
      <w:pPr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line id="Düz Bağlayıcı 107" o:spid="_x0000_s1095" style="position:absolute;z-index:251689472;visibility:visible" from="111.15pt,.85pt" to="111.1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" strokeweight=".5pt">
            <v:stroke joinstyle="miter"/>
          </v:line>
        </w:pict>
      </w:r>
    </w:p>
    <w:p w:rsidR="001A07EA" w:rsidRDefault="001A07EA" w:rsidP="00BA240B">
      <w:pPr>
        <w:rPr>
          <w:rFonts w:ascii="Times New Roman" w:hAnsi="Times New Roman"/>
          <w:sz w:val="28"/>
          <w:szCs w:val="28"/>
        </w:rPr>
      </w:pPr>
    </w:p>
    <w:p w:rsidR="001A07EA" w:rsidRPr="009A293D" w:rsidRDefault="001A07EA" w:rsidP="00BA240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7470"/>
        </w:tabs>
        <w:rPr>
          <w:rFonts w:ascii="Times New Roman" w:hAnsi="Times New Roman"/>
          <w:sz w:val="28"/>
          <w:szCs w:val="28"/>
        </w:rPr>
      </w:pPr>
      <w:r>
        <w:rPr>
          <w:noProof/>
          <w:lang w:eastAsia="tr-TR"/>
        </w:rPr>
        <w:pict>
          <v:shape id="Düz Ok Bağlayıcısı 108" o:spid="_x0000_s1096" type="#_x0000_t32" style="position:absolute;margin-left:427.45pt;margin-top:1.85pt;width:3.95pt;height:120.75pt;z-index:251690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" strokecolor="#ed7d31" strokeweight=".5pt">
            <v:stroke startarrow="block" endarrow="block" joinstyle="miter"/>
          </v:shape>
        </w:pict>
      </w:r>
      <w:r>
        <w:rPr>
          <w:noProof/>
          <w:lang w:eastAsia="tr-TR"/>
        </w:rPr>
        <w:pict>
          <v:line id="Düz Bağlayıcı 109" o:spid="_x0000_s1097" style="position:absolute;z-index:251691520;visibility:visible" from="429.9pt,14.6pt" to="443.4pt,3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rect id="Dikdörtgen 87" o:spid="_x0000_s1098" style="position:absolute;margin-left:337.65pt;margin-top:1.1pt;width:211.5pt;height:155.25pt;z-index:251675136;visibility:visible;mso-position-horizont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" fillcolor="window" strokecolor="#70ad47" strokeweight="1pt">
            <v:textbox>
              <w:txbxContent>
                <w:p w:rsidR="001A07EA" w:rsidRPr="008111E3" w:rsidRDefault="001A07EA" w:rsidP="00BA240B">
                  <w:r w:rsidRPr="008111E3">
                    <w:t xml:space="preserve">  .     .     .     .     .     .     .     .     .     .     .     </w:t>
                  </w:r>
                </w:p>
                <w:p w:rsidR="001A07EA" w:rsidRPr="008111E3" w:rsidRDefault="001A07EA" w:rsidP="00BA240B">
                  <w:r w:rsidRPr="008111E3">
                    <w:t xml:space="preserve">  .     .     .     .     .     .     .     .     .     .     .     </w:t>
                  </w:r>
                </w:p>
                <w:p w:rsidR="001A07EA" w:rsidRPr="008111E3" w:rsidRDefault="001A07EA" w:rsidP="00BA240B">
                  <w:r w:rsidRPr="008111E3">
                    <w:t xml:space="preserve">  .     .     .     .     .     .     .     .     .     .     .     </w:t>
                  </w:r>
                </w:p>
                <w:p w:rsidR="001A07EA" w:rsidRPr="008111E3" w:rsidRDefault="001A07EA" w:rsidP="00BA240B">
                  <w:r w:rsidRPr="008111E3">
                    <w:t xml:space="preserve">  .     .     .     .     .     .     .     .     .     .     .     </w:t>
                  </w:r>
                </w:p>
                <w:p w:rsidR="001A07EA" w:rsidRDefault="001A07EA" w:rsidP="00BA240B">
                  <w:r w:rsidRPr="008111E3">
                    <w:t xml:space="preserve">  .     .     .     .     .     .     .     .     .     .     . </w:t>
                  </w:r>
                </w:p>
                <w:p w:rsidR="001A07EA" w:rsidRDefault="001A07EA" w:rsidP="00BA240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  <w:r w:rsidRPr="00DD67EE">
                    <w:rPr>
                      <w:rFonts w:ascii="Times New Roman" w:hAnsi="Times New Roman"/>
                      <w:sz w:val="28"/>
                    </w:rPr>
                    <w:t>Verilen şeklin simetrisini çiziniz.</w:t>
                  </w:r>
                </w:p>
                <w:p w:rsidR="001A07EA" w:rsidRPr="00DD67EE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  <w:r w:rsidRPr="00DD67EE">
                    <w:rPr>
                      <w:rFonts w:ascii="Times New Roman" w:hAnsi="Times New Roman"/>
                      <w:sz w:val="28"/>
                    </w:rPr>
                    <w:t xml:space="preserve">    </w:t>
                  </w:r>
                  <w:r>
                    <w:rPr>
                      <w:rFonts w:ascii="Times New Roman" w:hAnsi="Times New Roman"/>
                      <w:sz w:val="28"/>
                    </w:rPr>
                    <w:t>(5 puan)</w:t>
                  </w:r>
                </w:p>
                <w:p w:rsidR="001A07EA" w:rsidRDefault="001A07EA" w:rsidP="00BA240B"/>
              </w:txbxContent>
            </v:textbox>
            <w10:wrap anchorx="margin"/>
          </v:rect>
        </w:pict>
      </w:r>
      <w:r>
        <w:rPr>
          <w:noProof/>
          <w:lang w:eastAsia="tr-TR"/>
        </w:rPr>
        <w:pict>
          <v:line id="Düz Bağlayıcı 88" o:spid="_x0000_s1099" style="position:absolute;flip:x;z-index:251676160;visibility:visible" from="412.65pt,14.6pt" to="428.95pt,3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shape id="Aşağı Ok 89" o:spid="_x0000_s1100" type="#_x0000_t67" style="position:absolute;margin-left:321.85pt;margin-top:1.05pt;width:14.25pt;height:117.75pt;z-index:251674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" adj="20293" fillcolor="#5b9bd5" strokecolor="#41719c" strokeweight="1pt"/>
        </w:pict>
      </w:r>
      <w:r>
        <w:rPr>
          <w:rFonts w:ascii="Times New Roman" w:hAnsi="Times New Roman"/>
          <w:sz w:val="28"/>
          <w:szCs w:val="28"/>
        </w:rPr>
        <w:tab/>
        <w:t xml:space="preserve">                                               </w:t>
      </w:r>
      <w:r>
        <w:rPr>
          <w:noProof/>
          <w:lang w:eastAsia="tr-TR"/>
        </w:rPr>
        <w:pict>
          <v:shape id="İkizkenar Üçgen 90" o:spid="_x0000_s1101" type="#_x0000_t5" style="position:absolute;margin-left:35.3pt;margin-top:4.6pt;width:83.5pt;height:130.65pt;rotation:90;z-index:25166899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" adj="7525" fillcolor="window" strokecolor="#70ad47" strokeweight="1pt">
            <v:textbox>
              <w:txbxContent>
                <w:p w:rsidR="001A07EA" w:rsidRDefault="001A07EA" w:rsidP="00BA240B">
                  <w:pPr>
                    <w:jc w:val="center"/>
                  </w:pPr>
                </w:p>
              </w:txbxContent>
            </v:textbox>
          </v:shape>
        </w:pict>
      </w:r>
      <w:r>
        <w:rPr>
          <w:rFonts w:ascii="Times New Roman" w:hAnsi="Times New Roman"/>
          <w:sz w:val="28"/>
          <w:szCs w:val="28"/>
        </w:rPr>
        <w:tab/>
      </w:r>
    </w:p>
    <w:p w:rsidR="001A07EA" w:rsidRPr="009A293D" w:rsidRDefault="001A07EA" w:rsidP="00BA240B">
      <w:pPr>
        <w:spacing w:after="0"/>
        <w:rPr>
          <w:sz w:val="24"/>
        </w:rPr>
      </w:pPr>
      <w:r>
        <w:rPr>
          <w:noProof/>
          <w:lang w:eastAsia="tr-TR"/>
        </w:rPr>
        <w:pict>
          <v:line id="Düz Bağlayıcı 111" o:spid="_x0000_s1102" style="position:absolute;z-index:251693568;visibility:visible" from="488.4pt,11.7pt" to="503.4pt,3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0" o:spid="_x0000_s1103" style="position:absolute;flip:y;z-index:251692544;visibility:visible" from="443.4pt,10.95pt" to="489.1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91" o:spid="_x0000_s1104" style="position:absolute;flip:x;z-index:251678208;visibility:visible" from="351.9pt,13.95pt" to="366.15pt,3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2" o:spid="_x0000_s1105" style="position:absolute;flip:x;z-index:251677184;visibility:visible" from="366.15pt,13.2pt" to="412.6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shape id="Serbest Form 93" o:spid="_x0000_s1106" style="position:absolute;margin-left:11.95pt;margin-top:6.5pt;width:9.35pt;height:15.0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8719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" path="m,190918c46055,171659,92110,152400,110532,120580,128954,88760,110532,,110532,r,l110532,e" filled="f" strokecolor="#41719c" strokeweight="1pt">
            <v:stroke joinstyle="miter"/>
            <v:path arrowok="t" o:connecttype="custom" o:connectlocs="0,190918;110532,120580;110532,0;110532,0;110532,0" o:connectangles="0,0,0,0,0"/>
          </v:shape>
        </w:pict>
      </w:r>
      <w:r w:rsidRPr="009A293D">
        <w:rPr>
          <w:sz w:val="24"/>
        </w:rPr>
        <w:t xml:space="preserve">E                                  </w:t>
      </w:r>
      <w:r>
        <w:rPr>
          <w:sz w:val="24"/>
        </w:rPr>
        <w:t xml:space="preserve">                           </w:t>
      </w:r>
      <w:r w:rsidRPr="009A293D">
        <w:rPr>
          <w:sz w:val="24"/>
        </w:rPr>
        <w:t xml:space="preserve"> </w:t>
      </w:r>
      <w:r w:rsidRPr="009A293D">
        <w:rPr>
          <w:rFonts w:ascii="Times New Roman" w:hAnsi="Times New Roman"/>
          <w:sz w:val="28"/>
        </w:rPr>
        <w:t>Yandaki üçgenin açılarına</w:t>
      </w:r>
      <w:r w:rsidRPr="009A293D">
        <w:rPr>
          <w:sz w:val="24"/>
        </w:rPr>
        <w:t xml:space="preserve">                                                                             </w:t>
      </w:r>
    </w:p>
    <w:p w:rsidR="001A07EA" w:rsidRPr="009A293D" w:rsidRDefault="001A07EA" w:rsidP="00BA240B">
      <w:pPr>
        <w:spacing w:after="0"/>
        <w:rPr>
          <w:sz w:val="24"/>
        </w:rPr>
      </w:pPr>
      <w:r>
        <w:rPr>
          <w:noProof/>
          <w:lang w:eastAsia="tr-TR"/>
        </w:rPr>
        <w:pict>
          <v:line id="Düz Bağlayıcı 112" o:spid="_x0000_s1107" style="position:absolute;flip:x;z-index:251694592;visibility:visible" from="488.4pt,17.4pt" to="504.15pt,3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shape id="Serbest Form 94" o:spid="_x0000_s1108" style="position:absolute;margin-left:113.05pt;margin-top:8.6pt;width:8.1pt;height:13.4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02751,17082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" path="m42461,c17340,25958,-7780,51917,2268,80387v10048,28470,100483,90435,100483,90435l102751,170822e" filled="f" strokecolor="#41719c" strokeweight="1pt">
            <v:stroke joinstyle="miter"/>
            <v:path arrowok="t" o:connecttype="custom" o:connectlocs="42461,0;2268,80387;102751,170822;102751,170822" o:connectangles="0,0,0,0"/>
          </v:shape>
        </w:pict>
      </w:r>
      <w:r w:rsidRPr="009A293D">
        <w:rPr>
          <w:sz w:val="24"/>
        </w:rPr>
        <w:t xml:space="preserve">                                                      H</w:t>
      </w:r>
      <w:r>
        <w:rPr>
          <w:sz w:val="24"/>
        </w:rPr>
        <w:t xml:space="preserve">        </w:t>
      </w:r>
      <w:r w:rsidRPr="009A293D">
        <w:rPr>
          <w:rFonts w:ascii="Times New Roman" w:hAnsi="Times New Roman"/>
          <w:sz w:val="28"/>
        </w:rPr>
        <w:t>bakarak verilmeyen</w:t>
      </w:r>
    </w:p>
    <w:p w:rsidR="001A07EA" w:rsidRPr="009A293D" w:rsidRDefault="001A07EA" w:rsidP="00BA240B">
      <w:pPr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line id="Düz Bağlayıcı 114" o:spid="_x0000_s1109" style="position:absolute;flip:x;z-index:251696640;visibility:visible" from="429.15pt,21.6pt" to="442.65pt,4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13" o:spid="_x0000_s1110" style="position:absolute;flip:x y;z-index:251695616;visibility:visible" from="441.9pt,20.85pt" to="488.4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95" o:spid="_x0000_s1111" style="position:absolute;z-index:251681280;visibility:visible" from="414.15pt,23.85pt" to="428.95pt,4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6" o:spid="_x0000_s1112" style="position:absolute;z-index:251680256;visibility:visible" from="365.4pt,22.35pt" to="413.4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" strokecolor="#4472c4" strokeweight="1.5pt">
            <v:stroke joinstyle="miter"/>
          </v:line>
        </w:pict>
      </w:r>
      <w:r>
        <w:rPr>
          <w:noProof/>
          <w:lang w:eastAsia="tr-TR"/>
        </w:rPr>
        <w:pict>
          <v:line id="Düz Bağlayıcı 97" o:spid="_x0000_s1113" style="position:absolute;z-index:251679232;visibility:visible" from="352.65pt,1.35pt" to="366.15pt,2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" strokecolor="#4472c4" strokeweight="1.5pt">
            <v:stroke joinstyle="miter"/>
          </v:line>
        </w:pict>
      </w:r>
      <w:r>
        <w:rPr>
          <w:sz w:val="24"/>
        </w:rPr>
        <w:t xml:space="preserve">                                                                  </w:t>
      </w:r>
      <w:r w:rsidRPr="009A293D">
        <w:rPr>
          <w:rFonts w:ascii="Times New Roman" w:hAnsi="Times New Roman"/>
          <w:sz w:val="28"/>
        </w:rPr>
        <w:t>açıyı bulunuz</w:t>
      </w:r>
      <w:r>
        <w:rPr>
          <w:rFonts w:ascii="Times New Roman" w:hAnsi="Times New Roman"/>
          <w:sz w:val="28"/>
        </w:rPr>
        <w:t>.</w:t>
      </w:r>
    </w:p>
    <w:p w:rsidR="001A07EA" w:rsidRPr="009A293D" w:rsidRDefault="001A07EA" w:rsidP="00BA240B">
      <w:pPr>
        <w:spacing w:after="0"/>
        <w:rPr>
          <w:rFonts w:ascii="Times New Roman" w:hAnsi="Times New Roman"/>
          <w:sz w:val="24"/>
        </w:rPr>
      </w:pPr>
      <w:r>
        <w:rPr>
          <w:noProof/>
          <w:lang w:eastAsia="tr-TR"/>
        </w:rPr>
        <w:pict>
          <v:shape id="Serbest Form 98" o:spid="_x0000_s1114" style="position:absolute;margin-left:12.9pt;margin-top:8.2pt;width:12pt;height:16.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51097,1909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" path="m,c58615,4186,117231,8373,140677,40193v23446,31820,,150725,,150725l140677,180870e" filled="f" strokecolor="#41719c" strokeweight="1pt">
            <v:stroke joinstyle="miter"/>
            <v:path arrowok="t" o:connecttype="custom" o:connectlocs="0,0;141890,44116;141890,209550;141890,198521" o:connectangles="0,0,0,0"/>
          </v:shape>
        </w:pict>
      </w:r>
      <w:r>
        <w:rPr>
          <w:sz w:val="24"/>
        </w:rPr>
        <w:t xml:space="preserve">                                            </w:t>
      </w:r>
      <w:r w:rsidRPr="009A293D">
        <w:rPr>
          <w:rFonts w:ascii="Times New Roman" w:hAnsi="Times New Roman"/>
          <w:sz w:val="28"/>
        </w:rPr>
        <w:t>s(E) =65°</w:t>
      </w:r>
      <w:r>
        <w:rPr>
          <w:rFonts w:ascii="Times New Roman" w:hAnsi="Times New Roman"/>
          <w:sz w:val="28"/>
        </w:rPr>
        <w:t xml:space="preserve">  , </w:t>
      </w:r>
      <w:r w:rsidRPr="009A293D">
        <w:rPr>
          <w:rFonts w:ascii="Times New Roman" w:hAnsi="Times New Roman"/>
          <w:sz w:val="28"/>
        </w:rPr>
        <w:t xml:space="preserve"> s(H)= 40°  </w:t>
      </w:r>
      <w:r w:rsidRPr="009A293D">
        <w:rPr>
          <w:rFonts w:ascii="Times New Roman" w:hAnsi="Times New Roman"/>
          <w:sz w:val="24"/>
        </w:rPr>
        <w:t xml:space="preserve">  </w:t>
      </w:r>
      <w:r w:rsidRPr="009A293D">
        <w:rPr>
          <w:rFonts w:ascii="Times New Roman" w:hAnsi="Times New Roman"/>
          <w:sz w:val="28"/>
        </w:rPr>
        <w:t xml:space="preserve">ise </w:t>
      </w:r>
      <w:r>
        <w:rPr>
          <w:rFonts w:ascii="Times New Roman" w:hAnsi="Times New Roman"/>
          <w:sz w:val="24"/>
        </w:rPr>
        <w:t xml:space="preserve"> </w:t>
      </w:r>
      <w:r w:rsidRPr="009A293D">
        <w:rPr>
          <w:rFonts w:ascii="Times New Roman" w:hAnsi="Times New Roman"/>
          <w:sz w:val="24"/>
        </w:rPr>
        <w:t xml:space="preserve">                                                                              </w:t>
      </w:r>
    </w:p>
    <w:p w:rsidR="001A07EA" w:rsidRDefault="001A07EA" w:rsidP="00BA240B">
      <w:pPr>
        <w:rPr>
          <w:sz w:val="24"/>
        </w:rPr>
      </w:pPr>
      <w:r>
        <w:rPr>
          <w:noProof/>
          <w:lang w:eastAsia="tr-TR"/>
        </w:rPr>
        <w:pict>
          <v:shape id="Sağ Ok 99" o:spid="_x0000_s1115" type="#_x0000_t13" style="position:absolute;margin-left:-14.1pt;margin-top:12.6pt;width:348pt;height:14.25pt;z-index:2516730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" adj="21158" fillcolor="#5b9bd5" strokecolor="#41719c" strokeweight="1pt"/>
        </w:pict>
      </w:r>
      <w:r w:rsidRPr="009A293D">
        <w:rPr>
          <w:sz w:val="24"/>
        </w:rPr>
        <w:t xml:space="preserve">D           </w:t>
      </w:r>
      <w:r>
        <w:rPr>
          <w:sz w:val="24"/>
        </w:rPr>
        <w:t xml:space="preserve">                            </w:t>
      </w:r>
      <w:r w:rsidRPr="009A293D">
        <w:rPr>
          <w:sz w:val="24"/>
        </w:rPr>
        <w:t xml:space="preserve">  </w:t>
      </w:r>
      <w:r w:rsidRPr="009A293D">
        <w:rPr>
          <w:rFonts w:ascii="Times New Roman" w:hAnsi="Times New Roman"/>
          <w:sz w:val="28"/>
        </w:rPr>
        <w:t xml:space="preserve">s(D)= </w:t>
      </w:r>
      <w:r w:rsidRPr="005E27E6">
        <w:rPr>
          <w:rFonts w:ascii="Times New Roman" w:hAnsi="Times New Roman"/>
          <w:b/>
          <w:sz w:val="28"/>
        </w:rPr>
        <w:t>75°</w:t>
      </w:r>
      <w:r w:rsidRPr="009A293D">
        <w:rPr>
          <w:sz w:val="28"/>
        </w:rPr>
        <w:t xml:space="preserve">     </w:t>
      </w:r>
      <w:r>
        <w:rPr>
          <w:sz w:val="28"/>
        </w:rPr>
        <w:t>?</w:t>
      </w:r>
      <w:r w:rsidRPr="009A293D">
        <w:rPr>
          <w:sz w:val="28"/>
        </w:rPr>
        <w:t xml:space="preserve">             </w:t>
      </w:r>
      <w:r w:rsidRPr="005E27E6">
        <w:rPr>
          <w:rFonts w:ascii="Times New Roman" w:hAnsi="Times New Roman"/>
          <w:b/>
          <w:sz w:val="28"/>
        </w:rPr>
        <w:t>(5 puan)</w:t>
      </w:r>
      <w:r w:rsidRPr="009A293D">
        <w:rPr>
          <w:rFonts w:ascii="Times New Roman" w:hAnsi="Times New Roman"/>
          <w:sz w:val="28"/>
        </w:rPr>
        <w:t xml:space="preserve"> </w:t>
      </w:r>
      <w:r w:rsidRPr="009A293D">
        <w:rPr>
          <w:sz w:val="28"/>
        </w:rPr>
        <w:t xml:space="preserve">                                     </w:t>
      </w:r>
      <w:r>
        <w:rPr>
          <w:sz w:val="28"/>
        </w:rPr>
        <w:t>Verilen</w:t>
      </w:r>
    </w:p>
    <w:p w:rsidR="001A07EA" w:rsidRDefault="001A07EA" w:rsidP="00BA240B">
      <w:pPr>
        <w:rPr>
          <w:sz w:val="24"/>
        </w:rPr>
      </w:pPr>
    </w:p>
    <w:p w:rsidR="001A07EA" w:rsidRDefault="001A07EA" w:rsidP="00BA240B">
      <w:pPr>
        <w:rPr>
          <w:sz w:val="24"/>
        </w:rPr>
      </w:pPr>
      <w:r>
        <w:rPr>
          <w:noProof/>
          <w:lang w:eastAsia="tr-TR"/>
        </w:rPr>
        <w:pict>
          <v:shape id="Sağ Ok Belirtme Çizgisi 100" o:spid="_x0000_s1116" type="#_x0000_t78" style="position:absolute;margin-left:147.9pt;margin-top:46.35pt;width:114pt;height:1in;z-index:2516843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" adj="14035,,18189" fillcolor="window" strokecolor="#70ad47" strokeweight="1pt"/>
        </w:pict>
      </w:r>
      <w:r>
        <w:rPr>
          <w:noProof/>
          <w:lang w:eastAsia="tr-TR"/>
        </w:rPr>
        <w:pict>
          <v:shape id="Sol Sağ Yukarı Ok 101" o:spid="_x0000_s1117" style="position:absolute;margin-left:17.4pt;margin-top:41.1pt;width:108.75pt;height:70.5pt;z-index:251683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381125,895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" path="m,671513l223838,447675r,111919l578644,559594r,-335756l466725,223838,690563,,914400,223838r-111919,l802481,559594r354807,l1157288,447675r223837,223838l1157288,895350r,-111919l223838,783431r,111919l,671513xe" fillcolor="window" strokecolor="#70ad47" strokeweight="1pt">
            <v:stroke joinstyle="miter"/>
            <v:path arrowok="t" o:connecttype="custom" o:connectlocs="0,671513;223838,447675;223838,559594;578644,559594;578644,223838;466725,223838;690563,0;914400,223838;802481,223838;802481,559594;1157288,559594;1157288,447675;1381125,671513;1157288,895350;1157288,783431;223838,783431;223838,895350;0,671513" o:connectangles="0,0,0,0,0,0,0,0,0,0,0,0,0,0,0,0,0,0"/>
          </v:shape>
        </w:pict>
      </w:r>
      <w:r>
        <w:rPr>
          <w:noProof/>
          <w:lang w:eastAsia="tr-TR"/>
        </w:rPr>
        <w:pict>
          <v:shape id="5-Nokta Yıldız 102" o:spid="_x0000_s1118" style="position:absolute;margin-left:280.65pt;margin-top:41.1pt;width:87pt;height:76.5pt;z-index:251685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04900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" path="m1,371098r422036,3l552450,,682863,371101r422036,-3l763463,600448,893882,971548,552450,742193,211018,971548,341437,600448,1,371098xe" fillcolor="window" strokecolor="#70ad47" strokeweight="1pt">
            <v:stroke joinstyle="miter"/>
            <v:path arrowok="t" o:connecttype="custom" o:connectlocs="1,371098;422037,371101;552450,0;682863,371101;1104899,371098;763463,600448;893882,971548;552450,742193;211018,971548;341437,600448;1,371098" o:connectangles="0,0,0,0,0,0,0,0,0,0,0"/>
          </v:shape>
        </w:pict>
      </w:r>
      <w:r>
        <w:rPr>
          <w:noProof/>
          <w:lang w:eastAsia="tr-TR"/>
        </w:rPr>
        <w:pict>
          <v:shape id="Silindir 103" o:spid="_x0000_s1119" type="#_x0000_t22" style="position:absolute;margin-left:406.65pt;margin-top:47.1pt;width:88.5pt;height:75.5pt;z-index:2516864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" fillcolor="window" strokecolor="#70ad47" strokeweight="1pt">
            <v:stroke joinstyle="miter"/>
          </v:shape>
        </w:pict>
      </w:r>
      <w:r>
        <w:rPr>
          <w:noProof/>
          <w:lang w:eastAsia="tr-TR"/>
        </w:rPr>
        <w:pict>
          <v:rect id="Dikdörtgen 104" o:spid="_x0000_s1120" style="position:absolute;margin-left:9.9pt;margin-top:12.6pt;width:509.25pt;height:130.5pt;z-index:2516823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" fillcolor="window" strokecolor="#70ad47" strokeweight="1pt">
            <v:textbox>
              <w:txbxContent>
                <w:p w:rsidR="001A07EA" w:rsidRDefault="001A07EA" w:rsidP="00BA240B">
                  <w:pPr>
                    <w:spacing w:after="0"/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Verilen şekillerin simetri doğrularını çiziniz. </w:t>
                  </w:r>
                  <w:r w:rsidRPr="009E50FC">
                    <w:rPr>
                      <w:rFonts w:ascii="Times New Roman" w:hAnsi="Times New Roman"/>
                      <w:b/>
                      <w:sz w:val="28"/>
                    </w:rPr>
                    <w:t>(2x4=8 puan)</w:t>
                  </w:r>
                </w:p>
                <w:p w:rsidR="001A07EA" w:rsidRDefault="001A07EA" w:rsidP="00BA240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spacing w:after="0"/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Pr="003A1372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</w:p>
    <w:p w:rsidR="001A07EA" w:rsidRPr="00AB5328" w:rsidRDefault="001A07EA" w:rsidP="00BA240B">
      <w:pPr>
        <w:rPr>
          <w:sz w:val="24"/>
        </w:rPr>
      </w:pPr>
      <w:r>
        <w:rPr>
          <w:noProof/>
          <w:lang w:eastAsia="tr-TR"/>
        </w:rPr>
        <w:pict>
          <v:shape id="Düz Ok Bağlayıcısı 119" o:spid="_x0000_s1121" type="#_x0000_t32" style="position:absolute;margin-left:448.65pt;margin-top:15.05pt;width:.75pt;height:97.5pt;z-index:251701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" strokeweight="1.5pt">
            <v:stroke startarrow="block" endarrow="block" joinstyle="miter"/>
          </v:shape>
        </w:pict>
      </w:r>
      <w:r>
        <w:rPr>
          <w:noProof/>
          <w:lang w:eastAsia="tr-TR"/>
        </w:rPr>
        <w:pict>
          <v:shape id="Düz Ok Bağlayıcısı 118" o:spid="_x0000_s1122" type="#_x0000_t32" style="position:absolute;margin-left:323.4pt;margin-top:7.5pt;width:1.5pt;height:92.25pt;flip:x;z-index:2517007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" strokeweight="1.5pt">
            <v:stroke startarrow="block" endarrow="block" joinstyle="miter"/>
          </v:shape>
        </w:pict>
      </w:r>
      <w:r>
        <w:rPr>
          <w:noProof/>
          <w:lang w:eastAsia="tr-TR"/>
        </w:rPr>
        <w:pict>
          <v:shape id="Düz Ok Bağlayıcısı 116" o:spid="_x0000_s1123" type="#_x0000_t32" style="position:absolute;margin-left:71.4pt;margin-top:3.8pt;width:.75pt;height:92.25pt;z-index:2516986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" strokeweight="1.5pt">
            <v:stroke startarrow="block" endarrow="block" joinstyle="miter"/>
          </v:shape>
        </w:pict>
      </w:r>
    </w:p>
    <w:p w:rsidR="001A07EA" w:rsidRPr="00AB5328" w:rsidRDefault="001A07EA" w:rsidP="00BA240B">
      <w:pPr>
        <w:rPr>
          <w:sz w:val="24"/>
        </w:rPr>
      </w:pPr>
    </w:p>
    <w:p w:rsidR="001A07EA" w:rsidRPr="00AB5328" w:rsidRDefault="001A07EA" w:rsidP="00BA240B">
      <w:pPr>
        <w:rPr>
          <w:sz w:val="24"/>
        </w:rPr>
      </w:pPr>
      <w:r>
        <w:rPr>
          <w:noProof/>
          <w:lang w:eastAsia="tr-TR"/>
        </w:rPr>
        <w:pict>
          <v:shape id="Düz Ok Bağlayıcısı 117" o:spid="_x0000_s1124" type="#_x0000_t32" style="position:absolute;margin-left:135.15pt;margin-top:10.15pt;width:135pt;height:.75pt;flip:x y;z-index:2516997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" strokeweight=".5pt">
            <v:stroke startarrow="block" endarrow="block" joinstyle="miter"/>
          </v:shape>
        </w:pict>
      </w:r>
    </w:p>
    <w:p w:rsidR="001A07EA" w:rsidRPr="00AB5328" w:rsidRDefault="001A07EA" w:rsidP="00BA240B">
      <w:pPr>
        <w:rPr>
          <w:sz w:val="24"/>
        </w:rPr>
      </w:pPr>
    </w:p>
    <w:p w:rsidR="001A07EA" w:rsidRPr="00AB5328" w:rsidRDefault="001A07EA" w:rsidP="00BA240B">
      <w:pPr>
        <w:rPr>
          <w:sz w:val="24"/>
        </w:rPr>
      </w:pPr>
    </w:p>
    <w:p w:rsidR="001A07EA" w:rsidRPr="00AB5328" w:rsidRDefault="001A07EA" w:rsidP="00BA240B">
      <w:pPr>
        <w:rPr>
          <w:sz w:val="24"/>
        </w:rPr>
      </w:pPr>
      <w:r>
        <w:rPr>
          <w:noProof/>
          <w:lang w:eastAsia="tr-TR"/>
        </w:rPr>
        <w:pict>
          <v:rect id="Dikdörtgen 105" o:spid="_x0000_s1125" style="position:absolute;margin-left:10.65pt;margin-top:13pt;width:507.75pt;height:116.25pt;z-index:2516874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" fillcolor="window" strokecolor="#70ad47" strokeweight="1pt">
            <v:textbox>
              <w:txbxContent>
                <w:p w:rsidR="001A07EA" w:rsidRDefault="001A07EA" w:rsidP="00BA240B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AB5328">
                    <w:rPr>
                      <w:rFonts w:ascii="Times New Roman" w:hAnsi="Times New Roman"/>
                      <w:sz w:val="28"/>
                    </w:rPr>
                    <w:t>Noktalı yerlere istenilen açılara örnek çiziniz.</w:t>
                  </w:r>
                  <w:r>
                    <w:rPr>
                      <w:rFonts w:ascii="Times New Roman" w:hAnsi="Times New Roman"/>
                      <w:sz w:val="28"/>
                    </w:rPr>
                    <w:t xml:space="preserve">  (7 puan )</w:t>
                  </w: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…………………..       ………………….     …………………      …………………..</w:t>
                  </w:r>
                </w:p>
                <w:p w:rsidR="001A07EA" w:rsidRDefault="001A07EA" w:rsidP="00BA240B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 xml:space="preserve">     geniş açı                     doğru açı                     dik açı                        dar açı</w:t>
                  </w:r>
                </w:p>
                <w:p w:rsidR="001A07EA" w:rsidRPr="00AB5328" w:rsidRDefault="001A07EA" w:rsidP="00BA240B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xbxContent>
            </v:textbox>
          </v:rect>
        </w:pict>
      </w:r>
    </w:p>
    <w:p w:rsidR="001A07EA" w:rsidRPr="00AB5328" w:rsidRDefault="001A07EA" w:rsidP="00BA240B">
      <w:pPr>
        <w:rPr>
          <w:sz w:val="24"/>
        </w:rPr>
      </w:pPr>
      <w:r>
        <w:rPr>
          <w:noProof/>
          <w:lang w:eastAsia="tr-TR"/>
        </w:rPr>
        <w:pict>
          <v:shape id="Düz Ok Bağlayıcısı 126" o:spid="_x0000_s1126" type="#_x0000_t32" style="position:absolute;margin-left:399.15pt;margin-top:19.95pt;width:32.25pt;height:35.25pt;flip:x y;z-index:251707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27" o:spid="_x0000_s1127" type="#_x0000_t32" style="position:absolute;margin-left:427.65pt;margin-top:12.45pt;width:3.6pt;height:42pt;flip:x y;z-index:251708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24" o:spid="_x0000_s1128" type="#_x0000_t32" style="position:absolute;margin-left:292.65pt;margin-top:9.45pt;width:0;height:45pt;flip:y;z-index:251705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" strokecolor="#5b9bd5" strokeweight=".5pt">
            <v:stroke endarrow="block" joinstyle="miter"/>
          </v:shape>
        </w:pict>
      </w:r>
    </w:p>
    <w:p w:rsidR="001A07EA" w:rsidRPr="00AB5328" w:rsidRDefault="001A07EA" w:rsidP="00BA240B">
      <w:pPr>
        <w:rPr>
          <w:sz w:val="24"/>
        </w:rPr>
      </w:pPr>
      <w:r>
        <w:rPr>
          <w:noProof/>
          <w:lang w:eastAsia="tr-TR"/>
        </w:rPr>
        <w:pict>
          <v:line id="Düz Bağlayıcı 134" o:spid="_x0000_s1129" style="position:absolute;z-index:251715072;visibility:visible" from="308.4pt,20.85pt" to="309.9pt,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line id="Düz Bağlayıcı 133" o:spid="_x0000_s1130" style="position:absolute;z-index:251714048;visibility:visible" from="293.4pt,20.1pt" to="308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" strokecolor="#5b9bd5" strokeweight=".5pt">
            <v:stroke joinstyle="miter"/>
          </v:line>
        </w:pict>
      </w:r>
      <w:r>
        <w:rPr>
          <w:noProof/>
          <w:lang w:eastAsia="tr-TR"/>
        </w:rPr>
        <w:pict>
          <v:shape id="Serbest Form 132" o:spid="_x0000_s1131" style="position:absolute;margin-left:420.9pt;margin-top:11.05pt;width:9pt;height:7.55pt;z-index:251713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114300,96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" path="m,96026c23812,52369,47625,8713,66675,776v19050,-7937,47625,47625,47625,47625l114300,48401e" filled="f" strokecolor="#1f4d78" strokeweight="1pt">
            <v:stroke joinstyle="miter"/>
            <v:path arrowok="t" o:connecttype="custom" o:connectlocs="0,96026;66675,776;114300,48401;114300,48401" o:connectangles="0,0,0,0"/>
          </v:shape>
        </w:pict>
      </w:r>
      <w:r>
        <w:rPr>
          <w:noProof/>
          <w:lang w:eastAsia="tr-TR"/>
        </w:rPr>
        <w:pict>
          <v:shape id="Serbest Form 130" o:spid="_x0000_s1132" style="position:absolute;margin-left:189.9pt;margin-top:4.95pt;width:22.55pt;height:13.65pt;z-index:251712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86478,173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" path="m,173573c11906,104516,23813,35460,66675,11648,109538,-12165,220662,3710,257175,30698v36513,26988,28575,142875,28575,142875l285750,173573e" filled="f" strokecolor="#1f4d78" strokeweight="1pt">
            <v:stroke joinstyle="miter"/>
            <v:path arrowok="t" o:connecttype="custom" o:connectlocs="0,173573;66675,11648;257175,30698;285750,173573;285750,173573" o:connectangles="0,0,0,0,0"/>
          </v:shape>
        </w:pict>
      </w:r>
      <w:r>
        <w:rPr>
          <w:noProof/>
          <w:lang w:eastAsia="tr-TR"/>
        </w:rPr>
        <w:pict>
          <v:shape id="Serbest Form 129" o:spid="_x0000_s1133" style="position:absolute;margin-left:57.9pt;margin-top:15.6pt;width:23.25pt;height:9pt;z-index:2517109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295275,114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" path="m,114300c51594,57150,103188,,152400,v49212,,142875,114300,142875,114300l295275,114300e" filled="f" strokecolor="#1f4d78" strokeweight="1pt">
            <v:stroke joinstyle="miter"/>
            <v:path arrowok="t" o:connecttype="custom" o:connectlocs="0,114300;152400,0;295275,114300;295275,114300" o:connectangles="0,0,0,0"/>
          </v:shape>
        </w:pict>
      </w:r>
      <w:r>
        <w:rPr>
          <w:noProof/>
          <w:lang w:eastAsia="tr-TR"/>
        </w:rPr>
        <w:pict>
          <v:shape id="Düz Ok Bağlayıcısı 123" o:spid="_x0000_s1134" type="#_x0000_t32" style="position:absolute;margin-left:163.65pt;margin-top:17.85pt;width:81pt;height:.75pt;flip:y;z-index:251704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" strokecolor="#5b9bd5" strokeweight=".5pt">
            <v:stroke startarrow="block" endarrow="block" joinstyle="miter"/>
          </v:shape>
        </w:pict>
      </w:r>
      <w:r>
        <w:rPr>
          <w:noProof/>
          <w:lang w:eastAsia="tr-TR"/>
        </w:rPr>
        <w:pict>
          <v:oval id="Oval 128" o:spid="_x0000_s1135" style="position:absolute;margin-left:197.4pt;margin-top:15.6pt;width:9pt;height:4.5pt;z-index:25170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" fillcolor="black" strokeweight="1pt">
            <v:stroke joinstyle="miter"/>
          </v:oval>
        </w:pict>
      </w:r>
      <w:r>
        <w:rPr>
          <w:noProof/>
          <w:lang w:eastAsia="tr-TR"/>
        </w:rPr>
        <w:pict>
          <v:shape id="Düz Ok Bağlayıcısı 122" o:spid="_x0000_s1136" type="#_x0000_t32" style="position:absolute;margin-left:15.9pt;margin-top:8.1pt;width:48.75pt;height:19.5pt;flip:x y;z-index:251703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" strokecolor="#5b9bd5" strokeweight=".5pt">
            <v:stroke endarrow="block" joinstyle="miter"/>
          </v:shape>
        </w:pict>
      </w:r>
      <w:r>
        <w:rPr>
          <w:noProof/>
          <w:lang w:eastAsia="tr-TR"/>
        </w:rPr>
        <w:pict>
          <v:shape id="Düz Ok Bağlayıcısı 121" o:spid="_x0000_s1137" type="#_x0000_t32" style="position:absolute;margin-left:64.65pt;margin-top:14.1pt;width:66pt;height:13.5pt;flip:y;z-index:251702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" strokecolor="#5b9bd5" strokeweight=".5pt">
            <v:stroke endarrow="block" joinstyle="miter"/>
          </v:shape>
        </w:pict>
      </w:r>
    </w:p>
    <w:p w:rsidR="001A07EA" w:rsidRPr="00AB5328" w:rsidRDefault="001A07EA" w:rsidP="00BA240B">
      <w:pPr>
        <w:rPr>
          <w:sz w:val="24"/>
        </w:rPr>
      </w:pPr>
      <w:r>
        <w:rPr>
          <w:noProof/>
          <w:lang w:eastAsia="tr-TR"/>
        </w:rPr>
        <w:pict>
          <v:shape id="Düz Ok Bağlayıcısı 125" o:spid="_x0000_s1138" type="#_x0000_t32" style="position:absolute;margin-left:292.65pt;margin-top:6.8pt;width:54pt;height:.75pt;z-index:251706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" strokecolor="#5b9bd5" strokeweight=".5pt">
            <v:stroke endarrow="block" joinstyle="miter"/>
          </v:shape>
        </w:pict>
      </w:r>
    </w:p>
    <w:p w:rsidR="001A07EA" w:rsidRPr="00AB5328" w:rsidRDefault="001A07EA" w:rsidP="00BA240B">
      <w:pPr>
        <w:rPr>
          <w:sz w:val="24"/>
        </w:rPr>
      </w:pPr>
    </w:p>
    <w:p w:rsidR="001A07EA" w:rsidRDefault="001A07EA" w:rsidP="00BA240B">
      <w:pPr>
        <w:rPr>
          <w:sz w:val="24"/>
        </w:rPr>
      </w:pPr>
    </w:p>
    <w:p w:rsidR="001A07EA" w:rsidRPr="00AB5328" w:rsidRDefault="001A07EA" w:rsidP="00BA240B">
      <w:pPr>
        <w:jc w:val="center"/>
        <w:rPr>
          <w:rFonts w:ascii="Times New Roman" w:hAnsi="Times New Roman"/>
          <w:sz w:val="28"/>
        </w:rPr>
      </w:pPr>
      <w:r w:rsidRPr="00AB5328">
        <w:rPr>
          <w:rFonts w:ascii="Times New Roman" w:hAnsi="Times New Roman"/>
          <w:sz w:val="28"/>
        </w:rPr>
        <w:t>NOT: SÜRE 4O DAKİKADIR.   TOPLAM 100 PUANDIR.</w:t>
      </w:r>
    </w:p>
    <w:p w:rsidR="001A07EA" w:rsidRPr="00AB5328" w:rsidRDefault="001A07EA" w:rsidP="00BA240B">
      <w:pPr>
        <w:jc w:val="center"/>
        <w:rPr>
          <w:rFonts w:ascii="Times New Roman" w:hAnsi="Times New Roman"/>
          <w:sz w:val="28"/>
        </w:rPr>
      </w:pPr>
      <w:r w:rsidRPr="00AB5328">
        <w:rPr>
          <w:rFonts w:ascii="Times New Roman" w:hAnsi="Times New Roman"/>
          <w:sz w:val="28"/>
        </w:rPr>
        <w:t>K   O   L   A   Y      G   E   L   S   İ   N</w:t>
      </w:r>
      <w:r>
        <w:rPr>
          <w:rFonts w:ascii="Times New Roman" w:hAnsi="Times New Roman"/>
          <w:sz w:val="28"/>
        </w:rPr>
        <w:t xml:space="preserve"> </w:t>
      </w:r>
      <w:hyperlink r:id="rId5" w:history="1">
        <w:r w:rsidRPr="002A30C1">
          <w:rPr>
            <w:rStyle w:val="Hyperlink"/>
            <w:sz w:val="24"/>
            <w:szCs w:val="24"/>
          </w:rPr>
          <w:t>www.sorubak.com</w:t>
        </w:r>
      </w:hyperlink>
    </w:p>
    <w:p w:rsidR="001A07EA" w:rsidRPr="00AB5328" w:rsidRDefault="001A07EA" w:rsidP="00AB5328">
      <w:pPr>
        <w:jc w:val="center"/>
        <w:rPr>
          <w:rFonts w:ascii="Times New Roman" w:hAnsi="Times New Roman"/>
          <w:sz w:val="28"/>
        </w:rPr>
      </w:pPr>
      <w:bookmarkStart w:id="0" w:name="_GoBack"/>
      <w:bookmarkEnd w:id="0"/>
    </w:p>
    <w:sectPr w:rsidR="001A07EA" w:rsidRPr="00AB5328" w:rsidSect="00813B8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A2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1627A"/>
    <w:multiLevelType w:val="hybridMultilevel"/>
    <w:tmpl w:val="2B329288"/>
    <w:lvl w:ilvl="0" w:tplc="FAA67F18">
      <w:start w:val="1"/>
      <w:numFmt w:val="upperLetter"/>
      <w:lvlText w:val="%1)"/>
      <w:lvlJc w:val="left"/>
      <w:pPr>
        <w:ind w:left="720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13B8C"/>
    <w:rsid w:val="00063DA0"/>
    <w:rsid w:val="0008480E"/>
    <w:rsid w:val="00092BEE"/>
    <w:rsid w:val="00103DFE"/>
    <w:rsid w:val="001A07EA"/>
    <w:rsid w:val="001A7FB2"/>
    <w:rsid w:val="001E5597"/>
    <w:rsid w:val="002061FA"/>
    <w:rsid w:val="00231931"/>
    <w:rsid w:val="00236EAD"/>
    <w:rsid w:val="002702EB"/>
    <w:rsid w:val="00291FDA"/>
    <w:rsid w:val="002A30C1"/>
    <w:rsid w:val="0031131E"/>
    <w:rsid w:val="0034297F"/>
    <w:rsid w:val="003A1372"/>
    <w:rsid w:val="00424EE5"/>
    <w:rsid w:val="00436684"/>
    <w:rsid w:val="005B73C1"/>
    <w:rsid w:val="005E27E6"/>
    <w:rsid w:val="006032EA"/>
    <w:rsid w:val="00744BA4"/>
    <w:rsid w:val="007D01EF"/>
    <w:rsid w:val="007D415E"/>
    <w:rsid w:val="007E69A8"/>
    <w:rsid w:val="007F69D0"/>
    <w:rsid w:val="008111E3"/>
    <w:rsid w:val="00813B8C"/>
    <w:rsid w:val="009A293D"/>
    <w:rsid w:val="009E50FC"/>
    <w:rsid w:val="00AB5328"/>
    <w:rsid w:val="00AC7589"/>
    <w:rsid w:val="00B45A7D"/>
    <w:rsid w:val="00BA240B"/>
    <w:rsid w:val="00C17ED8"/>
    <w:rsid w:val="00C26D0A"/>
    <w:rsid w:val="00C419D4"/>
    <w:rsid w:val="00C95F33"/>
    <w:rsid w:val="00D16496"/>
    <w:rsid w:val="00DC6C28"/>
    <w:rsid w:val="00DC788C"/>
    <w:rsid w:val="00DD67EE"/>
    <w:rsid w:val="00E7463D"/>
    <w:rsid w:val="00F57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63D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7463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2319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31931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rsid w:val="00AC7589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166</TotalTime>
  <Pages>4</Pages>
  <Words>1164</Words>
  <Characters>6639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mustafa pusal</dc:creator>
  <cp:keywords>www.sorubak.com</cp:keywords>
  <dc:description/>
  <cp:lastModifiedBy>edanur</cp:lastModifiedBy>
  <cp:revision>21</cp:revision>
  <cp:lastPrinted>2014-10-17T21:14:00Z</cp:lastPrinted>
  <dcterms:created xsi:type="dcterms:W3CDTF">2014-10-17T19:04:00Z</dcterms:created>
  <dcterms:modified xsi:type="dcterms:W3CDTF">2014-10-19T18:39:00Z</dcterms:modified>
</cp:coreProperties>
</file>