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6FD" w:rsidRPr="00A25520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 xml:space="preserve">Adı  - Soyadı  : …………………………………….. </w:t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 xml:space="preserve">2014- 2015 / TEVFİK FİKRET K.  İLKOKULU  4 / A SINIFI MATEMATİK DERSİ 1. DÖNEM 2. YAZILI     </w:t>
      </w:r>
    </w:p>
    <w:p w:rsidR="002806FD" w:rsidRPr="00A25520" w:rsidRDefault="002806FD" w:rsidP="002F62F5">
      <w:pPr>
        <w:spacing w:after="0" w:line="240" w:lineRule="auto"/>
        <w:rPr>
          <w:b/>
          <w:color w:val="000000"/>
          <w:sz w:val="24"/>
          <w:szCs w:val="24"/>
        </w:rPr>
      </w:pPr>
    </w:p>
    <w:p w:rsidR="002806FD" w:rsidRPr="00A25520" w:rsidRDefault="002806FD" w:rsidP="00E25A90">
      <w:pPr>
        <w:pStyle w:val="ListParagraph"/>
        <w:numPr>
          <w:ilvl w:val="0"/>
          <w:numId w:val="3"/>
        </w:numPr>
        <w:spacing w:after="0" w:line="240" w:lineRule="auto"/>
        <w:rPr>
          <w:b/>
          <w:color w:val="000000"/>
          <w:sz w:val="24"/>
          <w:szCs w:val="24"/>
        </w:rPr>
      </w:pPr>
      <w:r w:rsidRPr="00A25520">
        <w:rPr>
          <w:b/>
          <w:color w:val="000000"/>
          <w:sz w:val="24"/>
          <w:szCs w:val="24"/>
        </w:rPr>
        <w:t>Aşağıdaki sayının basamak adlarını yazınız. (10P)</w:t>
      </w:r>
    </w:p>
    <w:p w:rsidR="002806FD" w:rsidRPr="00A25520" w:rsidRDefault="002806FD" w:rsidP="00956DA9">
      <w:pPr>
        <w:spacing w:after="0" w:line="240" w:lineRule="auto"/>
        <w:rPr>
          <w:b/>
          <w:color w:val="000000"/>
          <w:sz w:val="24"/>
          <w:szCs w:val="24"/>
        </w:rPr>
      </w:pPr>
      <w:r>
        <w:rPr>
          <w:noProof/>
        </w:rPr>
        <w:pict>
          <v:group id="Group 121" o:spid="_x0000_s1026" style="position:absolute;margin-left:42pt;margin-top:14.5pt;width:28.95pt;height:71pt;z-index:251645952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">
            <v:line id="Line 122" o:spid="_x0000_s1027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3H/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MHyD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dx/zDAAAA2wAAAA8AAAAAAAAAAAAA&#10;AAAAoQIAAGRycy9kb3ducmV2LnhtbFBLBQYAAAAABAAEAPkAAACRAwAAAAA=&#10;" strokeweight="1pt"/>
            <v:line id="Line 123" o:spid="_x0000_s1028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W9+s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pb36wQAAANsAAAAPAAAAAAAAAAAAAAAA&#10;AKECAABkcnMvZG93bnJldi54bWxQSwUGAAAAAAQABAD5AAAAjwMAAAAA&#10;">
              <v:stroke endarrow="block"/>
            </v:line>
          </v:group>
        </w:pict>
      </w:r>
      <w:r>
        <w:rPr>
          <w:noProof/>
        </w:rPr>
        <w:pict>
          <v:group id="Group 118" o:spid="_x0000_s1029" style="position:absolute;margin-left:28.35pt;margin-top:14.5pt;width:32.1pt;height:97.25pt;z-index:251648000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">
            <v:line id="Line 119" o:spid="_x0000_s1030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j6E8QAAADbAAAADwAAAGRycy9kb3ducmV2LnhtbESP0WoCMRRE34X+Q7iFvtXsFix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ePoTxAAAANsAAAAPAAAAAAAAAAAA&#10;AAAAAKECAABkcnMvZG93bnJldi54bWxQSwUGAAAAAAQABAD5AAAAkgMAAAAA&#10;" strokeweight="1pt"/>
            <v:line id="Line 120" o:spid="_x0000_s1031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2KEM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TYoQxAAAANsAAAAPAAAAAAAAAAAA&#10;AAAAAKECAABkcnMvZG93bnJldi54bWxQSwUGAAAAAAQABAD5AAAAkgMAAAAA&#10;">
              <v:stroke endarrow="block"/>
            </v:line>
          </v:group>
        </w:pict>
      </w:r>
      <w:r>
        <w:rPr>
          <w:noProof/>
        </w:rPr>
        <w:pict>
          <v:group id="Group 124" o:spid="_x0000_s1032" style="position:absolute;margin-left:51.6pt;margin-top:14.5pt;width:19.35pt;height:39.5pt;z-index:251649024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">
            <v:line id="Line 125" o:spid="_x0000_s1033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<v:line id="Line 126" o:spid="_x0000_s1034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OvMQAAADbAAAADwAAAGRycy9kb3ducmV2LnhtbESPzWrDMBCE74W8g9hAb42cE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MI68xAAAANsAAAAPAAAAAAAAAAAA&#10;AAAAAKECAABkcnMvZG93bnJldi54bWxQSwUGAAAAAAQABAD5AAAAkgMAAAAA&#10;">
              <v:stroke endarrow="block"/>
            </v:line>
          </v:group>
        </w:pict>
      </w:r>
      <w:r>
        <w:rPr>
          <w:noProof/>
        </w:rPr>
        <w:pict>
          <v:group id="Group 127" o:spid="_x0000_s1035" style="position:absolute;margin-left:67.2pt;margin-top:14.5pt;width:11.7pt;height:9pt;z-index:251650048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">
            <v:line id="Line 128" o:spid="_x0000_s1036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  <v:line id="Line 129" o:spid="_x0000_s1037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8az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8azsUAAADbAAAADwAAAAAAAAAA&#10;AAAAAAChAgAAZHJzL2Rvd25yZXYueG1sUEsFBgAAAAAEAAQA+QAAAJMDAAAAAA==&#10;">
              <v:stroke endarrow="block"/>
            </v:line>
          </v:group>
        </w:pict>
      </w:r>
      <w:r>
        <w:rPr>
          <w:noProof/>
        </w:rPr>
        <w:pict>
          <v:group id="Group 115" o:spid="_x0000_s1038" style="position:absolute;margin-left:15.45pt;margin-top:14.5pt;width:50.4pt;height:127.25pt;z-index:251651072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">
            <v:line id="Line 116" o:spid="_x0000_s1039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PyucQAAADbAAAADwAAAGRycy9kb3ducmV2LnhtbESP3WoCMRSE74W+QziF3tWsUsSuZhfp&#10;D1S8kKoPcNwcN6ubkyVJde3TN0LBy2FmvmHmZW9bcSYfGscKRsMMBHHldMO1gt3283kKIkRkja1j&#10;UnClAGXxMJhjrt2Fv+m8ibVIEA45KjAxdrmUoTJkMQxdR5y8g/MWY5K+ltrjJcFtK8dZNpEWG04L&#10;Bjt6M1SdNj9WwdLvV6fRb23knpf+o12/vwZ7VOrpsV/MQETq4z383/7SCl7G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c/K5xAAAANsAAAAPAAAAAAAAAAAA&#10;AAAAAKECAABkcnMvZG93bnJldi54bWxQSwUGAAAAAAQABAD5AAAAkgMAAAAA&#10;" strokeweight="1pt"/>
            <v:line id="Line 117" o:spid="_x0000_s1040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<v:stroke endarrow="block"/>
            </v:line>
          </v:group>
        </w:pict>
      </w:r>
      <w:r w:rsidRPr="00A25520">
        <w:rPr>
          <w:b/>
          <w:color w:val="000000"/>
          <w:sz w:val="24"/>
          <w:szCs w:val="24"/>
        </w:rPr>
        <w:t xml:space="preserve"> 5  9  3   2  0  8       </w:t>
      </w:r>
      <w:r w:rsidRPr="00A25520">
        <w:rPr>
          <w:b/>
          <w:color w:val="000000"/>
          <w:sz w:val="24"/>
          <w:szCs w:val="24"/>
          <w:u w:val="single"/>
        </w:rPr>
        <w:t>Basamak adı</w:t>
      </w:r>
      <w:r w:rsidRPr="00A25520">
        <w:rPr>
          <w:b/>
          <w:color w:val="000000"/>
          <w:sz w:val="24"/>
          <w:szCs w:val="24"/>
        </w:rPr>
        <w:t xml:space="preserve">                    </w:t>
      </w:r>
    </w:p>
    <w:p w:rsidR="002806FD" w:rsidRPr="00A25520" w:rsidRDefault="002806FD" w:rsidP="00956DA9">
      <w:pPr>
        <w:spacing w:after="0" w:line="240" w:lineRule="auto"/>
        <w:rPr>
          <w:b/>
          <w:color w:val="000000"/>
          <w:sz w:val="24"/>
          <w:szCs w:val="24"/>
        </w:rPr>
      </w:pPr>
      <w:r>
        <w:rPr>
          <w:noProof/>
        </w:rPr>
        <w:pict>
          <v:group id="Group 112" o:spid="_x0000_s1041" style="position:absolute;margin-left:5.7pt;margin-top:6.5pt;width:60.15pt;height:149.1pt;z-index:251646976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">
            <v:line id="Line 113" o:spid="_x0000_s1042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9Zi8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PWYvDAAAA2wAAAA8AAAAAAAAAAAAA&#10;AAAAoQIAAGRycy9kb3ducmV2LnhtbFBLBQYAAAAABAAEAPkAAACRAwAAAAA=&#10;" strokeweight="1pt"/>
            <v:line id="Line 114" o:spid="_x0000_s1043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QSZMQAAADbAAAADwAAAGRycy9kb3ducmV2LnhtbESPS2vDMBCE74X8B7GB3Bo5hbzcKCHU&#10;FHJoCnnQ89baWibWyliqo/77KFDIcZiZb5jVJtpG9NT52rGCyTgDQVw6XXOl4Hx6f16A8AFZY+OY&#10;FPyRh8168LTCXLsrH6g/hkokCPscFZgQ2lxKXxqy6MeuJU7ej+sshiS7SuoOrwluG/mSZTNpsea0&#10;YLClN0Pl5fhrFcxNcZBzWXycPou+nizjPn59L5UaDeP2FUSgGB7h//ZOK5hO4f4l/QC5v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pBJkxAAAANsAAAAPAAAAAAAAAAAA&#10;AAAAAKECAABkcnMvZG93bnJldi54bWxQSwUGAAAAAAQABAD5AAAAkgMAAAAA&#10;">
              <v:stroke endarrow="block"/>
            </v:line>
          </v:group>
        </w:pict>
      </w:r>
      <w:r w:rsidRPr="00A25520">
        <w:rPr>
          <w:b/>
          <w:color w:val="000000"/>
          <w:sz w:val="24"/>
          <w:szCs w:val="24"/>
        </w:rPr>
        <w:t xml:space="preserve">                                  …………………………………………………</w:t>
      </w:r>
    </w:p>
    <w:p w:rsidR="002806FD" w:rsidRPr="00A25520" w:rsidRDefault="002806FD" w:rsidP="00956DA9">
      <w:pPr>
        <w:spacing w:after="0" w:line="240" w:lineRule="auto"/>
        <w:rPr>
          <w:b/>
          <w:color w:val="000000"/>
          <w:sz w:val="24"/>
          <w:szCs w:val="24"/>
        </w:rPr>
      </w:pPr>
    </w:p>
    <w:p w:rsidR="002806FD" w:rsidRPr="00A25520" w:rsidRDefault="002806FD" w:rsidP="00956DA9">
      <w:pPr>
        <w:spacing w:after="0" w:line="240" w:lineRule="auto"/>
        <w:rPr>
          <w:b/>
          <w:color w:val="000000"/>
          <w:sz w:val="24"/>
          <w:szCs w:val="24"/>
        </w:rPr>
      </w:pPr>
      <w:r w:rsidRPr="00A25520">
        <w:rPr>
          <w:b/>
          <w:color w:val="000000"/>
          <w:sz w:val="24"/>
          <w:szCs w:val="24"/>
        </w:rPr>
        <w:t xml:space="preserve">                                  …………………………………………………</w:t>
      </w:r>
    </w:p>
    <w:p w:rsidR="002806FD" w:rsidRPr="00A25520" w:rsidRDefault="002806FD" w:rsidP="00956DA9">
      <w:pPr>
        <w:spacing w:after="0" w:line="240" w:lineRule="auto"/>
        <w:rPr>
          <w:b/>
          <w:color w:val="000000"/>
          <w:sz w:val="24"/>
          <w:szCs w:val="24"/>
        </w:rPr>
      </w:pPr>
    </w:p>
    <w:p w:rsidR="002806FD" w:rsidRPr="00A25520" w:rsidRDefault="002806FD" w:rsidP="00956DA9">
      <w:pPr>
        <w:spacing w:after="0" w:line="240" w:lineRule="auto"/>
        <w:rPr>
          <w:b/>
          <w:color w:val="000000"/>
          <w:sz w:val="24"/>
          <w:szCs w:val="24"/>
        </w:rPr>
      </w:pPr>
      <w:r w:rsidRPr="00A25520">
        <w:rPr>
          <w:b/>
          <w:color w:val="000000"/>
          <w:sz w:val="24"/>
          <w:szCs w:val="24"/>
        </w:rPr>
        <w:t xml:space="preserve">                                  …………………………………………………</w:t>
      </w:r>
    </w:p>
    <w:p w:rsidR="002806FD" w:rsidRPr="00A25520" w:rsidRDefault="002806FD" w:rsidP="00956DA9">
      <w:pPr>
        <w:spacing w:after="0" w:line="240" w:lineRule="auto"/>
        <w:rPr>
          <w:b/>
          <w:color w:val="000000"/>
          <w:sz w:val="24"/>
          <w:szCs w:val="24"/>
        </w:rPr>
      </w:pPr>
    </w:p>
    <w:p w:rsidR="002806FD" w:rsidRPr="00A25520" w:rsidRDefault="002806FD" w:rsidP="00956DA9">
      <w:pPr>
        <w:spacing w:after="0" w:line="240" w:lineRule="auto"/>
        <w:rPr>
          <w:b/>
          <w:color w:val="000000"/>
          <w:sz w:val="24"/>
          <w:szCs w:val="24"/>
        </w:rPr>
      </w:pPr>
      <w:r w:rsidRPr="00A25520">
        <w:rPr>
          <w:b/>
          <w:color w:val="000000"/>
          <w:sz w:val="24"/>
          <w:szCs w:val="24"/>
        </w:rPr>
        <w:t xml:space="preserve">                                  …………………………………………………</w:t>
      </w:r>
    </w:p>
    <w:p w:rsidR="002806FD" w:rsidRPr="00A25520" w:rsidRDefault="002806FD" w:rsidP="00956DA9">
      <w:pPr>
        <w:spacing w:after="0" w:line="240" w:lineRule="auto"/>
        <w:rPr>
          <w:b/>
          <w:color w:val="000000"/>
          <w:sz w:val="24"/>
          <w:szCs w:val="24"/>
        </w:rPr>
      </w:pPr>
    </w:p>
    <w:p w:rsidR="002806FD" w:rsidRPr="00A25520" w:rsidRDefault="002806FD" w:rsidP="00956DA9">
      <w:pPr>
        <w:spacing w:after="0" w:line="240" w:lineRule="auto"/>
        <w:rPr>
          <w:b/>
          <w:color w:val="000000"/>
          <w:sz w:val="24"/>
          <w:szCs w:val="24"/>
        </w:rPr>
      </w:pPr>
      <w:r w:rsidRPr="00A25520">
        <w:rPr>
          <w:b/>
          <w:color w:val="000000"/>
          <w:sz w:val="24"/>
          <w:szCs w:val="24"/>
        </w:rPr>
        <w:t xml:space="preserve">                                  …………………………………………………</w:t>
      </w:r>
    </w:p>
    <w:p w:rsidR="002806FD" w:rsidRPr="00A25520" w:rsidRDefault="002806FD" w:rsidP="00956DA9">
      <w:pPr>
        <w:spacing w:after="0" w:line="240" w:lineRule="auto"/>
        <w:rPr>
          <w:b/>
          <w:color w:val="000000"/>
          <w:sz w:val="24"/>
          <w:szCs w:val="24"/>
        </w:rPr>
      </w:pPr>
    </w:p>
    <w:p w:rsidR="002806FD" w:rsidRPr="00A25520" w:rsidRDefault="002806FD" w:rsidP="00E25A90">
      <w:pPr>
        <w:rPr>
          <w:b/>
          <w:color w:val="000000"/>
          <w:sz w:val="24"/>
          <w:szCs w:val="24"/>
        </w:rPr>
      </w:pPr>
      <w:r w:rsidRPr="00A25520">
        <w:rPr>
          <w:b/>
          <w:color w:val="000000"/>
          <w:sz w:val="24"/>
          <w:szCs w:val="24"/>
        </w:rPr>
        <w:t xml:space="preserve">                                  …………………………………………………</w:t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 xml:space="preserve">       2- Aşağıdaki sayıların okunuşları yazınız.</w:t>
      </w:r>
      <w:r w:rsidRPr="00A25520">
        <w:rPr>
          <w:b/>
          <w:color w:val="000000"/>
          <w:sz w:val="24"/>
          <w:szCs w:val="24"/>
        </w:rPr>
        <w:t xml:space="preserve"> (10P)</w:t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>12  756 : ……………………</w:t>
      </w:r>
      <w:r w:rsidRPr="00A25520">
        <w:rPr>
          <w:b/>
          <w:sz w:val="24"/>
          <w:szCs w:val="24"/>
        </w:rPr>
        <w:tab/>
      </w:r>
      <w:r w:rsidRPr="00A25520">
        <w:rPr>
          <w:b/>
          <w:sz w:val="24"/>
          <w:szCs w:val="24"/>
        </w:rPr>
        <w:tab/>
      </w:r>
      <w:r w:rsidRPr="00A25520">
        <w:rPr>
          <w:b/>
          <w:sz w:val="24"/>
          <w:szCs w:val="24"/>
        </w:rPr>
        <w:tab/>
      </w:r>
      <w:r w:rsidRPr="00A25520">
        <w:rPr>
          <w:b/>
          <w:sz w:val="24"/>
          <w:szCs w:val="24"/>
        </w:rPr>
        <w:tab/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>53  163: …………………..</w:t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>673  325  : ……………………..</w:t>
      </w:r>
      <w:r w:rsidRPr="00A25520">
        <w:rPr>
          <w:b/>
          <w:sz w:val="24"/>
          <w:szCs w:val="24"/>
        </w:rPr>
        <w:tab/>
      </w:r>
      <w:r w:rsidRPr="00A25520">
        <w:rPr>
          <w:b/>
          <w:sz w:val="24"/>
          <w:szCs w:val="24"/>
        </w:rPr>
        <w:tab/>
      </w:r>
      <w:r w:rsidRPr="00A25520">
        <w:rPr>
          <w:b/>
          <w:sz w:val="24"/>
          <w:szCs w:val="24"/>
        </w:rPr>
        <w:tab/>
      </w:r>
      <w:r w:rsidRPr="00A25520">
        <w:rPr>
          <w:b/>
          <w:sz w:val="24"/>
          <w:szCs w:val="24"/>
        </w:rPr>
        <w:tab/>
      </w:r>
    </w:p>
    <w:p w:rsidR="002806FD" w:rsidRPr="00A25520" w:rsidRDefault="002806FD" w:rsidP="00DD20DB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>5418:………………………….</w:t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</w:p>
    <w:p w:rsidR="002806FD" w:rsidRPr="00A25520" w:rsidRDefault="002806FD" w:rsidP="00DD20DB">
      <w:pPr>
        <w:pStyle w:val="NoSpacing"/>
        <w:ind w:left="360"/>
        <w:rPr>
          <w:b/>
          <w:color w:val="000000"/>
          <w:sz w:val="24"/>
          <w:szCs w:val="24"/>
        </w:rPr>
      </w:pPr>
      <w:r w:rsidRPr="00A25520">
        <w:rPr>
          <w:b/>
          <w:sz w:val="24"/>
          <w:szCs w:val="24"/>
        </w:rPr>
        <w:t xml:space="preserve">3-Aşağıda okunuşları verilen doğal sayıları  rakamlarla  yazınız . </w:t>
      </w:r>
      <w:r w:rsidRPr="00A25520">
        <w:rPr>
          <w:b/>
          <w:color w:val="000000"/>
          <w:sz w:val="24"/>
          <w:szCs w:val="24"/>
        </w:rPr>
        <w:t>(10P)</w:t>
      </w:r>
    </w:p>
    <w:p w:rsidR="002806FD" w:rsidRPr="00A25520" w:rsidRDefault="002806FD" w:rsidP="00DD20DB">
      <w:pPr>
        <w:pStyle w:val="NoSpacing"/>
        <w:ind w:left="720"/>
        <w:rPr>
          <w:b/>
          <w:sz w:val="24"/>
          <w:szCs w:val="24"/>
        </w:rPr>
      </w:pP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 xml:space="preserve">İki Yüz elli altı bin  beş yüz kırk : ……………….             </w:t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 xml:space="preserve"> yirmi beş bin dört yüz : ………………….</w:t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>Beş bin yüz : …………………...</w:t>
      </w:r>
      <w:r w:rsidRPr="00A25520">
        <w:rPr>
          <w:b/>
          <w:sz w:val="24"/>
          <w:szCs w:val="24"/>
        </w:rPr>
        <w:tab/>
      </w:r>
      <w:r w:rsidRPr="00A25520">
        <w:rPr>
          <w:b/>
          <w:sz w:val="24"/>
          <w:szCs w:val="24"/>
        </w:rPr>
        <w:tab/>
      </w:r>
      <w:r w:rsidRPr="00A25520">
        <w:rPr>
          <w:b/>
          <w:sz w:val="24"/>
          <w:szCs w:val="24"/>
        </w:rPr>
        <w:tab/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>bin iki yüz altmış üç : …………………….</w:t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 xml:space="preserve">      4- Aşağıdaki  sayıları  çözümleyiniz .( Çözümlemeyi istediğiniz şekilde yapabilirsiniz. )</w:t>
      </w:r>
      <w:r w:rsidRPr="00A25520">
        <w:rPr>
          <w:b/>
          <w:color w:val="000000"/>
          <w:sz w:val="24"/>
          <w:szCs w:val="24"/>
        </w:rPr>
        <w:t xml:space="preserve"> (10P)</w:t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>A  )   946  451 : ……………………</w:t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>B )    86 748 : ………………………….</w:t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 xml:space="preserve">    5-  Aşağıdaki çözümlenen sayıları rakamlarla  yazınız.</w:t>
      </w:r>
      <w:r w:rsidRPr="00A25520">
        <w:rPr>
          <w:b/>
          <w:color w:val="000000"/>
          <w:sz w:val="24"/>
          <w:szCs w:val="24"/>
        </w:rPr>
        <w:t xml:space="preserve"> (10P)</w:t>
      </w:r>
    </w:p>
    <w:p w:rsidR="002806FD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>A )   4 yüz binlik + 2 birlik  + 6 on binlik  +  5 yüzlük: ……………………….</w:t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</w:p>
    <w:p w:rsidR="002806FD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>B )   700 000  +  1  +  40 +   500  +   3 000  +  80 000  : …………………………</w:t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</w:p>
    <w:p w:rsidR="002806FD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>C )   ( 5 x 100 000 )  +  ( 8 x 10 000 )  (  3 x 1 000 ) + ( 2x 100 )  + ( 9x 10 ) + ( 6 x 1 ) : …………………….</w:t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>D )   5 binlik + 3 yüzlük + 8 onluk +  4 birlik : …………………….</w:t>
      </w:r>
    </w:p>
    <w:p w:rsidR="002806FD" w:rsidRDefault="002806FD" w:rsidP="00E25A90">
      <w:pPr>
        <w:pStyle w:val="NoSpacing"/>
        <w:rPr>
          <w:b/>
          <w:sz w:val="24"/>
          <w:szCs w:val="24"/>
        </w:rPr>
      </w:pP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</w:p>
    <w:p w:rsidR="002806FD" w:rsidRPr="00A25520" w:rsidRDefault="002806FD" w:rsidP="00E25A90">
      <w:pPr>
        <w:pStyle w:val="NoSpacing"/>
        <w:rPr>
          <w:b/>
          <w:color w:val="000000"/>
          <w:sz w:val="24"/>
          <w:szCs w:val="24"/>
        </w:rPr>
      </w:pPr>
      <w:r w:rsidRPr="00A25520">
        <w:rPr>
          <w:b/>
          <w:sz w:val="24"/>
          <w:szCs w:val="24"/>
        </w:rPr>
        <w:t xml:space="preserve">     6-  Aşağıdaki sayıları  büyükten küçüğe doğru sembol kullanarak  sıralayınız . </w:t>
      </w:r>
      <w:r w:rsidRPr="00A25520">
        <w:rPr>
          <w:b/>
          <w:color w:val="000000"/>
          <w:sz w:val="24"/>
          <w:szCs w:val="24"/>
        </w:rPr>
        <w:t>(10P)</w:t>
      </w:r>
    </w:p>
    <w:p w:rsidR="002806FD" w:rsidRPr="00A25520" w:rsidRDefault="002806FD" w:rsidP="00E25A90">
      <w:pPr>
        <w:pStyle w:val="NoSpacing"/>
        <w:rPr>
          <w:b/>
          <w:sz w:val="24"/>
          <w:szCs w:val="24"/>
        </w:rPr>
      </w:pPr>
    </w:p>
    <w:tbl>
      <w:tblPr>
        <w:tblW w:w="9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60"/>
        <w:gridCol w:w="1960"/>
        <w:gridCol w:w="1960"/>
        <w:gridCol w:w="1961"/>
        <w:gridCol w:w="1961"/>
      </w:tblGrid>
      <w:tr w:rsidR="002806FD" w:rsidRPr="0042603B" w:rsidTr="0042603B">
        <w:trPr>
          <w:trHeight w:val="402"/>
        </w:trPr>
        <w:tc>
          <w:tcPr>
            <w:tcW w:w="1960" w:type="dxa"/>
          </w:tcPr>
          <w:p w:rsidR="002806FD" w:rsidRPr="0042603B" w:rsidRDefault="002806FD" w:rsidP="00EB0771">
            <w:pPr>
              <w:pStyle w:val="NoSpacing"/>
              <w:rPr>
                <w:b/>
                <w:sz w:val="24"/>
                <w:szCs w:val="24"/>
              </w:rPr>
            </w:pPr>
            <w:r w:rsidRPr="0042603B">
              <w:rPr>
                <w:b/>
                <w:sz w:val="24"/>
                <w:szCs w:val="24"/>
              </w:rPr>
              <w:t>987 851</w:t>
            </w:r>
          </w:p>
        </w:tc>
        <w:tc>
          <w:tcPr>
            <w:tcW w:w="1960" w:type="dxa"/>
          </w:tcPr>
          <w:p w:rsidR="002806FD" w:rsidRPr="0042603B" w:rsidRDefault="002806FD" w:rsidP="00EB0771">
            <w:pPr>
              <w:pStyle w:val="NoSpacing"/>
              <w:rPr>
                <w:b/>
                <w:sz w:val="24"/>
                <w:szCs w:val="24"/>
              </w:rPr>
            </w:pPr>
            <w:r w:rsidRPr="0042603B">
              <w:rPr>
                <w:b/>
                <w:sz w:val="24"/>
                <w:szCs w:val="24"/>
              </w:rPr>
              <w:t>987  211</w:t>
            </w:r>
          </w:p>
        </w:tc>
        <w:tc>
          <w:tcPr>
            <w:tcW w:w="1960" w:type="dxa"/>
          </w:tcPr>
          <w:p w:rsidR="002806FD" w:rsidRPr="0042603B" w:rsidRDefault="002806FD" w:rsidP="00EB0771">
            <w:pPr>
              <w:pStyle w:val="NoSpacing"/>
              <w:rPr>
                <w:b/>
                <w:sz w:val="24"/>
                <w:szCs w:val="24"/>
              </w:rPr>
            </w:pPr>
            <w:r w:rsidRPr="0042603B">
              <w:rPr>
                <w:b/>
                <w:sz w:val="24"/>
                <w:szCs w:val="24"/>
              </w:rPr>
              <w:t xml:space="preserve"> 987 500</w:t>
            </w:r>
          </w:p>
        </w:tc>
        <w:tc>
          <w:tcPr>
            <w:tcW w:w="1961" w:type="dxa"/>
          </w:tcPr>
          <w:p w:rsidR="002806FD" w:rsidRPr="0042603B" w:rsidRDefault="002806FD" w:rsidP="00EB0771">
            <w:pPr>
              <w:pStyle w:val="NoSpacing"/>
              <w:rPr>
                <w:b/>
                <w:sz w:val="24"/>
                <w:szCs w:val="24"/>
              </w:rPr>
            </w:pPr>
            <w:r w:rsidRPr="0042603B">
              <w:rPr>
                <w:b/>
                <w:sz w:val="24"/>
                <w:szCs w:val="24"/>
              </w:rPr>
              <w:t>987  700</w:t>
            </w:r>
          </w:p>
        </w:tc>
        <w:tc>
          <w:tcPr>
            <w:tcW w:w="1961" w:type="dxa"/>
          </w:tcPr>
          <w:p w:rsidR="002806FD" w:rsidRPr="0042603B" w:rsidRDefault="002806FD" w:rsidP="00EB0771">
            <w:pPr>
              <w:pStyle w:val="NoSpacing"/>
              <w:rPr>
                <w:b/>
                <w:sz w:val="24"/>
                <w:szCs w:val="24"/>
              </w:rPr>
            </w:pPr>
            <w:r w:rsidRPr="0042603B">
              <w:rPr>
                <w:b/>
                <w:sz w:val="24"/>
                <w:szCs w:val="24"/>
              </w:rPr>
              <w:t>987  104</w:t>
            </w:r>
          </w:p>
        </w:tc>
      </w:tr>
      <w:tr w:rsidR="002806FD" w:rsidRPr="0042603B" w:rsidTr="0042603B">
        <w:trPr>
          <w:trHeight w:val="424"/>
        </w:trPr>
        <w:tc>
          <w:tcPr>
            <w:tcW w:w="9801" w:type="dxa"/>
            <w:gridSpan w:val="5"/>
          </w:tcPr>
          <w:p w:rsidR="002806FD" w:rsidRPr="0042603B" w:rsidRDefault="002806FD" w:rsidP="00EB0771">
            <w:pPr>
              <w:pStyle w:val="NoSpacing"/>
              <w:rPr>
                <w:b/>
                <w:sz w:val="24"/>
                <w:szCs w:val="24"/>
              </w:rPr>
            </w:pPr>
            <w:r w:rsidRPr="0042603B">
              <w:rPr>
                <w:b/>
                <w:sz w:val="24"/>
                <w:szCs w:val="24"/>
              </w:rPr>
              <w:t xml:space="preserve">    </w:t>
            </w:r>
          </w:p>
          <w:p w:rsidR="002806FD" w:rsidRPr="0042603B" w:rsidRDefault="002806FD" w:rsidP="00EB0771">
            <w:pPr>
              <w:pStyle w:val="NoSpacing"/>
              <w:rPr>
                <w:b/>
                <w:sz w:val="24"/>
                <w:szCs w:val="24"/>
              </w:rPr>
            </w:pPr>
            <w:r w:rsidRPr="0042603B">
              <w:rPr>
                <w:b/>
                <w:sz w:val="24"/>
                <w:szCs w:val="24"/>
              </w:rPr>
              <w:t xml:space="preserve">  ………………</w:t>
            </w:r>
            <w:r w:rsidRPr="00A25520">
              <w:rPr>
                <w:b/>
                <w:sz w:val="24"/>
                <w:szCs w:val="24"/>
              </w:rPr>
              <w:t>…</w:t>
            </w:r>
            <w:r w:rsidRPr="0042603B">
              <w:rPr>
                <w:b/>
                <w:sz w:val="24"/>
                <w:szCs w:val="24"/>
              </w:rPr>
              <w:t>………………</w:t>
            </w:r>
            <w:r w:rsidRPr="00A25520">
              <w:rPr>
                <w:b/>
                <w:sz w:val="24"/>
                <w:szCs w:val="24"/>
              </w:rPr>
              <w:t>…</w:t>
            </w:r>
            <w:r w:rsidRPr="0042603B">
              <w:rPr>
                <w:b/>
                <w:sz w:val="24"/>
                <w:szCs w:val="24"/>
              </w:rPr>
              <w:t>………………</w:t>
            </w:r>
            <w:r w:rsidRPr="00A25520">
              <w:rPr>
                <w:b/>
                <w:sz w:val="24"/>
                <w:szCs w:val="24"/>
              </w:rPr>
              <w:t>…</w:t>
            </w:r>
            <w:r w:rsidRPr="0042603B">
              <w:rPr>
                <w:b/>
                <w:sz w:val="24"/>
                <w:szCs w:val="24"/>
              </w:rPr>
              <w:t>………………</w:t>
            </w:r>
            <w:r w:rsidRPr="00A25520">
              <w:rPr>
                <w:b/>
                <w:sz w:val="24"/>
                <w:szCs w:val="24"/>
              </w:rPr>
              <w:t>…</w:t>
            </w:r>
            <w:r w:rsidRPr="0042603B">
              <w:rPr>
                <w:b/>
                <w:sz w:val="24"/>
                <w:szCs w:val="24"/>
              </w:rPr>
              <w:t>……………….</w:t>
            </w:r>
          </w:p>
        </w:tc>
      </w:tr>
    </w:tbl>
    <w:p w:rsidR="002806FD" w:rsidRPr="00A25520" w:rsidRDefault="002806FD" w:rsidP="00E25A90">
      <w:pPr>
        <w:pStyle w:val="AralkYok1"/>
        <w:rPr>
          <w:b/>
          <w:sz w:val="24"/>
          <w:szCs w:val="24"/>
        </w:rPr>
      </w:pPr>
    </w:p>
    <w:p w:rsidR="002806FD" w:rsidRPr="00A25520" w:rsidRDefault="002806FD" w:rsidP="00E25A90">
      <w:pPr>
        <w:pStyle w:val="AralkYok1"/>
        <w:rPr>
          <w:b/>
          <w:sz w:val="24"/>
          <w:szCs w:val="24"/>
        </w:rPr>
      </w:pPr>
    </w:p>
    <w:p w:rsidR="002806FD" w:rsidRPr="00A25520" w:rsidRDefault="002806FD" w:rsidP="00E25A90">
      <w:pPr>
        <w:pStyle w:val="AralkYok1"/>
        <w:rPr>
          <w:b/>
          <w:sz w:val="24"/>
          <w:szCs w:val="24"/>
        </w:rPr>
      </w:pPr>
    </w:p>
    <w:p w:rsidR="002806FD" w:rsidRPr="00A25520" w:rsidRDefault="002806FD" w:rsidP="00E25A90">
      <w:pPr>
        <w:pStyle w:val="AralkYok1"/>
        <w:rPr>
          <w:b/>
          <w:sz w:val="24"/>
          <w:szCs w:val="24"/>
        </w:rPr>
      </w:pPr>
    </w:p>
    <w:p w:rsidR="002806FD" w:rsidRPr="00A25520" w:rsidRDefault="002806FD" w:rsidP="00E25A90">
      <w:pPr>
        <w:pStyle w:val="AralkYok1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>7 Aşağıda birim küplerle gösterilen sayıları yazınız.</w:t>
      </w:r>
      <w:r w:rsidRPr="00A25520">
        <w:rPr>
          <w:b/>
          <w:color w:val="000000"/>
          <w:sz w:val="24"/>
          <w:szCs w:val="24"/>
        </w:rPr>
        <w:t xml:space="preserve"> (10P)</w:t>
      </w:r>
    </w:p>
    <w:p w:rsidR="002806FD" w:rsidRPr="00A25520" w:rsidRDefault="002806FD" w:rsidP="00442A11">
      <w:pPr>
        <w:rPr>
          <w:b/>
          <w:sz w:val="24"/>
          <w:szCs w:val="24"/>
        </w:rPr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4" type="#_x0000_t16" style="position:absolute;margin-left:7.6pt;margin-top:3pt;width:47.6pt;height:32.8pt;z-index:251652096" fillcolor="#669" strokeweight=".5pt">
            <v:fill r:id="rId5" o:title="" type="pattern"/>
          </v:shape>
        </w:pict>
      </w:r>
      <w:r w:rsidRPr="00A25520">
        <w:rPr>
          <w:b/>
          <w:sz w:val="24"/>
          <w:szCs w:val="24"/>
        </w:rPr>
        <w:t xml:space="preserve">                                                                   </w:t>
      </w:r>
    </w:p>
    <w:p w:rsidR="002806FD" w:rsidRPr="00A25520" w:rsidRDefault="002806FD" w:rsidP="00442A11">
      <w:pPr>
        <w:rPr>
          <w:b/>
          <w:sz w:val="24"/>
          <w:szCs w:val="24"/>
        </w:rPr>
      </w:pPr>
      <w:r>
        <w:rPr>
          <w:noProof/>
        </w:rPr>
        <w:pict>
          <v:shape id="_x0000_s1045" type="#_x0000_t16" style="position:absolute;margin-left:-8.9pt;margin-top:17.15pt;width:55.2pt;height:37.1pt;z-index:251653120" fillcolor="#669" strokeweight=".5pt">
            <v:fill r:id="rId5" o:title="" type="pattern"/>
          </v:shape>
        </w:pict>
      </w:r>
      <w:r>
        <w:rPr>
          <w:noProof/>
        </w:rPr>
        <w:pict>
          <v:rect id="_x0000_s1046" style="position:absolute;margin-left:81pt;margin-top:10.7pt;width:36pt;height:36pt;z-index:251654144" fillcolor="#669">
            <v:fill r:id="rId5" o:title="" type="pattern"/>
            <v:stroke dashstyle="1 1" endcap="round"/>
          </v:rect>
        </w:pict>
      </w:r>
      <w:r>
        <w:rPr>
          <w:noProof/>
        </w:rPr>
        <w:pict>
          <v:rect id="_x0000_s1047" style="position:absolute;margin-left:197.95pt;margin-top:17.15pt;width:9.1pt;height:10.15pt;z-index:251668480" fillcolor="#669">
            <v:fill r:id="rId5" o:title="" type="pattern"/>
            <v:stroke dashstyle="1 1" endcap="round"/>
          </v:rect>
        </w:pict>
      </w:r>
      <w:r>
        <w:rPr>
          <w:noProof/>
        </w:rPr>
        <w:pict>
          <v:rect id="_x0000_s1048" style="position:absolute;margin-left:162pt;margin-top:8.15pt;width:9pt;height:36pt;z-index:251656192" fillcolor="#669">
            <v:fill r:id="rId5" o:title="" type="pattern"/>
            <v:stroke dashstyle="1 1" endcap="round"/>
          </v:rect>
        </w:pict>
      </w:r>
      <w:r>
        <w:rPr>
          <w:noProof/>
        </w:rPr>
        <w:pict>
          <v:rect id="_x0000_s1049" style="position:absolute;margin-left:2in;margin-top:8.15pt;width:9pt;height:36pt;z-index:251655168" fillcolor="#669">
            <v:fill r:id="rId5" o:title="" type="pattern"/>
            <v:stroke dashstyle="1 1" endcap="round"/>
          </v:rect>
        </w:pict>
      </w:r>
      <w:r w:rsidRPr="00A25520">
        <w:rPr>
          <w:b/>
          <w:sz w:val="24"/>
          <w:szCs w:val="24"/>
        </w:rPr>
        <w:t xml:space="preserve">                                      </w:t>
      </w:r>
    </w:p>
    <w:p w:rsidR="002806FD" w:rsidRPr="00A25520" w:rsidRDefault="002806FD" w:rsidP="00442A11">
      <w:pPr>
        <w:rPr>
          <w:b/>
          <w:sz w:val="24"/>
          <w:szCs w:val="24"/>
        </w:rPr>
      </w:pPr>
      <w:r>
        <w:rPr>
          <w:noProof/>
        </w:rPr>
        <w:pict>
          <v:rect id="_x0000_s1050" style="position:absolute;margin-left:3in;margin-top:.45pt;width:8.95pt;height:9pt;z-index:251657216" fillcolor="#669">
            <v:fill r:id="rId5" o:title="" type="pattern"/>
            <v:stroke dashstyle="1 1" endcap="round"/>
          </v:rect>
        </w:pict>
      </w:r>
      <w:r>
        <w:rPr>
          <w:noProof/>
        </w:rPr>
        <w:pict>
          <v:rect id="_x0000_s1051" style="position:absolute;margin-left:192.05pt;margin-top:9.45pt;width:8.95pt;height:9pt;z-index:251658240" fillcolor="#669">
            <v:fill r:id="rId5" o:title="" type="pattern"/>
            <v:stroke dashstyle="1 1" endcap="round"/>
          </v:rect>
        </w:pict>
      </w:r>
      <w:r w:rsidRPr="00A25520">
        <w:rPr>
          <w:b/>
          <w:sz w:val="24"/>
          <w:szCs w:val="24"/>
        </w:rPr>
        <w:t xml:space="preserve">                         +                      +                +                                 =    ……………………………..</w:t>
      </w:r>
    </w:p>
    <w:p w:rsidR="002806FD" w:rsidRPr="00A25520" w:rsidRDefault="002806FD" w:rsidP="00442A11">
      <w:pPr>
        <w:rPr>
          <w:b/>
          <w:sz w:val="24"/>
          <w:szCs w:val="24"/>
        </w:rPr>
      </w:pPr>
      <w:r>
        <w:rPr>
          <w:noProof/>
        </w:rPr>
        <w:pict>
          <v:shape id="_x0000_s1052" type="#_x0000_t16" style="position:absolute;margin-left:26.9pt;margin-top:23.2pt;width:53.95pt;height:45pt;z-index:251659264" fillcolor="#669" strokeweight=".5pt">
            <v:fill r:id="rId5" o:title="" type="pattern"/>
          </v:shape>
        </w:pict>
      </w:r>
      <w:r w:rsidRPr="00A25520">
        <w:rPr>
          <w:b/>
          <w:sz w:val="24"/>
          <w:szCs w:val="24"/>
        </w:rPr>
        <w:t xml:space="preserve"> -------------------------------------</w:t>
      </w:r>
    </w:p>
    <w:p w:rsidR="002806FD" w:rsidRPr="00A25520" w:rsidRDefault="002806FD" w:rsidP="00442A11">
      <w:pPr>
        <w:rPr>
          <w:b/>
          <w:sz w:val="24"/>
          <w:szCs w:val="24"/>
        </w:rPr>
      </w:pPr>
      <w:r>
        <w:rPr>
          <w:noProof/>
        </w:rPr>
        <w:pict>
          <v:rect id="_x0000_s1053" style="position:absolute;margin-left:111.55pt;margin-top:5.35pt;width:45pt;height:36pt;z-index:251663360" fillcolor="#669">
            <v:fill r:id="rId5" o:title="" type="pattern"/>
            <v:stroke dashstyle="1 1" endcap="round"/>
          </v:rect>
        </w:pict>
      </w:r>
    </w:p>
    <w:p w:rsidR="002806FD" w:rsidRPr="00A25520" w:rsidRDefault="002806FD" w:rsidP="00442A11">
      <w:pPr>
        <w:rPr>
          <w:b/>
          <w:sz w:val="24"/>
          <w:szCs w:val="24"/>
        </w:rPr>
      </w:pPr>
      <w:r>
        <w:rPr>
          <w:noProof/>
        </w:rPr>
        <w:pict>
          <v:shape id="_x0000_s1054" type="#_x0000_t16" style="position:absolute;margin-left:-7.65pt;margin-top:4.25pt;width:53.95pt;height:45pt;z-index:251660288" fillcolor="#669" strokeweight=".5pt">
            <v:fill r:id="rId5" o:title="" type="pattern"/>
          </v:shape>
        </w:pict>
      </w:r>
      <w:r>
        <w:rPr>
          <w:noProof/>
        </w:rPr>
        <w:pict>
          <v:rect id="_x0000_s1055" style="position:absolute;margin-left:117pt;margin-top:13.25pt;width:45pt;height:36pt;z-index:251662336" fillcolor="#669">
            <v:fill r:id="rId5" o:title="" type="pattern"/>
            <v:stroke dashstyle="1 1" endcap="round"/>
          </v:rect>
        </w:pict>
      </w:r>
      <w:r>
        <w:rPr>
          <w:noProof/>
        </w:rPr>
        <w:pict>
          <v:rect id="_x0000_s1056" style="position:absolute;margin-left:225pt;margin-top:5.55pt;width:9pt;height:36pt;z-index:251667456" fillcolor="#669">
            <v:fill r:id="rId5" o:title="" type="pattern"/>
            <v:stroke dashstyle="1 1" endcap="round"/>
          </v:rect>
        </w:pict>
      </w:r>
      <w:r>
        <w:rPr>
          <w:noProof/>
        </w:rPr>
        <w:pict>
          <v:rect id="_x0000_s1057" style="position:absolute;margin-left:207pt;margin-top:5.55pt;width:9pt;height:36pt;z-index:251666432" fillcolor="#669">
            <v:fill r:id="rId5" o:title="" type="pattern"/>
            <v:stroke dashstyle="1 1" endcap="round"/>
          </v:rect>
        </w:pict>
      </w:r>
      <w:r>
        <w:rPr>
          <w:noProof/>
        </w:rPr>
        <w:pict>
          <v:rect id="_x0000_s1058" style="position:absolute;margin-left:189pt;margin-top:5.55pt;width:9pt;height:36pt;z-index:251665408" fillcolor="#669">
            <v:fill r:id="rId5" o:title="" type="pattern"/>
            <v:stroke dashstyle="1 1" endcap="round"/>
          </v:rect>
        </w:pict>
      </w:r>
    </w:p>
    <w:p w:rsidR="002806FD" w:rsidRPr="00A25520" w:rsidRDefault="002806FD" w:rsidP="00442A11">
      <w:pPr>
        <w:rPr>
          <w:b/>
          <w:sz w:val="24"/>
          <w:szCs w:val="24"/>
        </w:rPr>
      </w:pPr>
      <w:r>
        <w:rPr>
          <w:noProof/>
        </w:rPr>
        <w:pict>
          <v:rect id="_x0000_s1059" style="position:absolute;margin-left:272.05pt;margin-top:1.95pt;width:8.95pt;height:9pt;z-index:251669504" fillcolor="#669">
            <v:fill r:id="rId5" o:title="" type="pattern"/>
            <v:stroke dashstyle="1 1" endcap="round"/>
          </v:rect>
        </w:pict>
      </w:r>
      <w:r>
        <w:rPr>
          <w:noProof/>
        </w:rPr>
        <w:pict>
          <v:rect id="_x0000_s1060" style="position:absolute;margin-left:108pt;margin-top:15.8pt;width:45pt;height:36pt;z-index:251664384" fillcolor="#669">
            <v:fill r:id="rId5" o:title="" type="pattern"/>
            <v:stroke dashstyle="1 1" endcap="round"/>
          </v:rect>
        </w:pict>
      </w:r>
      <w:r>
        <w:rPr>
          <w:noProof/>
        </w:rPr>
        <w:pict>
          <v:shape id="_x0000_s1061" type="#_x0000_t16" style="position:absolute;margin-left:18.05pt;margin-top:10.95pt;width:53.95pt;height:45pt;z-index:251661312" fillcolor="#669" strokeweight=".5pt">
            <v:fill r:id="rId5" o:title="" type="pattern"/>
          </v:shape>
        </w:pict>
      </w:r>
      <w:r w:rsidRPr="00A25520">
        <w:rPr>
          <w:b/>
          <w:sz w:val="24"/>
          <w:szCs w:val="24"/>
        </w:rPr>
        <w:t xml:space="preserve">                            +                                 +                             +                  =     =……………………………….</w:t>
      </w:r>
    </w:p>
    <w:p w:rsidR="002806FD" w:rsidRPr="00A25520" w:rsidRDefault="002806FD" w:rsidP="00442A11">
      <w:pPr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 xml:space="preserve">  </w:t>
      </w:r>
    </w:p>
    <w:p w:rsidR="002806FD" w:rsidRPr="00A25520" w:rsidRDefault="002806FD" w:rsidP="00956DA9">
      <w:pPr>
        <w:rPr>
          <w:b/>
          <w:sz w:val="24"/>
          <w:szCs w:val="24"/>
        </w:rPr>
      </w:pPr>
    </w:p>
    <w:p w:rsidR="002806FD" w:rsidRPr="00A25520" w:rsidRDefault="002806FD" w:rsidP="002F62F5">
      <w:pPr>
        <w:framePr w:hSpace="141" w:wrap="around" w:vAnchor="text" w:hAnchor="text" w:xAlign="right" w:y="1"/>
        <w:suppressOverlap/>
        <w:rPr>
          <w:b/>
          <w:sz w:val="24"/>
          <w:szCs w:val="24"/>
        </w:rPr>
      </w:pPr>
    </w:p>
    <w:p w:rsidR="002806FD" w:rsidRPr="00A25520" w:rsidRDefault="002806FD" w:rsidP="00956DA9">
      <w:pPr>
        <w:rPr>
          <w:b/>
          <w:sz w:val="24"/>
          <w:szCs w:val="24"/>
        </w:rPr>
      </w:pPr>
      <w:r w:rsidRPr="0042603B"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8" o:spid="_x0000_i1025" type="#_x0000_t75" style="width:362.25pt;height:156pt;visibility:visible">
            <v:imagedata r:id="rId6" o:title=""/>
          </v:shape>
        </w:pict>
      </w:r>
    </w:p>
    <w:p w:rsidR="002806FD" w:rsidRPr="00A25520" w:rsidRDefault="002806FD" w:rsidP="00AE4AD2">
      <w:pPr>
        <w:pStyle w:val="NoSpacing"/>
        <w:numPr>
          <w:ilvl w:val="0"/>
          <w:numId w:val="5"/>
        </w:numPr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 xml:space="preserve"> Aşağıdaki soruları grafiğe göre cevaplayınız . </w:t>
      </w:r>
      <w:r w:rsidRPr="00A25520">
        <w:rPr>
          <w:b/>
          <w:color w:val="000000"/>
          <w:sz w:val="24"/>
          <w:szCs w:val="24"/>
        </w:rPr>
        <w:t>(10P)</w:t>
      </w:r>
    </w:p>
    <w:p w:rsidR="002806FD" w:rsidRPr="00A25520" w:rsidRDefault="002806FD" w:rsidP="002F62F5">
      <w:pPr>
        <w:pStyle w:val="NoSpacing"/>
        <w:rPr>
          <w:b/>
          <w:sz w:val="24"/>
          <w:szCs w:val="24"/>
        </w:rPr>
      </w:pPr>
    </w:p>
    <w:p w:rsidR="002806FD" w:rsidRPr="00A25520" w:rsidRDefault="002806FD" w:rsidP="002F62F5">
      <w:pPr>
        <w:pStyle w:val="NoSpacing"/>
        <w:numPr>
          <w:ilvl w:val="0"/>
          <w:numId w:val="2"/>
        </w:numPr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>En çok tercih edilen meslek?..........................</w:t>
      </w:r>
    </w:p>
    <w:p w:rsidR="002806FD" w:rsidRPr="00A25520" w:rsidRDefault="002806FD" w:rsidP="002F62F5">
      <w:pPr>
        <w:pStyle w:val="NoSpacing"/>
        <w:ind w:left="405"/>
        <w:rPr>
          <w:b/>
          <w:sz w:val="24"/>
          <w:szCs w:val="24"/>
        </w:rPr>
      </w:pPr>
    </w:p>
    <w:p w:rsidR="002806FD" w:rsidRPr="00A25520" w:rsidRDefault="002806FD" w:rsidP="002F62F5">
      <w:pPr>
        <w:autoSpaceDE w:val="0"/>
        <w:autoSpaceDN w:val="0"/>
        <w:adjustRightInd w:val="0"/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 xml:space="preserve">b)  Futbolcu olmak isteyenler  öğretmen olmak isteyenlerden ne kadar fazladır?. .. ……………………. </w:t>
      </w:r>
    </w:p>
    <w:p w:rsidR="002806FD" w:rsidRPr="00A25520" w:rsidRDefault="002806FD" w:rsidP="00597784">
      <w:pPr>
        <w:tabs>
          <w:tab w:val="left" w:pos="1125"/>
        </w:tabs>
        <w:rPr>
          <w:b/>
          <w:sz w:val="24"/>
          <w:szCs w:val="24"/>
          <w:lang w:eastAsia="en-US"/>
        </w:rPr>
      </w:pPr>
      <w:r w:rsidRPr="00A25520">
        <w:rPr>
          <w:b/>
          <w:sz w:val="24"/>
          <w:szCs w:val="24"/>
          <w:lang w:eastAsia="en-US"/>
        </w:rPr>
        <w:t xml:space="preserve">      9-</w:t>
      </w:r>
      <w:r w:rsidRPr="00A25520">
        <w:rPr>
          <w:b/>
          <w:sz w:val="24"/>
          <w:szCs w:val="24"/>
        </w:rPr>
        <w:t xml:space="preserve"> Bir çiftlikte 3 245  koyun , 324  inek 195 keçi vardır.   Bu çiftlikte toplam kaç hayvan vardır?  </w:t>
      </w:r>
      <w:r w:rsidRPr="00A25520">
        <w:rPr>
          <w:b/>
          <w:color w:val="000000"/>
          <w:sz w:val="24"/>
          <w:szCs w:val="24"/>
        </w:rPr>
        <w:t>(10P)</w:t>
      </w:r>
    </w:p>
    <w:p w:rsidR="002806FD" w:rsidRPr="00A25520" w:rsidRDefault="002806FD" w:rsidP="00264561">
      <w:pPr>
        <w:tabs>
          <w:tab w:val="left" w:pos="1125"/>
        </w:tabs>
        <w:rPr>
          <w:b/>
          <w:sz w:val="24"/>
          <w:szCs w:val="24"/>
        </w:rPr>
      </w:pPr>
    </w:p>
    <w:p w:rsidR="002806FD" w:rsidRPr="00A25520" w:rsidRDefault="002806FD" w:rsidP="00264561">
      <w:pPr>
        <w:tabs>
          <w:tab w:val="left" w:pos="1125"/>
        </w:tabs>
        <w:rPr>
          <w:b/>
          <w:sz w:val="24"/>
          <w:szCs w:val="24"/>
        </w:rPr>
      </w:pPr>
      <w:hyperlink r:id="rId7" w:history="1">
        <w:r w:rsidRPr="00643BCC">
          <w:rPr>
            <w:rStyle w:val="Hyperlink"/>
            <w:rFonts w:ascii="ALFABET98" w:hAnsi="ALFABET98"/>
            <w:sz w:val="28"/>
            <w:szCs w:val="28"/>
          </w:rPr>
          <w:t>www.sorubak.com</w:t>
        </w:r>
      </w:hyperlink>
    </w:p>
    <w:p w:rsidR="002806FD" w:rsidRPr="00A25520" w:rsidRDefault="002806FD" w:rsidP="00264561">
      <w:pPr>
        <w:tabs>
          <w:tab w:val="left" w:pos="1125"/>
        </w:tabs>
        <w:rPr>
          <w:b/>
          <w:sz w:val="24"/>
          <w:szCs w:val="24"/>
        </w:rPr>
      </w:pPr>
    </w:p>
    <w:p w:rsidR="002806FD" w:rsidRPr="00A25520" w:rsidRDefault="002806FD" w:rsidP="00264561">
      <w:pPr>
        <w:tabs>
          <w:tab w:val="left" w:pos="1125"/>
        </w:tabs>
        <w:rPr>
          <w:b/>
          <w:sz w:val="24"/>
          <w:szCs w:val="24"/>
        </w:rPr>
      </w:pPr>
    </w:p>
    <w:p w:rsidR="002806FD" w:rsidRPr="00A25520" w:rsidRDefault="002806FD" w:rsidP="00AE4AD2">
      <w:pPr>
        <w:tabs>
          <w:tab w:val="left" w:pos="1125"/>
        </w:tabs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 xml:space="preserve">        10-Kömür yüklü bir kamyon </w:t>
      </w:r>
      <w:smartTag w:uri="urn:schemas-microsoft-com:office:smarttags" w:element="metricconverter">
        <w:smartTagPr>
          <w:attr w:name="ProductID" w:val="18.785 kg"/>
        </w:smartTagPr>
        <w:r w:rsidRPr="00A25520">
          <w:rPr>
            <w:b/>
            <w:sz w:val="24"/>
            <w:szCs w:val="24"/>
          </w:rPr>
          <w:t>18.785 kg</w:t>
        </w:r>
      </w:smartTag>
      <w:r w:rsidRPr="00A25520">
        <w:rPr>
          <w:b/>
          <w:sz w:val="24"/>
          <w:szCs w:val="24"/>
        </w:rPr>
        <w:t xml:space="preserve"> gelmektedir. Boş kamyon </w:t>
      </w:r>
      <w:smartTag w:uri="urn:schemas-microsoft-com:office:smarttags" w:element="metricconverter">
        <w:smartTagPr>
          <w:attr w:name="ProductID" w:val="5625 kg"/>
        </w:smartTagPr>
        <w:r w:rsidRPr="00A25520">
          <w:rPr>
            <w:b/>
            <w:sz w:val="24"/>
            <w:szCs w:val="24"/>
          </w:rPr>
          <w:t>5625 kg</w:t>
        </w:r>
      </w:smartTag>
      <w:r w:rsidRPr="00A25520">
        <w:rPr>
          <w:b/>
          <w:sz w:val="24"/>
          <w:szCs w:val="24"/>
        </w:rPr>
        <w:t xml:space="preserve"> olduğuna göre kamyondaki kömür kaç kg dir? </w:t>
      </w:r>
      <w:r w:rsidRPr="00A25520">
        <w:rPr>
          <w:b/>
          <w:color w:val="000000"/>
          <w:sz w:val="24"/>
          <w:szCs w:val="24"/>
        </w:rPr>
        <w:t>(10P)</w:t>
      </w:r>
    </w:p>
    <w:p w:rsidR="002806FD" w:rsidRPr="00A25520" w:rsidRDefault="002806FD" w:rsidP="002F62F5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2806FD" w:rsidRPr="00A25520" w:rsidRDefault="002806FD" w:rsidP="00956DA9">
      <w:pPr>
        <w:rPr>
          <w:b/>
          <w:sz w:val="24"/>
          <w:szCs w:val="24"/>
        </w:rPr>
      </w:pPr>
    </w:p>
    <w:p w:rsidR="002806FD" w:rsidRPr="00A25520" w:rsidRDefault="002806FD" w:rsidP="00956DA9">
      <w:pPr>
        <w:rPr>
          <w:b/>
          <w:sz w:val="24"/>
          <w:szCs w:val="24"/>
        </w:rPr>
      </w:pPr>
      <w:r w:rsidRPr="00A25520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BAŞARILAR</w:t>
      </w:r>
    </w:p>
    <w:sectPr w:rsidR="002806FD" w:rsidRPr="00A25520" w:rsidSect="00DD20DB">
      <w:pgSz w:w="11906" w:h="16838"/>
      <w:pgMar w:top="567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3A7A"/>
    <w:multiLevelType w:val="hybridMultilevel"/>
    <w:tmpl w:val="53EAB6DE"/>
    <w:lvl w:ilvl="0" w:tplc="79CAC4CC">
      <w:start w:val="8"/>
      <w:numFmt w:val="decimal"/>
      <w:lvlText w:val="%1-"/>
      <w:lvlJc w:val="left"/>
      <w:pPr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9F27CD8"/>
    <w:multiLevelType w:val="hybridMultilevel"/>
    <w:tmpl w:val="246CAA80"/>
    <w:lvl w:ilvl="0" w:tplc="2A6A8412">
      <w:start w:val="1"/>
      <w:numFmt w:val="lowerLetter"/>
      <w:lvlText w:val="%1)"/>
      <w:lvlJc w:val="left"/>
      <w:pPr>
        <w:ind w:left="40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">
    <w:nsid w:val="1C48327D"/>
    <w:multiLevelType w:val="hybridMultilevel"/>
    <w:tmpl w:val="2B30391E"/>
    <w:lvl w:ilvl="0" w:tplc="D5DE30F8">
      <w:start w:val="4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DC541C"/>
    <w:multiLevelType w:val="hybridMultilevel"/>
    <w:tmpl w:val="6A1293DE"/>
    <w:lvl w:ilvl="0" w:tplc="62BC6282">
      <w:start w:val="98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2808E2"/>
    <w:multiLevelType w:val="hybridMultilevel"/>
    <w:tmpl w:val="7D4C6F7A"/>
    <w:lvl w:ilvl="0" w:tplc="F70AEA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0D324E6"/>
    <w:multiLevelType w:val="hybridMultilevel"/>
    <w:tmpl w:val="22C43596"/>
    <w:lvl w:ilvl="0" w:tplc="074A252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6DA9"/>
    <w:rsid w:val="00132CE8"/>
    <w:rsid w:val="00264561"/>
    <w:rsid w:val="002806FD"/>
    <w:rsid w:val="002F62F5"/>
    <w:rsid w:val="0042603B"/>
    <w:rsid w:val="00442A11"/>
    <w:rsid w:val="00597784"/>
    <w:rsid w:val="00643BCC"/>
    <w:rsid w:val="00786AB4"/>
    <w:rsid w:val="00956DA9"/>
    <w:rsid w:val="00961E4D"/>
    <w:rsid w:val="00A25520"/>
    <w:rsid w:val="00AE4AD2"/>
    <w:rsid w:val="00B6128D"/>
    <w:rsid w:val="00D9618C"/>
    <w:rsid w:val="00DD20DB"/>
    <w:rsid w:val="00E25A90"/>
    <w:rsid w:val="00EB0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E4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442A11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F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62F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99"/>
    <w:qFormat/>
    <w:rsid w:val="002F62F5"/>
    <w:rPr>
      <w:lang w:eastAsia="en-US"/>
    </w:rPr>
  </w:style>
  <w:style w:type="character" w:customStyle="1" w:styleId="NoSpacingChar">
    <w:name w:val="No Spacing Char"/>
    <w:link w:val="NoSpacing"/>
    <w:uiPriority w:val="99"/>
    <w:locked/>
    <w:rsid w:val="002F62F5"/>
    <w:rPr>
      <w:rFonts w:ascii="Calibri" w:eastAsia="Times New Roman" w:hAnsi="Calibri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2F62F5"/>
    <w:pPr>
      <w:ind w:left="720"/>
      <w:contextualSpacing/>
    </w:pPr>
  </w:style>
  <w:style w:type="table" w:styleId="TableGrid">
    <w:name w:val="Table Grid"/>
    <w:basedOn w:val="TableNormal"/>
    <w:uiPriority w:val="99"/>
    <w:rsid w:val="00E25A90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6128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2</Pages>
  <Words>421</Words>
  <Characters>2406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Gelisim</dc:creator>
  <cp:keywords>www.sorubak.com</cp:keywords>
  <dc:description>www.sorubak.com</dc:description>
  <cp:lastModifiedBy>edanur</cp:lastModifiedBy>
  <cp:revision>5</cp:revision>
  <dcterms:created xsi:type="dcterms:W3CDTF">2014-12-11T13:08:00Z</dcterms:created>
  <dcterms:modified xsi:type="dcterms:W3CDTF">2014-12-14T12:30:00Z</dcterms:modified>
</cp:coreProperties>
</file>