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48" w:rsidRDefault="00A02348" w:rsidP="00561B01">
      <w:pPr>
        <w:jc w:val="center"/>
        <w:rPr>
          <w:sz w:val="28"/>
        </w:rPr>
      </w:pPr>
      <w:r w:rsidRPr="00561B01">
        <w:rPr>
          <w:sz w:val="28"/>
        </w:rPr>
        <w:t>AÇI ÇALIŞMALARI</w:t>
      </w:r>
    </w:p>
    <w:p w:rsidR="00A02348" w:rsidRDefault="00A02348" w:rsidP="00561B01">
      <w:pPr>
        <w:rPr>
          <w:sz w:val="28"/>
        </w:rPr>
      </w:pPr>
      <w:r>
        <w:rPr>
          <w:sz w:val="28"/>
        </w:rPr>
        <w:t>1)Verilen şekilleri açı ölçer ile ölçerek, açılarını altlarına yazınız.</w:t>
      </w:r>
    </w:p>
    <w:p w:rsidR="00A02348" w:rsidRDefault="00A02348" w:rsidP="00561B01">
      <w:pPr>
        <w:rPr>
          <w:sz w:val="28"/>
        </w:rPr>
      </w:pPr>
      <w:r>
        <w:rPr>
          <w:noProof/>
          <w:lang w:eastAsia="tr-TR"/>
        </w:rPr>
        <w:pict>
          <v:shape id="Serbest Form 14" o:spid="_x0000_s1026" style="position:absolute;margin-left:450.5pt;margin-top:28.45pt;width:19.45pt;height:9.2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6743,117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" path="m,58058v37495,33866,74990,67733,116114,58057c157238,106439,246743,,246743,r,e" filled="f" strokecolor="#1f4d78" strokeweight="1pt">
            <v:stroke joinstyle="miter"/>
            <v:path arrowok="t" o:connecttype="custom" o:connectlocs="0,58058;116114,116115;246743,0;246743,0" o:connectangles="0,0,0,0"/>
          </v:shape>
        </w:pict>
      </w:r>
      <w:r>
        <w:rPr>
          <w:noProof/>
          <w:lang w:eastAsia="tr-TR"/>
        </w:rPr>
        <w:pict>
          <v:shape id="Serbest Form 13" o:spid="_x0000_s1027" style="position:absolute;margin-left:257.35pt;margin-top:49.7pt;width:22.85pt;height:13.0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0286,165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" path="m,49485c84667,18037,169334,-13410,217715,5942v48381,19352,72571,159657,72571,159657l290286,165599r,e" filled="f" strokecolor="#1f4d78" strokeweight="1pt">
            <v:stroke joinstyle="miter"/>
            <v:path arrowok="t" o:connecttype="custom" o:connectlocs="0,49485;217715,5942;290286,165599;290286,165599;290286,165599" o:connectangles="0,0,0,0,0"/>
          </v:shape>
        </w:pict>
      </w:r>
      <w:r>
        <w:rPr>
          <w:noProof/>
          <w:lang w:eastAsia="tr-TR"/>
        </w:rPr>
        <w:pict>
          <v:shape id="Serbest Form 11" o:spid="_x0000_s1028" style="position:absolute;margin-left:53.95pt;margin-top:69.65pt;width:29.25pt;height:13.1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1457,166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" path="m,13966v93133,-12096,186266,-24191,246742,c307218,38157,343505,137338,362857,159109v19352,21771,,-14514,,-14514l362857,130080e" filled="f" strokecolor="#1f4d78" strokeweight="1pt">
            <v:stroke joinstyle="miter"/>
            <v:path arrowok="t" o:connecttype="custom" o:connectlocs="0,13966;246742,13966;362857,159109;362857,144595;362857,130080" o:connectangles="0,0,0,0,0"/>
          </v:shape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9" o:spid="_x0000_s1029" type="#_x0000_t15" style="position:absolute;margin-left:422.85pt;margin-top:95.95pt;width:84.65pt;height:20.4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" adj="18993" fillcolor="window" strokecolor="#70ad47" strokeweight="1pt">
            <v:textbox>
              <w:txbxContent>
                <w:p w:rsidR="00A02348" w:rsidRDefault="00A02348" w:rsidP="00561B01">
                  <w:pPr>
                    <w:jc w:val="center"/>
                  </w:pPr>
                  <w:r>
                    <w:t>……….°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0" type="#_x0000_t32" style="position:absolute;margin-left:434.45pt;margin-top:1pt;width:22.85pt;height:88pt;flip:x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7" o:spid="_x0000_s1031" type="#_x0000_t32" style="position:absolute;margin-left:457.3pt;margin-top:1pt;width:36.55pt;height:83.4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" o:spid="_x0000_s1032" type="#_x0000_t32" style="position:absolute;margin-left:261.9pt;margin-top:28.4pt;width:84.55pt;height:43.4pt;flip:y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Beşgen 6" o:spid="_x0000_s1033" type="#_x0000_t15" style="position:absolute;margin-left:221.7pt;margin-top:90.25pt;width:84.65pt;height:20.4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" adj="18993" fillcolor="window" strokecolor="#70ad47" strokeweight="1pt">
            <v:textbox>
              <w:txbxContent>
                <w:p w:rsidR="00A02348" w:rsidRDefault="00A02348" w:rsidP="00561B01">
                  <w:pPr>
                    <w:jc w:val="center"/>
                  </w:pPr>
                  <w:r>
                    <w:t>……….°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4" o:spid="_x0000_s1034" type="#_x0000_t32" style="position:absolute;margin-left:245.95pt;margin-top:9.05pt;width:14.85pt;height:62.85pt;flip:x y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Beşgen 3" o:spid="_x0000_s1035" type="#_x0000_t15" style="position:absolute;margin-left:28.1pt;margin-top:105.55pt;width:84.65pt;height:20.4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" adj="18993" strokecolor="#70ad47" strokeweight="1pt">
            <v:textbox>
              <w:txbxContent>
                <w:p w:rsidR="00A02348" w:rsidRDefault="00A02348" w:rsidP="00561B01">
                  <w:pPr>
                    <w:jc w:val="center"/>
                  </w:pPr>
                  <w:r>
                    <w:t>……….°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" o:spid="_x0000_s1036" type="#_x0000_t32" style="position:absolute;margin-left:63.05pt;margin-top:55.95pt;width:105.1pt;height:31.1pt;flip:y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" o:spid="_x0000_s1037" type="#_x0000_t32" style="position:absolute;margin-left:26.15pt;margin-top:21.85pt;width:36.95pt;height:66.15pt;flip:x y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" strokecolor="#5b9bd5" strokeweight=".5pt">
            <v:stroke endarrow="block" joinstyle="miter"/>
          </v:shape>
        </w:pict>
      </w:r>
      <w:r>
        <w:rPr>
          <w:sz w:val="28"/>
        </w:rPr>
        <w:t xml:space="preserve">     </w:t>
      </w:r>
    </w:p>
    <w:p w:rsidR="00A02348" w:rsidRDefault="00A02348" w:rsidP="00561B01">
      <w:pPr>
        <w:rPr>
          <w:sz w:val="28"/>
        </w:rPr>
      </w:pPr>
    </w:p>
    <w:p w:rsidR="00A02348" w:rsidRDefault="00A02348" w:rsidP="00561B01">
      <w:pPr>
        <w:rPr>
          <w:sz w:val="28"/>
        </w:rPr>
      </w:pPr>
    </w:p>
    <w:p w:rsidR="00A02348" w:rsidRDefault="00A02348" w:rsidP="00561B01">
      <w:pPr>
        <w:rPr>
          <w:sz w:val="28"/>
        </w:rPr>
      </w:pPr>
    </w:p>
    <w:p w:rsidR="00A02348" w:rsidRDefault="00A02348" w:rsidP="00561B01">
      <w:pPr>
        <w:rPr>
          <w:sz w:val="28"/>
        </w:rPr>
      </w:pPr>
    </w:p>
    <w:p w:rsidR="00A02348" w:rsidRDefault="00A02348" w:rsidP="00561B01">
      <w:pPr>
        <w:rPr>
          <w:sz w:val="28"/>
        </w:rPr>
      </w:pPr>
    </w:p>
    <w:p w:rsidR="00A02348" w:rsidRDefault="00A02348" w:rsidP="00561B01">
      <w:pPr>
        <w:rPr>
          <w:sz w:val="28"/>
        </w:rPr>
      </w:pPr>
      <w:r>
        <w:rPr>
          <w:sz w:val="28"/>
        </w:rPr>
        <w:t>2)Aşağıdaki şekillerin verilen açılarını şekil üzerinde gösteriniz. Verilmeyen açıları şekillere bakarak yazınız ve farklı renkteki kalemlerle şekilde gösteriniz..</w:t>
      </w:r>
    </w:p>
    <w:p w:rsidR="00A02348" w:rsidRDefault="00A02348" w:rsidP="00561B01">
      <w:pPr>
        <w:rPr>
          <w:sz w:val="28"/>
        </w:rPr>
      </w:pPr>
      <w:r>
        <w:rPr>
          <w:noProof/>
          <w:lang w:eastAsia="tr-TR"/>
        </w:rPr>
        <w:pict>
          <v:shape id="Düz Ok Bağlayıcısı 19" o:spid="_x0000_s1038" type="#_x0000_t32" style="position:absolute;margin-left:39.1pt;margin-top:66.2pt;width:90.3pt;height:50.25pt;flip:x 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6" o:spid="_x0000_s1039" type="#_x0000_t32" style="position:absolute;margin-left:25.35pt;margin-top:115.35pt;width:193.15pt;height:1.1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" strokecolor="#5b9bd5" strokeweight=".5pt">
            <v:stroke startarrow="block" endarrow="block" joinstyle="miter"/>
          </v:shape>
        </w:pict>
      </w:r>
      <w:r>
        <w:rPr>
          <w:sz w:val="28"/>
        </w:rPr>
        <w:t xml:space="preserve">  </w:t>
      </w:r>
    </w:p>
    <w:p w:rsidR="00A02348" w:rsidRDefault="00A02348" w:rsidP="00561B01">
      <w:pPr>
        <w:rPr>
          <w:sz w:val="28"/>
        </w:rPr>
      </w:pPr>
      <w:r>
        <w:rPr>
          <w:noProof/>
          <w:lang w:eastAsia="tr-TR"/>
        </w:rPr>
        <w:pict>
          <v:shape id="Düz Ok Bağlayıcısı 18" o:spid="_x0000_s1040" type="#_x0000_t32" style="position:absolute;margin-left:130.7pt;margin-top:10.8pt;width:30.05pt;height:79.7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7" o:spid="_x0000_s1041" type="#_x0000_t32" style="position:absolute;margin-left:126.3pt;margin-top:15.55pt;width:3.6pt;height:74.85pt;flip:x 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" strokecolor="#5b9bd5" strokeweight=".5pt">
            <v:stroke endarrow="block" joinstyle="miter"/>
          </v:shape>
        </w:pict>
      </w:r>
      <w:r>
        <w:rPr>
          <w:sz w:val="28"/>
        </w:rPr>
        <w:t xml:space="preserve">                                       T         Y</w:t>
      </w:r>
    </w:p>
    <w:p w:rsidR="00A02348" w:rsidRDefault="00A02348" w:rsidP="00561B01">
      <w:pPr>
        <w:rPr>
          <w:sz w:val="28"/>
        </w:rPr>
      </w:pPr>
      <w:r>
        <w:rPr>
          <w:noProof/>
          <w:lang w:eastAsia="tr-TR"/>
        </w:rPr>
        <w:pict>
          <v:shape id="Düz Ok Bağlayıcısı 22" o:spid="_x0000_s1042" type="#_x0000_t32" style="position:absolute;margin-left:335.1pt;margin-top:11.1pt;width:93.7pt;height:52.55pt;flip:x y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1" o:spid="_x0000_s1043" type="#_x0000_t32" style="position:absolute;margin-left:426.5pt;margin-top:12.25pt;width:76.55pt;height:51.4pt;flip:y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" strokecolor="#5b9bd5" strokeweight=".5pt">
            <v:stroke endarrow="block" joinstyle="miter"/>
          </v:shape>
        </w:pict>
      </w:r>
      <w:r>
        <w:rPr>
          <w:sz w:val="28"/>
        </w:rPr>
        <w:t xml:space="preserve">         D                                                                                            C                                                     P</w:t>
      </w:r>
    </w:p>
    <w:p w:rsidR="00A02348" w:rsidRDefault="00A02348" w:rsidP="00561B01">
      <w:pPr>
        <w:rPr>
          <w:sz w:val="28"/>
        </w:rPr>
      </w:pPr>
    </w:p>
    <w:p w:rsidR="00A02348" w:rsidRDefault="00A02348" w:rsidP="00561B01">
      <w:pPr>
        <w:rPr>
          <w:sz w:val="28"/>
        </w:rPr>
      </w:pPr>
      <w:r>
        <w:rPr>
          <w:noProof/>
          <w:lang w:eastAsia="tr-TR"/>
        </w:rPr>
        <w:pict>
          <v:shape id="Düz Ok Bağlayıcısı 20" o:spid="_x0000_s1044" type="#_x0000_t32" style="position:absolute;margin-left:324.8pt;margin-top:9.6pt;width:187.45pt;height:1.1pt;flip: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" strokecolor="#5b9bd5" strokeweight=".5pt">
            <v:stroke startarrow="block" endarrow="block" joinstyle="miter"/>
          </v:shape>
        </w:pict>
      </w:r>
      <w:r>
        <w:rPr>
          <w:sz w:val="28"/>
        </w:rPr>
        <w:t xml:space="preserve">      N                               A                            K                            R                               B                           Z</w:t>
      </w:r>
    </w:p>
    <w:p w:rsidR="00A02348" w:rsidRDefault="00A02348" w:rsidP="00561B01">
      <w:pPr>
        <w:rPr>
          <w:sz w:val="28"/>
        </w:rPr>
      </w:pPr>
    </w:p>
    <w:p w:rsidR="00A02348" w:rsidRPr="00436684" w:rsidRDefault="00A02348" w:rsidP="00D937AA">
      <w:pPr>
        <w:spacing w:after="0"/>
        <w:rPr>
          <w:sz w:val="24"/>
          <w:szCs w:val="24"/>
        </w:rPr>
      </w:pPr>
      <w:r w:rsidRPr="00436684">
        <w:rPr>
          <w:sz w:val="24"/>
          <w:szCs w:val="24"/>
        </w:rPr>
        <w:t>s( NAD) = 35°</w:t>
      </w:r>
      <w:r>
        <w:rPr>
          <w:sz w:val="24"/>
          <w:szCs w:val="24"/>
        </w:rPr>
        <w:t xml:space="preserve">            s(NAY)=</w:t>
      </w:r>
      <w:r w:rsidRPr="00436684">
        <w:rPr>
          <w:sz w:val="24"/>
        </w:rPr>
        <w:t xml:space="preserve"> </w:t>
      </w:r>
      <w:r>
        <w:rPr>
          <w:sz w:val="24"/>
        </w:rPr>
        <w:t>……..</w:t>
      </w:r>
      <w:r w:rsidRPr="00436684">
        <w:rPr>
          <w:sz w:val="24"/>
        </w:rPr>
        <w:t>°</w:t>
      </w:r>
      <w:r>
        <w:rPr>
          <w:sz w:val="24"/>
        </w:rPr>
        <w:t xml:space="preserve">                                                        s(RBC)=</w:t>
      </w:r>
      <w:r w:rsidRPr="00522CF1">
        <w:rPr>
          <w:sz w:val="24"/>
        </w:rPr>
        <w:t xml:space="preserve"> </w:t>
      </w:r>
      <w:r>
        <w:rPr>
          <w:sz w:val="24"/>
        </w:rPr>
        <w:t>40</w:t>
      </w:r>
      <w:r w:rsidRPr="00436684">
        <w:rPr>
          <w:sz w:val="24"/>
        </w:rPr>
        <w:t>°</w:t>
      </w:r>
      <w:r>
        <w:rPr>
          <w:sz w:val="24"/>
        </w:rPr>
        <w:t xml:space="preserve">                 s(CBZ)=</w:t>
      </w:r>
      <w:r w:rsidRPr="00522CF1">
        <w:rPr>
          <w:sz w:val="24"/>
        </w:rPr>
        <w:t xml:space="preserve"> </w:t>
      </w:r>
      <w:r>
        <w:rPr>
          <w:sz w:val="24"/>
        </w:rPr>
        <w:t>………</w:t>
      </w:r>
      <w:r w:rsidRPr="00436684">
        <w:rPr>
          <w:sz w:val="24"/>
        </w:rPr>
        <w:t>°</w:t>
      </w:r>
    </w:p>
    <w:p w:rsidR="00A02348" w:rsidRDefault="00A02348" w:rsidP="00D937AA">
      <w:pPr>
        <w:spacing w:after="0"/>
        <w:rPr>
          <w:sz w:val="24"/>
        </w:rPr>
      </w:pPr>
      <w:r>
        <w:rPr>
          <w:sz w:val="24"/>
        </w:rPr>
        <w:t>s</w:t>
      </w:r>
      <w:r w:rsidRPr="00436684">
        <w:rPr>
          <w:sz w:val="24"/>
        </w:rPr>
        <w:t>(DAT) = 55°</w:t>
      </w:r>
      <w:r>
        <w:rPr>
          <w:sz w:val="24"/>
        </w:rPr>
        <w:t xml:space="preserve">              s(NAK)=</w:t>
      </w:r>
      <w:r w:rsidRPr="00436684">
        <w:rPr>
          <w:sz w:val="24"/>
        </w:rPr>
        <w:t xml:space="preserve"> </w:t>
      </w:r>
      <w:r>
        <w:rPr>
          <w:sz w:val="24"/>
        </w:rPr>
        <w:t>……..</w:t>
      </w:r>
      <w:r w:rsidRPr="00436684">
        <w:rPr>
          <w:sz w:val="24"/>
        </w:rPr>
        <w:t>°</w:t>
      </w:r>
      <w:r>
        <w:rPr>
          <w:sz w:val="24"/>
        </w:rPr>
        <w:t xml:space="preserve">                                                        s(CBP)=</w:t>
      </w:r>
      <w:r w:rsidRPr="00522CF1">
        <w:rPr>
          <w:sz w:val="24"/>
        </w:rPr>
        <w:t xml:space="preserve"> </w:t>
      </w:r>
      <w:r>
        <w:rPr>
          <w:sz w:val="24"/>
        </w:rPr>
        <w:t>105</w:t>
      </w:r>
      <w:r w:rsidRPr="00436684">
        <w:rPr>
          <w:sz w:val="24"/>
        </w:rPr>
        <w:t>°</w:t>
      </w:r>
      <w:r>
        <w:rPr>
          <w:sz w:val="24"/>
        </w:rPr>
        <w:t xml:space="preserve">               s(RBP)=</w:t>
      </w:r>
      <w:r w:rsidRPr="00522CF1">
        <w:rPr>
          <w:sz w:val="24"/>
        </w:rPr>
        <w:t xml:space="preserve"> </w:t>
      </w:r>
      <w:r>
        <w:rPr>
          <w:sz w:val="24"/>
        </w:rPr>
        <w:t>…….</w:t>
      </w:r>
      <w:r w:rsidRPr="00436684">
        <w:rPr>
          <w:sz w:val="24"/>
        </w:rPr>
        <w:t>°</w:t>
      </w:r>
    </w:p>
    <w:p w:rsidR="00A02348" w:rsidRPr="00436684" w:rsidRDefault="00A02348" w:rsidP="00D937AA">
      <w:pPr>
        <w:spacing w:after="0"/>
        <w:rPr>
          <w:sz w:val="24"/>
        </w:rPr>
      </w:pPr>
      <w:r>
        <w:rPr>
          <w:sz w:val="24"/>
        </w:rPr>
        <w:t>s(TAY) =20</w:t>
      </w:r>
      <w:r w:rsidRPr="00436684">
        <w:rPr>
          <w:sz w:val="24"/>
        </w:rPr>
        <w:t>°</w:t>
      </w:r>
      <w:r>
        <w:rPr>
          <w:sz w:val="24"/>
        </w:rPr>
        <w:t xml:space="preserve">                s(DAK)=</w:t>
      </w:r>
      <w:r w:rsidRPr="00436684">
        <w:rPr>
          <w:sz w:val="24"/>
        </w:rPr>
        <w:t xml:space="preserve"> </w:t>
      </w:r>
      <w:r>
        <w:rPr>
          <w:sz w:val="24"/>
        </w:rPr>
        <w:t>……..</w:t>
      </w:r>
      <w:r w:rsidRPr="00436684">
        <w:rPr>
          <w:sz w:val="24"/>
        </w:rPr>
        <w:t>°</w:t>
      </w:r>
      <w:r>
        <w:rPr>
          <w:sz w:val="24"/>
        </w:rPr>
        <w:t xml:space="preserve">                                                        s(PBZ)=</w:t>
      </w:r>
      <w:r w:rsidRPr="00522CF1">
        <w:rPr>
          <w:sz w:val="24"/>
        </w:rPr>
        <w:t xml:space="preserve"> </w:t>
      </w:r>
      <w:r>
        <w:rPr>
          <w:sz w:val="24"/>
        </w:rPr>
        <w:t>3</w:t>
      </w:r>
      <w:r w:rsidRPr="00436684">
        <w:rPr>
          <w:sz w:val="24"/>
        </w:rPr>
        <w:t>5°</w:t>
      </w:r>
      <w:r>
        <w:rPr>
          <w:sz w:val="24"/>
        </w:rPr>
        <w:t xml:space="preserve">                 s(RBZ)=</w:t>
      </w:r>
      <w:r w:rsidRPr="00522CF1">
        <w:rPr>
          <w:sz w:val="24"/>
        </w:rPr>
        <w:t xml:space="preserve"> </w:t>
      </w:r>
      <w:r>
        <w:rPr>
          <w:sz w:val="24"/>
        </w:rPr>
        <w:t>…….</w:t>
      </w:r>
      <w:r w:rsidRPr="00436684">
        <w:rPr>
          <w:sz w:val="24"/>
        </w:rPr>
        <w:t>°</w:t>
      </w:r>
    </w:p>
    <w:p w:rsidR="00A02348" w:rsidRDefault="00A02348" w:rsidP="00561B01">
      <w:pPr>
        <w:rPr>
          <w:sz w:val="24"/>
        </w:rPr>
      </w:pPr>
      <w:r w:rsidRPr="00436684">
        <w:rPr>
          <w:sz w:val="24"/>
        </w:rPr>
        <w:t>s(YAK)</w:t>
      </w:r>
      <w:r>
        <w:rPr>
          <w:sz w:val="24"/>
        </w:rPr>
        <w:t>=</w:t>
      </w:r>
      <w:r w:rsidRPr="00436684">
        <w:rPr>
          <w:sz w:val="24"/>
        </w:rPr>
        <w:t xml:space="preserve"> </w:t>
      </w:r>
      <w:r>
        <w:rPr>
          <w:sz w:val="24"/>
        </w:rPr>
        <w:t>70</w:t>
      </w:r>
      <w:r w:rsidRPr="00436684">
        <w:rPr>
          <w:sz w:val="24"/>
        </w:rPr>
        <w:t>°</w:t>
      </w:r>
      <w:r>
        <w:rPr>
          <w:sz w:val="24"/>
        </w:rPr>
        <w:t xml:space="preserve">                s(TAK)=</w:t>
      </w:r>
      <w:r w:rsidRPr="00436684">
        <w:rPr>
          <w:sz w:val="24"/>
        </w:rPr>
        <w:t xml:space="preserve"> </w:t>
      </w:r>
      <w:r>
        <w:rPr>
          <w:sz w:val="24"/>
        </w:rPr>
        <w:t>………</w:t>
      </w:r>
      <w:r w:rsidRPr="00436684">
        <w:rPr>
          <w:sz w:val="24"/>
        </w:rPr>
        <w:t>°</w:t>
      </w:r>
    </w:p>
    <w:p w:rsidR="00A02348" w:rsidRDefault="00A02348" w:rsidP="00561B01">
      <w:pPr>
        <w:rPr>
          <w:sz w:val="24"/>
        </w:rPr>
      </w:pPr>
    </w:p>
    <w:p w:rsidR="00A02348" w:rsidRPr="00F841A1" w:rsidRDefault="00A02348" w:rsidP="00561B01">
      <w:pPr>
        <w:rPr>
          <w:sz w:val="28"/>
        </w:rPr>
      </w:pPr>
      <w:r w:rsidRPr="00F841A1">
        <w:rPr>
          <w:sz w:val="28"/>
        </w:rPr>
        <w:t>3)Aşağıda verilen üçgenlerin verilmeyen açılarını bulunuz.</w:t>
      </w:r>
    </w:p>
    <w:p w:rsidR="00A02348" w:rsidRDefault="00A02348" w:rsidP="00561B01">
      <w:pPr>
        <w:rPr>
          <w:sz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3" o:spid="_x0000_s1045" type="#_x0000_t5" style="position:absolute;margin-left:35.3pt;margin-top:4.6pt;width:83.5pt;height:130.65pt;rotation:90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" adj="7525" strokecolor="#70ad47" strokeweight="1pt">
            <v:textbox>
              <w:txbxContent>
                <w:p w:rsidR="00A02348" w:rsidRDefault="00A02348" w:rsidP="00FC53DF">
                  <w:pPr>
                    <w:jc w:val="center"/>
                  </w:pPr>
                </w:p>
              </w:txbxContent>
            </v:textbox>
          </v:shape>
        </w:pict>
      </w:r>
    </w:p>
    <w:p w:rsidR="00A02348" w:rsidRDefault="00A02348" w:rsidP="00561B01">
      <w:pPr>
        <w:rPr>
          <w:sz w:val="24"/>
        </w:rPr>
      </w:pPr>
      <w:r>
        <w:rPr>
          <w:noProof/>
          <w:lang w:eastAsia="tr-TR"/>
        </w:rPr>
        <w:pict>
          <v:shape id="Serbest Form 30" o:spid="_x0000_s1046" style="position:absolute;margin-left:386.25pt;margin-top:19.15pt;width:20.2pt;height:12.8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6378,163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" path="m,60290v25120,45218,50241,90436,90435,100484c130629,170822,214365,147376,241161,120580,267957,93784,251209,,251209,r,l241161,10048e" filled="f" strokecolor="#1f4d78" strokeweight="1pt">
            <v:stroke joinstyle="miter"/>
            <v:path arrowok="t" o:connecttype="custom" o:connectlocs="0,60290;90435,160774;241161,120580;251209,0;251209,0;241161,10048" o:connectangles="0,0,0,0,0,0"/>
          </v:shape>
        </w:pict>
      </w:r>
      <w:r>
        <w:rPr>
          <w:noProof/>
          <w:lang w:eastAsia="tr-TR"/>
        </w:rPr>
        <w:pict>
          <v:shape id="İkizkenar Üçgen 27" o:spid="_x0000_s1047" type="#_x0000_t5" style="position:absolute;margin-left:292.05pt;margin-top:15.95pt;width:214.35pt;height:57.7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" strokecolor="#70ad47" strokeweight="1pt"/>
        </w:pict>
      </w:r>
      <w:r>
        <w:rPr>
          <w:noProof/>
          <w:lang w:eastAsia="tr-TR"/>
        </w:rPr>
        <w:pict>
          <v:shape id="Serbest Form 25" o:spid="_x0000_s1048" style="position:absolute;margin-left:11.95pt;margin-top:6.5pt;width:9.35pt;height:15.0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19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" path="m,190918c46055,171659,92110,152400,110532,120580,128954,88760,110532,,110532,r,l110532,e" filled="f" strokecolor="#1f4d78" strokeweight="1pt">
            <v:stroke joinstyle="miter"/>
            <v:path arrowok="t" o:connecttype="custom" o:connectlocs="0,190918;110532,120580;110532,0;110532,0;110532,0" o:connectangles="0,0,0,0,0"/>
          </v:shape>
        </w:pict>
      </w:r>
      <w:r>
        <w:rPr>
          <w:sz w:val="24"/>
        </w:rPr>
        <w:t>E                                                                                                                                                K</w:t>
      </w:r>
    </w:p>
    <w:p w:rsidR="00A02348" w:rsidRDefault="00A02348" w:rsidP="00561B01">
      <w:pPr>
        <w:rPr>
          <w:sz w:val="24"/>
        </w:rPr>
      </w:pPr>
      <w:r>
        <w:rPr>
          <w:noProof/>
          <w:lang w:eastAsia="tr-TR"/>
        </w:rPr>
        <w:pict>
          <v:shape id="Serbest Form 26" o:spid="_x0000_s1049" style="position:absolute;margin-left:112.3pt;margin-top:4.85pt;width:8.1pt;height:13.4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2751,170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" path="m42461,c17340,25958,-7780,51917,2268,80387v10048,28470,100483,90435,100483,90435l102751,170822e" filled="f" strokecolor="#1f4d78" strokeweight="1pt">
            <v:stroke joinstyle="miter"/>
            <v:path arrowok="t" o:connecttype="custom" o:connectlocs="42461,0;2268,80387;102751,170822;102751,170822" o:connectangles="0,0,0,0"/>
          </v:shape>
        </w:pict>
      </w:r>
      <w:r>
        <w:rPr>
          <w:sz w:val="24"/>
        </w:rPr>
        <w:t xml:space="preserve">                                                      H</w:t>
      </w:r>
    </w:p>
    <w:p w:rsidR="00A02348" w:rsidRDefault="00A02348" w:rsidP="00561B01">
      <w:pPr>
        <w:rPr>
          <w:sz w:val="24"/>
        </w:rPr>
      </w:pPr>
      <w:r>
        <w:rPr>
          <w:noProof/>
          <w:lang w:eastAsia="tr-TR"/>
        </w:rPr>
        <w:pict>
          <v:shape id="Serbest Form 31" o:spid="_x0000_s1050" style="position:absolute;margin-left:477.2pt;margin-top:13.5pt;width:4pt;height:12.6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905,160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" path="m50905,c28296,31820,5688,63640,664,90435v-5024,26795,20096,70338,20096,70338l20760,160773e" filled="f" strokecolor="#1f4d78" strokeweight="1pt">
            <v:stroke joinstyle="miter"/>
            <v:path arrowok="t" o:connecttype="custom" o:connectlocs="50905,0;664,90435;20760,160773;20760,160773" o:connectangles="0,0,0,0"/>
          </v:shape>
        </w:pict>
      </w:r>
      <w:r>
        <w:rPr>
          <w:noProof/>
          <w:lang w:eastAsia="tr-TR"/>
        </w:rPr>
        <w:pict>
          <v:shape id="Serbest Form 28" o:spid="_x0000_s1051" style="position:absolute;margin-left:313.45pt;margin-top:15.1pt;width:5.75pt;height:11.1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151,140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" path="m,c30145,13398,60290,26796,70338,50242,80386,73688,60290,140677,60290,140677r,e" filled="f" strokecolor="#1f4d78" strokeweight="1pt">
            <v:stroke joinstyle="miter"/>
            <v:path arrowok="t" o:connecttype="custom" o:connectlocs="0,0;70338,50242;60290,140677;60290,140677" o:connectangles="0,0,0,0"/>
          </v:shape>
        </w:pict>
      </w:r>
      <w:r>
        <w:rPr>
          <w:noProof/>
          <w:lang w:eastAsia="tr-TR"/>
        </w:rPr>
        <w:pict>
          <v:shape id="Serbest Form 24" o:spid="_x0000_s1052" style="position:absolute;margin-left:11.7pt;margin-top:21.4pt;width:11.9pt;height:15.0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097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" path="m,c58615,4186,117231,8373,140677,40193v23446,31820,,150725,,150725l140677,180870e" filled="f" strokecolor="#1f4d78" strokeweight="1pt">
            <v:stroke joinstyle="miter"/>
            <v:path arrowok="t" o:connecttype="custom" o:connectlocs="0,0;140677,40193;140677,190918;140677,180870" o:connectangles="0,0,0,0"/>
          </v:shape>
        </w:pict>
      </w:r>
    </w:p>
    <w:p w:rsidR="00A02348" w:rsidRDefault="00A02348" w:rsidP="00561B01">
      <w:pPr>
        <w:rPr>
          <w:sz w:val="24"/>
        </w:rPr>
      </w:pPr>
      <w:r>
        <w:rPr>
          <w:sz w:val="24"/>
        </w:rPr>
        <w:t>D                                                                                                      R                                                                                  M</w:t>
      </w:r>
    </w:p>
    <w:p w:rsidR="00A02348" w:rsidRDefault="00A02348" w:rsidP="00FC53DF">
      <w:pPr>
        <w:spacing w:after="0"/>
        <w:rPr>
          <w:sz w:val="24"/>
        </w:rPr>
      </w:pPr>
      <w:r>
        <w:rPr>
          <w:sz w:val="24"/>
        </w:rPr>
        <w:t>s(E) =65</w:t>
      </w:r>
      <w:r w:rsidRPr="00436684">
        <w:rPr>
          <w:sz w:val="24"/>
        </w:rPr>
        <w:t>°</w:t>
      </w:r>
      <w:r>
        <w:rPr>
          <w:sz w:val="24"/>
        </w:rPr>
        <w:t xml:space="preserve">                                                                                                   s(R)=</w:t>
      </w:r>
      <w:r w:rsidRPr="00F841A1">
        <w:rPr>
          <w:sz w:val="24"/>
        </w:rPr>
        <w:t xml:space="preserve"> </w:t>
      </w:r>
      <w:r>
        <w:rPr>
          <w:sz w:val="24"/>
        </w:rPr>
        <w:t>27</w:t>
      </w:r>
      <w:r w:rsidRPr="00436684">
        <w:rPr>
          <w:sz w:val="24"/>
        </w:rPr>
        <w:t>°</w:t>
      </w:r>
    </w:p>
    <w:p w:rsidR="00A02348" w:rsidRDefault="00A02348" w:rsidP="00FC53DF">
      <w:pPr>
        <w:spacing w:after="0"/>
        <w:rPr>
          <w:sz w:val="24"/>
        </w:rPr>
      </w:pPr>
      <w:r>
        <w:rPr>
          <w:sz w:val="24"/>
        </w:rPr>
        <w:t>s(H)=</w:t>
      </w:r>
      <w:r w:rsidRPr="00FC53DF">
        <w:rPr>
          <w:sz w:val="24"/>
        </w:rPr>
        <w:t xml:space="preserve"> </w:t>
      </w:r>
      <w:r>
        <w:rPr>
          <w:sz w:val="24"/>
        </w:rPr>
        <w:t>40</w:t>
      </w:r>
      <w:r w:rsidRPr="00436684">
        <w:rPr>
          <w:sz w:val="24"/>
        </w:rPr>
        <w:t>°</w:t>
      </w:r>
      <w:r>
        <w:rPr>
          <w:sz w:val="24"/>
        </w:rPr>
        <w:t xml:space="preserve">                                                                                                   s(M)=</w:t>
      </w:r>
      <w:r w:rsidRPr="00F841A1">
        <w:rPr>
          <w:sz w:val="24"/>
        </w:rPr>
        <w:t xml:space="preserve"> </w:t>
      </w:r>
      <w:r>
        <w:rPr>
          <w:sz w:val="24"/>
        </w:rPr>
        <w:t>38</w:t>
      </w:r>
      <w:r w:rsidRPr="00436684">
        <w:rPr>
          <w:sz w:val="24"/>
        </w:rPr>
        <w:t>°</w:t>
      </w:r>
    </w:p>
    <w:p w:rsidR="00A02348" w:rsidRDefault="00A02348" w:rsidP="00FC53DF">
      <w:pPr>
        <w:spacing w:after="0"/>
        <w:rPr>
          <w:sz w:val="24"/>
        </w:rPr>
      </w:pPr>
      <w:r>
        <w:rPr>
          <w:sz w:val="24"/>
        </w:rPr>
        <w:t>s(D)=</w:t>
      </w:r>
      <w:r w:rsidRPr="00FC53DF">
        <w:rPr>
          <w:sz w:val="24"/>
        </w:rPr>
        <w:t xml:space="preserve"> </w:t>
      </w:r>
      <w:r>
        <w:rPr>
          <w:sz w:val="24"/>
        </w:rPr>
        <w:t>????</w:t>
      </w:r>
      <w:r w:rsidRPr="00436684">
        <w:rPr>
          <w:sz w:val="24"/>
        </w:rPr>
        <w:t>°</w:t>
      </w:r>
      <w:r>
        <w:rPr>
          <w:sz w:val="24"/>
        </w:rPr>
        <w:t xml:space="preserve">                                                                                                s(K)=</w:t>
      </w:r>
      <w:r w:rsidRPr="00FC53DF">
        <w:rPr>
          <w:sz w:val="24"/>
        </w:rPr>
        <w:t xml:space="preserve"> </w:t>
      </w:r>
      <w:r>
        <w:rPr>
          <w:sz w:val="24"/>
        </w:rPr>
        <w:t>????</w:t>
      </w:r>
      <w:r w:rsidRPr="00436684">
        <w:rPr>
          <w:sz w:val="24"/>
        </w:rPr>
        <w:t>°</w:t>
      </w:r>
      <w:r>
        <w:rPr>
          <w:sz w:val="24"/>
        </w:rPr>
        <w:t xml:space="preserve">       </w:t>
      </w:r>
    </w:p>
    <w:p w:rsidR="00A02348" w:rsidRDefault="00A02348" w:rsidP="00FC53DF">
      <w:pPr>
        <w:spacing w:after="0"/>
        <w:rPr>
          <w:sz w:val="24"/>
        </w:rPr>
      </w:pPr>
    </w:p>
    <w:p w:rsidR="00A02348" w:rsidRPr="00436684" w:rsidRDefault="00A02348" w:rsidP="00FC53DF">
      <w:pPr>
        <w:spacing w:after="0"/>
        <w:rPr>
          <w:sz w:val="24"/>
        </w:rPr>
      </w:pPr>
      <w:r>
        <w:rPr>
          <w:sz w:val="24"/>
        </w:rPr>
        <w:t xml:space="preserve">                                                                                KOLAY GELSİN                      </w:t>
      </w:r>
    </w:p>
    <w:sectPr w:rsidR="00A02348" w:rsidRPr="00436684" w:rsidSect="00561B0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6007A"/>
    <w:multiLevelType w:val="hybridMultilevel"/>
    <w:tmpl w:val="C2248EB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B01"/>
    <w:rsid w:val="000C7720"/>
    <w:rsid w:val="00436684"/>
    <w:rsid w:val="00522CF1"/>
    <w:rsid w:val="00561B01"/>
    <w:rsid w:val="007F69B9"/>
    <w:rsid w:val="00A02348"/>
    <w:rsid w:val="00A60D5B"/>
    <w:rsid w:val="00A76788"/>
    <w:rsid w:val="00AC0ADE"/>
    <w:rsid w:val="00AC40DD"/>
    <w:rsid w:val="00C224B1"/>
    <w:rsid w:val="00CE5409"/>
    <w:rsid w:val="00D937AA"/>
    <w:rsid w:val="00F841A1"/>
    <w:rsid w:val="00FC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0D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61B0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937AA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F6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6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304</Words>
  <Characters>1736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edanur</cp:lastModifiedBy>
  <cp:revision>9</cp:revision>
  <cp:lastPrinted>2014-09-25T19:38:00Z</cp:lastPrinted>
  <dcterms:created xsi:type="dcterms:W3CDTF">2014-09-25T18:51:00Z</dcterms:created>
  <dcterms:modified xsi:type="dcterms:W3CDTF">2014-09-26T08:47:00Z</dcterms:modified>
</cp:coreProperties>
</file>