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3E" w:rsidRPr="00F647F4" w:rsidRDefault="00EA593E" w:rsidP="003718FB">
      <w:pPr>
        <w:pStyle w:val="NoSpacing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2014 – 2015 EĞİTİM ÖĞRETİM YILI RESSAM ŞEVKET DAĞ İLKOKULU 4/</w:t>
      </w:r>
      <w:r>
        <w:rPr>
          <w:b/>
          <w:bCs/>
          <w:iCs/>
          <w:color w:val="000000"/>
          <w:sz w:val="28"/>
          <w:szCs w:val="28"/>
        </w:rPr>
        <w:t>F</w:t>
      </w:r>
      <w:r w:rsidRPr="00F647F4">
        <w:rPr>
          <w:b/>
          <w:bCs/>
          <w:iCs/>
          <w:color w:val="000000"/>
          <w:sz w:val="28"/>
          <w:szCs w:val="28"/>
        </w:rPr>
        <w:t xml:space="preserve"> SINIFI</w:t>
      </w:r>
    </w:p>
    <w:p w:rsidR="00EA593E" w:rsidRPr="00F647F4" w:rsidRDefault="00EA593E" w:rsidP="003718FB">
      <w:pPr>
        <w:pStyle w:val="NoSpacing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 xml:space="preserve">MATEMATİK </w:t>
      </w:r>
      <w:bookmarkStart w:id="0" w:name="_GoBack"/>
      <w:bookmarkEnd w:id="0"/>
      <w:r w:rsidRPr="00F647F4">
        <w:rPr>
          <w:b/>
          <w:bCs/>
          <w:iCs/>
          <w:color w:val="000000"/>
          <w:sz w:val="28"/>
          <w:szCs w:val="28"/>
        </w:rPr>
        <w:t>DERSİ 1.DÖNEM 1.SINAV</w:t>
      </w:r>
    </w:p>
    <w:p w:rsidR="00EA593E" w:rsidRPr="00F647F4" w:rsidRDefault="00EA593E" w:rsidP="00F647F4">
      <w:pPr>
        <w:pStyle w:val="NoSpacing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Adı Soyadı:</w:t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</w:r>
      <w:r w:rsidRPr="00F647F4">
        <w:rPr>
          <w:b/>
          <w:bCs/>
          <w:iCs/>
          <w:color w:val="000000"/>
          <w:sz w:val="28"/>
          <w:szCs w:val="28"/>
        </w:rPr>
        <w:tab/>
        <w:t xml:space="preserve">            Aldığı Puan:</w:t>
      </w:r>
      <w:r w:rsidRPr="00F647F4">
        <w:rPr>
          <w:b/>
          <w:bCs/>
          <w:iCs/>
          <w:color w:val="000000"/>
          <w:sz w:val="28"/>
          <w:szCs w:val="28"/>
        </w:rPr>
        <w:tab/>
      </w:r>
    </w:p>
    <w:p w:rsidR="00EA593E" w:rsidRPr="00F647F4" w:rsidRDefault="00EA593E" w:rsidP="00F647F4">
      <w:pPr>
        <w:pStyle w:val="NoSpacing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Okul No:</w:t>
      </w:r>
    </w:p>
    <w:p w:rsidR="00EA593E" w:rsidRPr="00F647F4" w:rsidRDefault="00EA593E" w:rsidP="00BF3D1E">
      <w:pPr>
        <w:pStyle w:val="NoSpacing"/>
        <w:rPr>
          <w:b/>
          <w:color w:val="000000"/>
          <w:sz w:val="24"/>
          <w:szCs w:val="24"/>
        </w:rPr>
      </w:pPr>
    </w:p>
    <w:p w:rsidR="00EA593E" w:rsidRPr="00F647F4" w:rsidRDefault="00EA593E" w:rsidP="00BF3D1E">
      <w:pPr>
        <w:pStyle w:val="NoSpacing"/>
        <w:rPr>
          <w:b/>
          <w:color w:val="000000"/>
          <w:sz w:val="24"/>
          <w:szCs w:val="24"/>
        </w:rPr>
      </w:pPr>
      <w:r w:rsidRPr="00F647F4">
        <w:rPr>
          <w:b/>
          <w:color w:val="000000"/>
          <w:sz w:val="24"/>
          <w:szCs w:val="24"/>
        </w:rPr>
        <w:t xml:space="preserve">Aşağıdaki ifadelerde doğru olanların başına (D), yanlış olanların başına (Y) harfi yazınız. </w:t>
      </w:r>
      <w:r w:rsidRPr="00F647F4">
        <w:rPr>
          <w:b/>
          <w:color w:val="808080"/>
          <w:sz w:val="24"/>
          <w:szCs w:val="24"/>
        </w:rPr>
        <w:t>(1</w:t>
      </w:r>
      <w:r>
        <w:rPr>
          <w:b/>
          <w:color w:val="808080"/>
          <w:sz w:val="24"/>
          <w:szCs w:val="24"/>
        </w:rPr>
        <w:t>5</w:t>
      </w:r>
      <w:r w:rsidRPr="00F647F4">
        <w:rPr>
          <w:b/>
          <w:color w:val="808080"/>
          <w:sz w:val="24"/>
          <w:szCs w:val="24"/>
        </w:rPr>
        <w:t>X</w:t>
      </w:r>
      <w:r>
        <w:rPr>
          <w:b/>
          <w:color w:val="808080"/>
          <w:sz w:val="24"/>
          <w:szCs w:val="24"/>
        </w:rPr>
        <w:t>1</w:t>
      </w:r>
      <w:r w:rsidRPr="00F647F4">
        <w:rPr>
          <w:b/>
          <w:color w:val="808080"/>
          <w:sz w:val="24"/>
          <w:szCs w:val="24"/>
        </w:rPr>
        <w:t xml:space="preserve">) = </w:t>
      </w:r>
      <w:r>
        <w:rPr>
          <w:b/>
          <w:color w:val="808080"/>
          <w:sz w:val="24"/>
          <w:szCs w:val="24"/>
        </w:rPr>
        <w:t xml:space="preserve">15 </w:t>
      </w:r>
      <w:r w:rsidRPr="00F647F4">
        <w:rPr>
          <w:b/>
          <w:color w:val="808080"/>
          <w:sz w:val="24"/>
          <w:szCs w:val="24"/>
        </w:rPr>
        <w:t>P</w:t>
      </w:r>
    </w:p>
    <w:p w:rsidR="00EA593E" w:rsidRPr="00F647F4" w:rsidRDefault="00EA593E" w:rsidP="00BF3D1E">
      <w:pPr>
        <w:pStyle w:val="NoSpacing"/>
        <w:rPr>
          <w:color w:val="000000"/>
        </w:rPr>
      </w:pP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F647F4" w:rsidSect="003718FB">
          <w:headerReference w:type="default" r:id="rId7"/>
          <w:footerReference w:type="default" r:id="rId8"/>
          <w:type w:val="continuous"/>
          <w:pgSz w:w="11906" w:h="16838"/>
          <w:pgMar w:top="426" w:right="707" w:bottom="284" w:left="851" w:header="137" w:footer="305" w:gutter="0"/>
          <w:cols w:space="708"/>
          <w:docGrid w:linePitch="360"/>
        </w:sectPr>
      </w:pP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Üçgenin iç açıları toplamı 180° dir.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Üçgen ve dairelerin köşegenleri çizilebilir.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En büyük dar açı 89° dir.</w:t>
      </w:r>
    </w:p>
    <w:p w:rsidR="00EA593E" w:rsidRPr="00F647F4" w:rsidRDefault="00EA593E" w:rsidP="003718FB">
      <w:pPr>
        <w:pStyle w:val="NoSpacing"/>
        <w:numPr>
          <w:ilvl w:val="0"/>
          <w:numId w:val="24"/>
        </w:numPr>
        <w:tabs>
          <w:tab w:val="left" w:pos="0"/>
        </w:tabs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Karede 4 tane dik açı bulunur.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 xml:space="preserve">(……) [AB], ABFT karesinin bir kenarıdır. 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Açılarına göre beş çeşit üçgen vardır.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95</w:t>
      </w:r>
      <w:r w:rsidRPr="00F647F4">
        <w:rPr>
          <w:rFonts w:cs="Calibri"/>
          <w:color w:val="000000"/>
          <w:sz w:val="24"/>
          <w:szCs w:val="24"/>
          <w:vertAlign w:val="superscript"/>
        </w:rPr>
        <w:t xml:space="preserve">0 </w:t>
      </w:r>
      <w:r w:rsidRPr="00F647F4">
        <w:rPr>
          <w:rFonts w:cs="Calibri"/>
          <w:color w:val="000000"/>
          <w:sz w:val="24"/>
          <w:szCs w:val="24"/>
        </w:rPr>
        <w:t>geniş açıdır.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Açıları metre ile ölçeriz.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İkiz kenar üçgenin bütün kenar uzunlukları birbirine eşittir.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Üçgenin iki tane köşegeni vardır.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 kenar uzunluğu eşit olan üçgenlere “çeşit kenar üçgen”  denir.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Bir açısı geniş olan geniş olan üçgenlere “geniş açılı üçgen” denir.</w:t>
      </w:r>
    </w:p>
    <w:p w:rsidR="00EA593E" w:rsidRPr="00F647F4" w:rsidRDefault="00EA593E" w:rsidP="00E03010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Karenin komşu olmayan köşeleri birleştirildiğinde “köşegen” olur.</w:t>
      </w:r>
    </w:p>
    <w:p w:rsidR="00EA593E" w:rsidRPr="00C04BAA" w:rsidRDefault="00EA593E" w:rsidP="00BC0436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</w:t>
      </w:r>
      <w:r>
        <w:rPr>
          <w:rFonts w:cs="Calibri"/>
          <w:color w:val="000000"/>
          <w:sz w:val="24"/>
          <w:szCs w:val="24"/>
        </w:rPr>
        <w:t xml:space="preserve"> İki açısı dik açı olan üçgenlere “dik açılı üçgen” denir.</w:t>
      </w:r>
    </w:p>
    <w:p w:rsidR="00EA593E" w:rsidRDefault="00EA593E" w:rsidP="00BC0436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 xml:space="preserve">(……) Karenin </w:t>
      </w:r>
      <w:r>
        <w:rPr>
          <w:rFonts w:cs="Calibri"/>
          <w:color w:val="000000"/>
          <w:sz w:val="24"/>
          <w:szCs w:val="24"/>
        </w:rPr>
        <w:t>2</w:t>
      </w:r>
      <w:r w:rsidRPr="00F647F4">
        <w:rPr>
          <w:rFonts w:cs="Calibri"/>
          <w:color w:val="000000"/>
          <w:sz w:val="24"/>
          <w:szCs w:val="24"/>
        </w:rPr>
        <w:t xml:space="preserve"> tane simetri</w:t>
      </w:r>
      <w:r>
        <w:rPr>
          <w:rFonts w:cs="Calibri"/>
          <w:color w:val="000000"/>
          <w:sz w:val="24"/>
          <w:szCs w:val="24"/>
        </w:rPr>
        <w:t xml:space="preserve"> doğrusu</w:t>
      </w:r>
      <w:r w:rsidRPr="00F647F4">
        <w:rPr>
          <w:rFonts w:cs="Calibri"/>
          <w:color w:val="000000"/>
          <w:sz w:val="24"/>
          <w:szCs w:val="24"/>
        </w:rPr>
        <w:t xml:space="preserve"> vardır.</w:t>
      </w:r>
    </w:p>
    <w:p w:rsidR="00EA593E" w:rsidRPr="00C04BAA" w:rsidRDefault="00EA593E" w:rsidP="00BC0436">
      <w:pPr>
        <w:pStyle w:val="NoSpacing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C04BAA" w:rsidSect="003718FB">
          <w:type w:val="continuous"/>
          <w:pgSz w:w="11906" w:h="16838"/>
          <w:pgMar w:top="426" w:right="707" w:bottom="284" w:left="851" w:header="137" w:footer="305" w:gutter="0"/>
          <w:cols w:num="2" w:space="142"/>
          <w:docGrid w:linePitch="360"/>
        </w:sectPr>
      </w:pPr>
    </w:p>
    <w:p w:rsidR="00EA593E" w:rsidRPr="00F647F4" w:rsidRDefault="00EA593E" w:rsidP="00BC0436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245"/>
      </w:tblGrid>
      <w:tr w:rsidR="00EA593E" w:rsidRPr="00F647F4" w:rsidTr="00C04BAA">
        <w:trPr>
          <w:trHeight w:val="2589"/>
        </w:trPr>
        <w:tc>
          <w:tcPr>
            <w:tcW w:w="5353" w:type="dxa"/>
          </w:tcPr>
          <w:p w:rsidR="00EA593E" w:rsidRPr="00F647F4" w:rsidRDefault="00EA593E" w:rsidP="005F4524">
            <w:pPr>
              <w:pStyle w:val="NoSpacing"/>
              <w:rPr>
                <w:rFonts w:ascii="Times New Roman" w:hAnsi="Times New Roman"/>
                <w:b/>
                <w:color w:val="000000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Aşağıdaki şekilde ABD bir doğru açı ise CBA açısı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EA593E" w:rsidP="005F4524">
            <w:pPr>
              <w:pStyle w:val="Header"/>
              <w:spacing w:before="120" w:after="120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37.6pt;margin-top:8.25pt;width:45.95pt;height:40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" filled="f" stroked="f">
                  <v:textbox>
                    <w:txbxContent>
                      <w:p w:rsidR="00EA593E" w:rsidRPr="00056961" w:rsidRDefault="00EA593E">
                        <w:pPr>
                          <w:rPr>
                            <w:b/>
                          </w:rPr>
                        </w:pPr>
                        <w:r w:rsidRPr="00056961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Group 147" o:spid="_x0000_s1027" style="position:absolute;margin-left:10.1pt;margin-top:10.55pt;width:120.4pt;height:56.95pt;z-index:251653120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">
                  <v:line id="Line 148" o:spid="_x0000_s1028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aUTcEAAADbAAAADwAAAGRycy9kb3ducmV2LnhtbERPS4vCMBC+L/gfwgje1tTHilajiOCu&#10;lz1YPehtaMa22kxKE7X+eyMI3ubje85s0ZhS3Kh2hWUFvW4Egji1uuBMwX63/h6DcB5ZY2mZFDzI&#10;wWLe+pphrO2dt3RLfCZCCLsYFeTeV7GULs3JoOvaijhwJ1sb9AHWmdQ13kO4KWU/ikbSYMGhIceK&#10;Vjmll+RqFPzgYJRt/w/+tBkez82KuPeb/CnVaTfLKQhPjf+I3+6NDvMn8PolHC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pRNwQAAANsAAAAPAAAAAAAAAAAAAAAA&#10;AKECAABkcnMvZG93bnJldi54bWxQSwUGAAAAAAQABAD5AAAAjwMAAAAA&#10;" strokeweight="1.5pt">
                    <v:stroke endarrow="block"/>
                  </v:line>
                  <v:line id="Line 149" o:spid="_x0000_s1029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vuisAAAADbAAAADwAAAGRycy9kb3ducmV2LnhtbERPPWvDMBDdA/kP4gJdQiInpKU4kU1w&#10;KTTZ6nToeFhXy9Q6GUtW3H9fDYWOj/d9Kmfbi0ij7xwr2G0zEMSN0x23Cj5ur5tnED4ga+wdk4If&#10;8lAWy8UJc+3u/E6xDq1IIexzVGBCGHIpfWPIot+6gThxX260GBIcW6lHvKdw28t9lj1Jix2nBoMD&#10;VYaa73qyCqo+XmmKV/35GKe1eblU+mBqpR5W8/kIItAc/sV/7jetYJ/Wpy/pB8j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77orAAAAA2wAAAA8AAAAAAAAAAAAAAAAA&#10;oQIAAGRycy9kb3ducmV2LnhtbFBLBQYAAAAABAAEAPkAAACOAwAAAAA=&#10;" strokeweight="1.5pt">
                    <v:stroke endarrow="block"/>
                  </v:line>
                  <v:line id="Line 150" o:spid="_x0000_s1030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LEcMAAADbAAAADwAAAGRycy9kb3ducmV2LnhtbESPQWvCQBSE74L/YXlCL1I3SiuSuopE&#10;Cq23Rg8eH9nXbGj2bchu1vTfdwuCx2FmvmG2+9G2IlLvG8cKlosMBHHldMO1gsv5/XkDwgdkja1j&#10;UvBLHva76WSLuXY3/qJYhlokCPscFZgQulxKXxmy6BeuI07et+sthiT7WuoebwluW7nKsrW02HBa&#10;MNhRYaj6KQeroGjjiYZ40tfXOMzN8bPQL6ZU6mk2Ht5ABBrDI3xvf2gFqyX8f0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3SxHDAAAA2wAAAA8AAAAAAAAAAAAA&#10;AAAAoQIAAGRycy9kb3ducmV2LnhtbFBLBQYAAAAABAAEAPkAAACRAwAAAAA=&#10;" strokeweight="1.5pt">
                    <v:stroke endarrow="block"/>
                  </v:line>
                  <v:shape id="Arc 151" o:spid="_x0000_s1031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64MIA&#10;AADbAAAADwAAAGRycy9kb3ducmV2LnhtbESPQWvCQBSE7wX/w/KE3urG0MYaXUUKhXo02vtz95kN&#10;Zt+G7DbGf98tFDwOM/MNs96OrhUD9aHxrGA+y0AQa28arhWcjp8v7yBCRDbYeiYFdwqw3Uye1lga&#10;f+MDDVWsRYJwKFGBjbErpQzaksMw8x1x8i6+dxiT7GtperwluGtlnmWFdNhwWrDY0Yclfa1+nIL9&#10;frH4Lpb38zV7Pb3ZYtChqbRSz9NxtwIRaYyP8H/7yyjI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Prg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arrowok="t" o:extrusionok="f" o:connecttype="custom" o:connectlocs="0,205;355,214;178,192" o:connectangles="0,0,0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>
                </v:group>
              </w:pict>
            </w:r>
          </w:p>
          <w:p w:rsidR="00EA593E" w:rsidRPr="00C97C1F" w:rsidRDefault="00EA593E" w:rsidP="005F4524">
            <w:pPr>
              <w:pStyle w:val="Header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                                          </w:t>
            </w:r>
          </w:p>
          <w:p w:rsidR="00EA593E" w:rsidRPr="00C97C1F" w:rsidRDefault="00EA593E" w:rsidP="005F4524">
            <w:pPr>
              <w:pStyle w:val="Header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?            120</w:t>
            </w:r>
          </w:p>
          <w:p w:rsidR="00EA593E" w:rsidRPr="00C97C1F" w:rsidRDefault="00EA593E" w:rsidP="005F4524">
            <w:pPr>
              <w:pStyle w:val="Header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245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 xml:space="preserve">Aşağıdaki  ABC üçgeninin s(Â)=70º,  s(B)=30º ise  s(C) 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F647F4" w:rsidRDefault="00EA593E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margin-left:-2.95pt;margin-top:5.15pt;width:102.1pt;height:96.3pt;z-index:251646976">
                  <v:imagedata r:id="rId9" o:title=""/>
                </v:shape>
                <o:OLEObject Type="Embed" ProgID="Word.Picture.8" ShapeID="_x0000_s1032" DrawAspect="Content" ObjectID="_1475533154" r:id="rId10"/>
              </w:pict>
            </w:r>
          </w:p>
          <w:p w:rsidR="00EA593E" w:rsidRPr="00F647F4" w:rsidRDefault="00EA593E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593E" w:rsidRPr="00F647F4" w:rsidRDefault="00EA593E" w:rsidP="00A0051E">
            <w:pPr>
              <w:pStyle w:val="NoSpacing"/>
              <w:rPr>
                <w:color w:val="000000"/>
              </w:rPr>
            </w:pPr>
          </w:p>
          <w:p w:rsidR="00EA593E" w:rsidRPr="00F647F4" w:rsidRDefault="00EA593E" w:rsidP="005F4524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A593E" w:rsidRPr="00F647F4" w:rsidRDefault="00EA593E" w:rsidP="008F48C0">
            <w:pPr>
              <w:pStyle w:val="NoSpacing"/>
              <w:rPr>
                <w:rFonts w:ascii="Times New Roman" w:hAnsi="Times New Roman"/>
                <w:color w:val="000000"/>
              </w:rPr>
            </w:pPr>
          </w:p>
        </w:tc>
      </w:tr>
      <w:tr w:rsidR="00EA593E" w:rsidTr="00C97C1F">
        <w:trPr>
          <w:trHeight w:val="455"/>
        </w:trPr>
        <w:tc>
          <w:tcPr>
            <w:tcW w:w="5353" w:type="dxa"/>
          </w:tcPr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15) Aşağıdaki üçgende C açısı kaç derecedir? </w:t>
            </w:r>
            <w:r w:rsidRPr="00C97C1F">
              <w:rPr>
                <w:b/>
                <w:color w:val="808080"/>
                <w:sz w:val="24"/>
                <w:szCs w:val="24"/>
              </w:rPr>
              <w:t>(5 p)</w:t>
            </w: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213" o:spid="_x0000_s1033" type="#_x0000_t75" style="position:absolute;margin-left:2.6pt;margin-top:4.05pt;width:140.1pt;height:89.25pt;z-index:251665408;visibility:visible">
                  <v:imagedata r:id="rId11" o:title=""/>
                </v:shape>
              </w:pict>
            </w: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EA593E" w:rsidRPr="00C97C1F" w:rsidRDefault="00EA593E" w:rsidP="00C97C1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16) Aşağıdaki ABC </w:t>
            </w:r>
            <w:r w:rsidRPr="00C97C1F">
              <w:rPr>
                <w:b/>
                <w:color w:val="000000"/>
                <w:sz w:val="24"/>
                <w:szCs w:val="24"/>
                <w:u w:val="single"/>
              </w:rPr>
              <w:t>Dik üçgeninde</w:t>
            </w:r>
            <w:r w:rsidRPr="00C97C1F">
              <w:rPr>
                <w:b/>
                <w:color w:val="000000"/>
                <w:sz w:val="24"/>
                <w:szCs w:val="24"/>
              </w:rPr>
              <w:t xml:space="preserve">; A açısı=50 ise C açısını bulunuz? </w:t>
            </w:r>
            <w:r w:rsidRPr="00C97C1F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14" o:spid="_x0000_s1034" type="#_x0000_t6" style="position:absolute;left:0;text-align:left;margin-left:16.05pt;margin-top:13.9pt;width:80.25pt;height: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" strokeweight="1.5pt"/>
              </w:pict>
            </w:r>
            <w:r w:rsidRPr="00C97C1F">
              <w:rPr>
                <w:b/>
                <w:color w:val="000000"/>
                <w:sz w:val="24"/>
                <w:szCs w:val="24"/>
              </w:rPr>
              <w:t xml:space="preserve">    A</w:t>
            </w: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   B                              C</w:t>
            </w:r>
          </w:p>
        </w:tc>
      </w:tr>
    </w:tbl>
    <w:p w:rsidR="00EA593E" w:rsidRPr="00F647F4" w:rsidRDefault="00EA593E" w:rsidP="008F48C0">
      <w:pPr>
        <w:pStyle w:val="NoSpacing"/>
        <w:rPr>
          <w:rFonts w:ascii="Times New Roman" w:hAnsi="Times New Roman"/>
          <w:color w:val="000000"/>
        </w:rPr>
      </w:pPr>
    </w:p>
    <w:tbl>
      <w:tblPr>
        <w:tblW w:w="10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5533"/>
      </w:tblGrid>
      <w:tr w:rsidR="00EA593E" w:rsidRPr="00F647F4" w:rsidTr="00C04BAA">
        <w:trPr>
          <w:trHeight w:val="1598"/>
        </w:trPr>
        <w:tc>
          <w:tcPr>
            <w:tcW w:w="5070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 xml:space="preserve">Açılarına  göre üçgen çeşitlerini yazınız. </w:t>
            </w:r>
            <w:r w:rsidRPr="00F647F4">
              <w:rPr>
                <w:b/>
                <w:color w:val="808080"/>
                <w:sz w:val="24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</w:tc>
        <w:tc>
          <w:tcPr>
            <w:tcW w:w="5533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Kenarlarına  göre üçgen çeşitlerini yazınız.</w:t>
            </w:r>
            <w:r w:rsidRPr="00F62DDA">
              <w:rPr>
                <w:b/>
                <w:color w:val="000000"/>
                <w:szCs w:val="24"/>
              </w:rPr>
              <w:t xml:space="preserve"> </w:t>
            </w:r>
            <w:r w:rsidRPr="00F62DDA">
              <w:rPr>
                <w:b/>
                <w:color w:val="808080"/>
                <w:sz w:val="20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NoSpacing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</w:tc>
      </w:tr>
    </w:tbl>
    <w:p w:rsidR="00EA593E" w:rsidRPr="00F62DDA" w:rsidRDefault="00EA593E" w:rsidP="008275E1">
      <w:pPr>
        <w:pStyle w:val="NoSpacing"/>
        <w:rPr>
          <w:color w:val="000000"/>
          <w:sz w:val="10"/>
        </w:rPr>
      </w:pPr>
      <w:r w:rsidRPr="00F647F4">
        <w:rPr>
          <w:b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tblpX="27" w:tblpY="82"/>
        <w:tblW w:w="10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258"/>
        <w:gridCol w:w="5320"/>
      </w:tblGrid>
      <w:tr w:rsidR="00EA593E" w:rsidTr="00C97C1F">
        <w:trPr>
          <w:trHeight w:val="2116"/>
        </w:trPr>
        <w:tc>
          <w:tcPr>
            <w:tcW w:w="5258" w:type="dxa"/>
          </w:tcPr>
          <w:p w:rsidR="00EA593E" w:rsidRPr="00C97C1F" w:rsidRDefault="00EA593E" w:rsidP="00C97C1F">
            <w:pPr>
              <w:spacing w:after="0"/>
              <w:ind w:left="142"/>
              <w:rPr>
                <w:sz w:val="12"/>
              </w:rPr>
            </w:pPr>
          </w:p>
          <w:p w:rsidR="00EA593E" w:rsidRDefault="00EA593E" w:rsidP="00C97C1F">
            <w:pPr>
              <w:ind w:left="142"/>
            </w:pPr>
            <w:r>
              <w:t>K açısının ölçüsünün 32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>0</w:t>
            </w:r>
            <w:r>
              <w:t xml:space="preserve"> eksiği M açısının ölçüsüne eşittir. K açısının 48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 xml:space="preserve">0 </w:t>
            </w:r>
            <w:r w:rsidRPr="003B406D">
              <w:t>fazlası</w:t>
            </w:r>
            <w:r>
              <w:t xml:space="preserve"> doğru açıya eşi olduğuna göre M açısının ölçüsünün kaç derece olduğunu </w:t>
            </w:r>
            <w:r w:rsidRPr="00C97C1F">
              <w:rPr>
                <w:b/>
              </w:rPr>
              <w:t>yandaki kutucuğa işlem yaparak</w:t>
            </w:r>
            <w:r>
              <w:t xml:space="preserve"> bulunuz.  </w:t>
            </w:r>
            <w:r w:rsidRPr="00C97C1F">
              <w:rPr>
                <w:b/>
                <w:color w:val="808080"/>
                <w:sz w:val="24"/>
                <w:szCs w:val="24"/>
              </w:rPr>
              <w:t>(9 Puan)</w:t>
            </w:r>
          </w:p>
        </w:tc>
        <w:tc>
          <w:tcPr>
            <w:tcW w:w="5320" w:type="dxa"/>
          </w:tcPr>
          <w:p w:rsidR="00EA593E" w:rsidRDefault="00EA593E" w:rsidP="00C97C1F">
            <w:pPr>
              <w:spacing w:after="0" w:line="240" w:lineRule="auto"/>
            </w:pPr>
          </w:p>
        </w:tc>
      </w:tr>
    </w:tbl>
    <w:p w:rsidR="00EA593E" w:rsidRDefault="00EA593E" w:rsidP="000F2083">
      <w:pPr>
        <w:pStyle w:val="NoSpacing"/>
        <w:rPr>
          <w:rFonts w:cs="Calibri"/>
          <w:b/>
          <w:color w:val="000000"/>
          <w:sz w:val="24"/>
          <w:szCs w:val="24"/>
        </w:rPr>
      </w:pPr>
    </w:p>
    <w:p w:rsidR="00EA593E" w:rsidRPr="00C04BAA" w:rsidRDefault="00EA593E" w:rsidP="000F2083">
      <w:pPr>
        <w:pStyle w:val="NoSpacing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sorularda doğru olan cevabı işaretleyiniz? </w:t>
      </w:r>
      <w:r w:rsidRPr="00F647F4">
        <w:rPr>
          <w:b/>
          <w:color w:val="808080"/>
          <w:sz w:val="24"/>
          <w:szCs w:val="24"/>
        </w:rPr>
        <w:t>(</w:t>
      </w:r>
      <w:r>
        <w:rPr>
          <w:b/>
          <w:color w:val="808080"/>
          <w:sz w:val="24"/>
          <w:szCs w:val="24"/>
        </w:rPr>
        <w:t>2</w:t>
      </w:r>
      <w:r w:rsidRPr="00F647F4">
        <w:rPr>
          <w:b/>
          <w:color w:val="808080"/>
          <w:sz w:val="24"/>
          <w:szCs w:val="24"/>
        </w:rPr>
        <w:t>x1</w:t>
      </w:r>
      <w:r>
        <w:rPr>
          <w:b/>
          <w:color w:val="808080"/>
          <w:sz w:val="24"/>
          <w:szCs w:val="24"/>
        </w:rPr>
        <w:t>4</w:t>
      </w:r>
      <w:r w:rsidRPr="00F647F4">
        <w:rPr>
          <w:b/>
          <w:color w:val="808080"/>
          <w:sz w:val="24"/>
          <w:szCs w:val="24"/>
        </w:rPr>
        <w:t xml:space="preserve"> = </w:t>
      </w:r>
      <w:r>
        <w:rPr>
          <w:b/>
          <w:color w:val="808080"/>
          <w:sz w:val="24"/>
          <w:szCs w:val="24"/>
        </w:rPr>
        <w:t>28</w:t>
      </w:r>
      <w:r w:rsidRPr="00F647F4">
        <w:rPr>
          <w:b/>
          <w:color w:val="808080"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1) Aşağıda verilen harflerden hangisinin simetrisi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>yoktur?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2) Aşağıdaki harflerden hangisinin simetrisi iki tanedir?</w:t>
            </w:r>
          </w:p>
          <w:p w:rsidR="00EA593E" w:rsidRPr="00F647F4" w:rsidRDefault="00EA593E" w:rsidP="000F2083">
            <w:pPr>
              <w:pStyle w:val="NoSpacing"/>
              <w:rPr>
                <w:rFonts w:ascii="Century Schoolbook" w:hAnsi="Century Schoolbook"/>
                <w:color w:val="000000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  <w:r w:rsidRPr="00F647F4">
              <w:rPr>
                <w:rFonts w:ascii="Century Schoolbook" w:hAnsi="Century Schoolbook"/>
                <w:color w:val="000000"/>
              </w:rPr>
              <w:t xml:space="preserve"> </w:t>
            </w:r>
          </w:p>
          <w:p w:rsidR="00EA593E" w:rsidRPr="00F647F4" w:rsidRDefault="00EA593E" w:rsidP="000F2083">
            <w:pPr>
              <w:pStyle w:val="NoSpacing"/>
              <w:rPr>
                <w:rFonts w:ascii="Century Schoolbook" w:hAnsi="Century Schoolbook"/>
                <w:color w:val="000000"/>
                <w:sz w:val="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3) Açılarına göre üçgenleri verirken aşağıdakilerden hangisi yanlıştır?</w:t>
            </w:r>
          </w:p>
          <w:p w:rsidR="00EA593E" w:rsidRPr="00F647F4" w:rsidRDefault="00EA593E" w:rsidP="005F4524">
            <w:pPr>
              <w:pStyle w:val="NoSpacing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 dar açılı üçgen             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F647F4">
              <w:rPr>
                <w:color w:val="000000"/>
                <w:sz w:val="24"/>
                <w:szCs w:val="24"/>
              </w:rPr>
              <w:t>B) geniş açılı üçgen</w:t>
            </w:r>
          </w:p>
          <w:p w:rsidR="00EA593E" w:rsidRPr="00F647F4" w:rsidRDefault="00EA593E" w:rsidP="005F4524">
            <w:pPr>
              <w:pStyle w:val="NoSpacing"/>
              <w:rPr>
                <w:rFonts w:cs="Calibri"/>
                <w:color w:val="000000"/>
              </w:rPr>
            </w:pPr>
            <w:r w:rsidRPr="00F647F4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>tam açılı üçgen                 D) dik açılı üçgen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7" o:spid="_x0000_s1035" type="#_x0000_t4" style="position:absolute;margin-left:219.7pt;margin-top:24.85pt;width:30.75pt;height:31.5pt;z-index:251651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" strokeweight="2pt"/>
              </w:pict>
            </w: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4) Aşağıdaki geometrik şekillerden hangisinin köşegeni yoktur?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rect id="Dikdörtgen 5" o:spid="_x0000_s1036" style="position:absolute;margin-left:83pt;margin-top:9.15pt;width:19.5pt;height:16.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" strokeweight="2pt"/>
              </w:pict>
            </w:r>
            <w:r>
              <w:rPr>
                <w:noProof/>
              </w:rPr>
              <w:pict>
                <v:rect id="Dikdörtgen 6" o:spid="_x0000_s1037" style="position:absolute;margin-left:138.7pt;margin-top:11.4pt;width:42pt;height:14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" strokeweight="2pt">
                  <v:path arrowok="t"/>
                </v:rect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38" type="#_x0000_t5" style="position:absolute;margin-left:15.5pt;margin-top:7.65pt;width:40.5pt;height:20.2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" strokeweight="2pt"/>
              </w:pic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                     B)                 C)                         D)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5) Aşağıdakilerden hangisi dar açılı üçgendir?</w:t>
            </w:r>
          </w:p>
          <w:p w:rsidR="00EA593E" w:rsidRPr="00F647F4" w:rsidRDefault="00EA593E" w:rsidP="005F4524">
            <w:pPr>
              <w:spacing w:after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noProof/>
              </w:rPr>
              <w:pict>
                <v:shape id="AutoShape 170" o:spid="_x0000_s1039" type="#_x0000_t6" style="position:absolute;margin-left:125.4pt;margin-top:1.55pt;width:28.55pt;height:25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"/>
              </w:pict>
            </w:r>
            <w:r>
              <w:rPr>
                <w:noProof/>
              </w:rPr>
              <w:pict>
                <v:shape id="AutoShape 169" o:spid="_x0000_s1040" type="#_x0000_t5" style="position:absolute;margin-left:21.15pt;margin-top:7.1pt;width:33.8pt;height:20.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"/>
              </w:pict>
            </w:r>
          </w:p>
          <w:p w:rsidR="00EA593E" w:rsidRPr="00F647F4" w:rsidRDefault="00EA593E" w:rsidP="008C5665">
            <w:pPr>
              <w:pStyle w:val="NoSpacing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                                  B)</w:t>
            </w:r>
          </w:p>
          <w:p w:rsidR="00EA593E" w:rsidRPr="00F647F4" w:rsidRDefault="00EA593E" w:rsidP="008C5665">
            <w:pPr>
              <w:pStyle w:val="NoSpacing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AutoShape 171" o:spid="_x0000_s1041" type="#_x0000_t5" style="position:absolute;margin-left:125.4pt;margin-top:6.05pt;width:86.4pt;height:19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"/>
              </w:pict>
            </w:r>
            <w:r>
              <w:rPr>
                <w:noProof/>
              </w:rPr>
              <w:pict>
                <v:shape id="AutoShape 172" o:spid="_x0000_s1042" type="#_x0000_t6" style="position:absolute;margin-left:35.05pt;margin-top:-12.6pt;width:24pt;height:51.8pt;rotation:-9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"/>
              </w:pict>
            </w:r>
          </w:p>
          <w:p w:rsidR="00EA593E" w:rsidRPr="00F647F4" w:rsidRDefault="00EA593E" w:rsidP="005F4524">
            <w:pPr>
              <w:pStyle w:val="NoSpacing"/>
              <w:rPr>
                <w:b/>
                <w:noProof/>
                <w:color w:val="000000"/>
                <w:spacing w:val="1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C)                                    D)</w:t>
            </w:r>
            <w:r w:rsidRPr="00F647F4">
              <w:rPr>
                <w:b/>
                <w:noProof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6) Aşağıdaki ifadelerden hangisi yanlıştır?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Üçgenin iç açılarının toplamı 180 derecedir.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B) Üçgenin üç tane köşegeni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C) Üçgenin üç tane açısı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D) Üçgenin üç tane köşesi vardır.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ascii="Times New Roman" w:hAnsi="Times New Roman"/>
                <w:color w:val="000000"/>
                <w:sz w:val="12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Resim 38" o:spid="_x0000_s1043" type="#_x0000_t75" style="position:absolute;left:0;text-align:left;margin-left:162.05pt;margin-top:20.45pt;width:78.85pt;height:64.9pt;z-index:251652096;visibility:visible;mso-position-horizontal-relative:text;mso-position-vertical-relative:text">
                  <v:imagedata r:id="rId12" o:title="" gain="79922f"/>
                </v:shape>
              </w:pict>
            </w:r>
            <w:r w:rsidRPr="00F647F4">
              <w:rPr>
                <w:b/>
                <w:color w:val="000000"/>
                <w:sz w:val="24"/>
                <w:szCs w:val="24"/>
              </w:rPr>
              <w:t>7) Şekildeki karenin kenarlarının  isimlendirilmesi aşağıdakilerden hangisi olamaz?</w:t>
            </w:r>
          </w:p>
          <w:p w:rsidR="00EA593E" w:rsidRPr="00F647F4" w:rsidRDefault="00EA593E" w:rsidP="0007367B">
            <w:pPr>
              <w:pStyle w:val="AralkYok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A593E" w:rsidRPr="00F647F4" w:rsidRDefault="00EA593E" w:rsidP="0007367B">
            <w:pPr>
              <w:pStyle w:val="AralkYok2"/>
              <w:rPr>
                <w:rStyle w:val="Strong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B)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07367B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D)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8C5665">
            <w:pPr>
              <w:pStyle w:val="NoSpacing"/>
              <w:rPr>
                <w:b/>
                <w:color w:val="000000"/>
                <w:sz w:val="14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 id="_x0000_s1044" type="#_x0000_t75" style="position:absolute;left:0;text-align:left;margin-left:138.7pt;margin-top:19.75pt;width:78.85pt;height:64.9pt;z-index:251658240;visibility:visible;mso-position-horizontal-relative:text;mso-position-vertical-relative:text">
                  <v:imagedata r:id="rId12" o:title="" gain="79922f"/>
                </v:shape>
              </w:pict>
            </w:r>
            <w:r w:rsidRPr="00F647F4">
              <w:rPr>
                <w:b/>
                <w:color w:val="000000"/>
                <w:sz w:val="24"/>
                <w:szCs w:val="24"/>
              </w:rPr>
              <w:t>8) Aşağıda verilenlerden hangisi karenin köşegenidir?</w:t>
            </w:r>
          </w:p>
          <w:p w:rsidR="00EA593E" w:rsidRPr="00F647F4" w:rsidRDefault="00EA593E" w:rsidP="005F4524">
            <w:pPr>
              <w:pStyle w:val="NoSpacing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0" o:spid="_x0000_s1045" type="#_x0000_t32" style="position:absolute;left:0;text-align:left;margin-left:154.25pt;margin-top:.9pt;width:50.25pt;height:4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" strokecolor="red" strokeweight="1.25pt"/>
              </w:pict>
            </w:r>
          </w:p>
          <w:p w:rsidR="00EA593E" w:rsidRPr="00F647F4" w:rsidRDefault="00EA593E" w:rsidP="009A7E59">
            <w:pPr>
              <w:pStyle w:val="AralkYok2"/>
              <w:rPr>
                <w:rStyle w:val="Strong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B)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9A7E59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 D) </w:t>
            </w:r>
            <w:r w:rsidRPr="00F647F4">
              <w:rPr>
                <w:rStyle w:val="Strong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5F4524">
            <w:pPr>
              <w:pStyle w:val="NoSpacing"/>
              <w:jc w:val="both"/>
              <w:rPr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9) Dik açının ölçüsü kaç derecedir?</w:t>
            </w:r>
          </w:p>
          <w:p w:rsidR="00EA593E" w:rsidRPr="00F647F4" w:rsidRDefault="00EA593E" w:rsidP="005F4524">
            <w:pPr>
              <w:pStyle w:val="NoSpacing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b/>
                <w:color w:val="000000"/>
                <w:sz w:val="12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EA593E" w:rsidP="005F4524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10) Doğru açının ölçüsü kaç derecedir?</w:t>
            </w:r>
          </w:p>
          <w:p w:rsidR="00EA593E" w:rsidRPr="00F647F4" w:rsidRDefault="00EA593E" w:rsidP="005F4524">
            <w:pPr>
              <w:pStyle w:val="NoSpacing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180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11) Saat 12: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F647F4">
              <w:rPr>
                <w:b/>
                <w:color w:val="000000"/>
                <w:sz w:val="24"/>
                <w:szCs w:val="24"/>
              </w:rPr>
              <w:t>5’te akrep i</w:t>
            </w:r>
            <w:r>
              <w:rPr>
                <w:b/>
                <w:color w:val="000000"/>
                <w:sz w:val="24"/>
                <w:szCs w:val="24"/>
              </w:rPr>
              <w:t>l</w:t>
            </w:r>
            <w:r w:rsidRPr="00F647F4">
              <w:rPr>
                <w:b/>
                <w:color w:val="000000"/>
                <w:sz w:val="24"/>
                <w:szCs w:val="24"/>
              </w:rPr>
              <w:t>e yelkovan arasında oluşan açı aşağıdakilerden hangisi olabilir?</w:t>
            </w:r>
          </w:p>
          <w:p w:rsidR="00EA593E" w:rsidRPr="00F647F4" w:rsidRDefault="00EA593E" w:rsidP="00056961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85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B)90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C)1</w:t>
            </w:r>
            <w:r>
              <w:rPr>
                <w:color w:val="000000"/>
                <w:spacing w:val="20"/>
                <w:sz w:val="24"/>
                <w:szCs w:val="24"/>
              </w:rPr>
              <w:t>1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 xml:space="preserve">            D)140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12) Bir eşkenar üçgenin açısı dik açının ölçüsünden kaç derece küçüktür?</w:t>
            </w:r>
          </w:p>
          <w:p w:rsidR="00EA593E" w:rsidRPr="00F647F4" w:rsidRDefault="00EA593E" w:rsidP="003B406D">
            <w:pPr>
              <w:spacing w:after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B)45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C)120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D)150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NoSpacing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13) Bir dar açı ile bir geniş açının ölçüleri toplamı aşağıdakilerden hangisi olamaz?</w:t>
            </w:r>
          </w:p>
          <w:p w:rsidR="00EA593E" w:rsidRPr="00F647F4" w:rsidRDefault="00EA593E" w:rsidP="008C5665">
            <w:pPr>
              <w:pStyle w:val="NoSpacing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92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B)182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C)245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 D) 270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14)Karenin kaç adet simetri doğrusu vardır?</w:t>
            </w:r>
          </w:p>
          <w:p w:rsidR="00EA593E" w:rsidRPr="00F647F4" w:rsidRDefault="00EA593E" w:rsidP="00056961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A)4                 B) 2                       C)1           D)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EA593E" w:rsidRPr="00C04BAA" w:rsidRDefault="00EA593E" w:rsidP="000F2083">
      <w:pPr>
        <w:pStyle w:val="NoSpacing"/>
        <w:rPr>
          <w:rFonts w:ascii="Century Schoolbook" w:hAnsi="Century Schoolbook"/>
          <w:color w:val="000000"/>
          <w:sz w:val="14"/>
        </w:rPr>
      </w:pPr>
    </w:p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"/>
        <w:gridCol w:w="1716"/>
        <w:gridCol w:w="2356"/>
        <w:gridCol w:w="5282"/>
      </w:tblGrid>
      <w:tr w:rsidR="00EA593E" w:rsidTr="00C97C1F">
        <w:trPr>
          <w:trHeight w:val="343"/>
        </w:trPr>
        <w:tc>
          <w:tcPr>
            <w:tcW w:w="5174" w:type="dxa"/>
            <w:gridSpan w:val="3"/>
          </w:tcPr>
          <w:p w:rsidR="00EA593E" w:rsidRPr="00C97C1F" w:rsidRDefault="00EA593E" w:rsidP="00C97C1F">
            <w:pPr>
              <w:spacing w:before="60" w:after="60" w:line="240" w:lineRule="atLeast"/>
              <w:ind w:left="108"/>
              <w:jc w:val="both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Aşağıdaki tabloda verilen açılara göre üçgen çeşitlerini yazınız.  </w:t>
            </w:r>
            <w:r w:rsidRPr="00C97C1F">
              <w:rPr>
                <w:b/>
                <w:color w:val="808080"/>
                <w:sz w:val="24"/>
                <w:szCs w:val="24"/>
              </w:rPr>
              <w:t>(10 Puan)</w:t>
            </w:r>
          </w:p>
        </w:tc>
        <w:tc>
          <w:tcPr>
            <w:tcW w:w="5282" w:type="dxa"/>
            <w:vMerge w:val="restart"/>
          </w:tcPr>
          <w:p w:rsidR="00EA593E" w:rsidRPr="00C97C1F" w:rsidRDefault="00EA593E" w:rsidP="00C97C1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Aşağıdaki açı ölçer üzerine 130°lik bir açı çiziniz.</w: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808080"/>
                <w:sz w:val="24"/>
                <w:szCs w:val="24"/>
              </w:rPr>
              <w:t>(4 Puan)</w:t>
            </w:r>
            <w:r>
              <w:rPr>
                <w:noProof/>
              </w:rPr>
              <w:pict>
                <v:shape id="Resim 27" o:spid="_x0000_s1046" type="#_x0000_t75" style="position:absolute;margin-left:56.85pt;margin-top:8.7pt;width:182.65pt;height:109.85pt;z-index:251667456;visibility:visible;mso-position-horizontal-relative:text;mso-position-vertical-relative:text">
                  <v:imagedata r:id="rId13" o:title=""/>
                </v:shape>
              </w:pic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51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Üçgenler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İç Açıları Ölçüleri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 Çeşidi</w:t>
            </w: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66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PRS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27°, 46°, 107°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HFR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89°, 46°, 45°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TAL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25°, 65°, 90°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ZTP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175°, 3°, 2°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DMR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30°, 120°, 30°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Header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  <w:tcBorders>
              <w:bottom w:val="single" w:sz="4" w:space="0" w:color="auto"/>
            </w:tcBorders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</w:tbl>
    <w:p w:rsidR="00EA593E" w:rsidRPr="00F647F4" w:rsidRDefault="00EA593E" w:rsidP="000F2083">
      <w:pPr>
        <w:pStyle w:val="NoSpacing"/>
        <w:rPr>
          <w:rFonts w:ascii="Century Schoolbook" w:hAnsi="Century Schoolbook"/>
          <w:color w:val="000000"/>
        </w:rPr>
      </w:pPr>
    </w:p>
    <w:p w:rsidR="00EA593E" w:rsidRPr="00F647F4" w:rsidRDefault="00EA593E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şekillerin simetri doğrularını çiziniz, kaç adet olduğunu yazınız. </w:t>
      </w:r>
      <w:r w:rsidRPr="00F647F4">
        <w:rPr>
          <w:b/>
          <w:color w:val="808080"/>
          <w:sz w:val="24"/>
          <w:szCs w:val="24"/>
        </w:rPr>
        <w:t>(4 X 2 = 8 Puan)</w:t>
      </w:r>
    </w:p>
    <w:p w:rsidR="00EA593E" w:rsidRPr="00F647F4" w:rsidRDefault="00EA593E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08" o:spid="_x0000_s1047" type="#_x0000_t96" style="position:absolute;left:0;text-align:left;margin-left:396.95pt;margin-top:8.35pt;width:69.75pt;height:67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"/>
        </w:pict>
      </w:r>
      <w:r>
        <w:rPr>
          <w:noProof/>
        </w:rPr>
        <w:pict>
          <v:shape id="Sol Sağ Yukarı Ok 58" o:spid="_x0000_s1048" style="position:absolute;left:0;text-align:left;margin-left:32.55pt;margin-top:13.15pt;width:80.15pt;height:5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541020;164971,360680;164971,450850;426467,450850;426467,180340;343982,180340;508953,0;673923,180340;591438,180340;591438,450850;852935,450850;852935,360680;1017905,541020;852935,721360;852935,631190;164971,631190;164971,721360;0,541020" o:connectangles="0,0,0,0,0,0,0,0,0,0,0,0,0,0,0,0,0,0"/>
          </v:shape>
        </w:pic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noProof/>
        </w:rPr>
        <w:pict>
          <v:shape id="5-Nokta Yıldız 60" o:spid="_x0000_s1049" style="position:absolute;margin-left:295.8pt;margin-top:-.35pt;width:64.1pt;height:61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299061;310949,299064;407035,0;503121,299064;814069,299061;562505,483890;658596,782953;407035,598120;155474,782953;251565,483890;1,299061" o:connectangles="0,0,0,0,0,0,0,0,0,0,0"/>
          </v:shape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0" type="#_x0000_t78" style="position:absolute;margin-left:163.05pt;margin-top:4.05pt;width:84.05pt;height:5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" adj="14035,,18189" strokeweight="1pt"/>
        </w:pic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  <w:r w:rsidRPr="00F647F4">
        <w:rPr>
          <w:rFonts w:ascii="Times New Roman" w:hAnsi="Times New Roman"/>
          <w:color w:val="000000"/>
          <w:sz w:val="28"/>
        </w:rPr>
        <w:t xml:space="preserve">            </w: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A593E" w:rsidRPr="00F647F4" w:rsidRDefault="00EA593E" w:rsidP="00FA023C">
      <w:pPr>
        <w:pStyle w:val="NoSpacing"/>
        <w:rPr>
          <w:b/>
          <w:i/>
          <w:color w:val="000000"/>
          <w:sz w:val="24"/>
          <w:szCs w:val="24"/>
        </w:rPr>
      </w:pPr>
    </w:p>
    <w:p w:rsidR="00EA593E" w:rsidRPr="00F647F4" w:rsidRDefault="00EA593E" w:rsidP="00FA023C">
      <w:pPr>
        <w:pStyle w:val="NoSpacing"/>
        <w:rPr>
          <w:b/>
          <w:i/>
          <w:color w:val="000000"/>
          <w:sz w:val="24"/>
          <w:szCs w:val="24"/>
        </w:rPr>
      </w:pPr>
      <w:r w:rsidRPr="00F647F4">
        <w:rPr>
          <w:b/>
          <w:i/>
          <w:color w:val="000000"/>
          <w:sz w:val="24"/>
          <w:szCs w:val="24"/>
        </w:rPr>
        <w:t xml:space="preserve">                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</w:p>
    <w:p w:rsidR="00EA593E" w:rsidRPr="00C04BAA" w:rsidRDefault="00EA593E" w:rsidP="00FA023C">
      <w:pPr>
        <w:pStyle w:val="NoSpacing"/>
        <w:rPr>
          <w:b/>
          <w:color w:val="000000"/>
          <w:szCs w:val="24"/>
        </w:rPr>
      </w:pP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51" type="#_x0000_t144" style="position:absolute;margin-left:-27pt;margin-top:.85pt;width:11.8pt;height:24.75pt;rotation:954726fd;z-index:251664384" fillcolor="black">
            <v:fill r:id="rId14" o:title=""/>
            <v:stroke r:id="rId14" o:title=""/>
            <v:shadow color="#868686"/>
            <v:textpath style="font-family:&quot;Arial Black&quot;;font-size:18pt" fitshape="t" trim="t" string="!"/>
          </v:shape>
        </w:pict>
      </w:r>
    </w:p>
    <w:p w:rsidR="00EA593E" w:rsidRDefault="00EA593E" w:rsidP="00C04BAA">
      <w:pPr>
        <w:pStyle w:val="NoSpacing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      NOT: Lütfen yazılarınızın okunaklı olmasına özen gösteriniz.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Başarılar dilerim...  </w:t>
      </w:r>
    </w:p>
    <w:p w:rsidR="00EA593E" w:rsidRPr="00C04BAA" w:rsidRDefault="00EA593E" w:rsidP="00C04BAA">
      <w:pPr>
        <w:pStyle w:val="NoSpacing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                                                                                                                     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4/F Sınıf Öğretmeni                                                                                        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</w:p>
    <w:sectPr w:rsidR="00EA593E" w:rsidRPr="00C04BAA" w:rsidSect="00C04BAA">
      <w:type w:val="continuous"/>
      <w:pgSz w:w="11906" w:h="16838"/>
      <w:pgMar w:top="-70" w:right="707" w:bottom="142" w:left="851" w:header="39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93E" w:rsidRDefault="00EA593E" w:rsidP="00C5481C">
      <w:pPr>
        <w:spacing w:after="0" w:line="240" w:lineRule="auto"/>
      </w:pPr>
      <w:r>
        <w:separator/>
      </w:r>
    </w:p>
  </w:endnote>
  <w:endnote w:type="continuationSeparator" w:id="0">
    <w:p w:rsidR="00EA593E" w:rsidRDefault="00EA593E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93E" w:rsidRDefault="00EA593E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93E" w:rsidRDefault="00EA593E" w:rsidP="00C5481C">
      <w:pPr>
        <w:spacing w:after="0" w:line="240" w:lineRule="auto"/>
      </w:pPr>
      <w:r>
        <w:separator/>
      </w:r>
    </w:p>
  </w:footnote>
  <w:footnote w:type="continuationSeparator" w:id="0">
    <w:p w:rsidR="00EA593E" w:rsidRDefault="00EA593E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93E" w:rsidRDefault="00EA593E" w:rsidP="0007119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numPicBullet w:numPicBulletId="1">
    <w:pict>
      <v:shape id="_x0000_i1026" type="#_x0000_t75" style="width:11.25pt;height:9.75pt" o:bullet="t">
        <v:imagedata r:id="rId2" o:title=""/>
      </v:shape>
    </w:pict>
  </w:numPicBullet>
  <w:abstractNum w:abstractNumId="0">
    <w:nsid w:val="0BD176A4"/>
    <w:multiLevelType w:val="hybridMultilevel"/>
    <w:tmpl w:val="A104BAF0"/>
    <w:lvl w:ilvl="0" w:tplc="151AE0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29C7044"/>
    <w:multiLevelType w:val="hybridMultilevel"/>
    <w:tmpl w:val="F5E014C0"/>
    <w:lvl w:ilvl="0" w:tplc="09D6CCB6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7">
    <w:nsid w:val="27081020"/>
    <w:multiLevelType w:val="hybridMultilevel"/>
    <w:tmpl w:val="8D86DA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AC182F"/>
    <w:multiLevelType w:val="hybridMultilevel"/>
    <w:tmpl w:val="EBFCDEF8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>
    <w:nsid w:val="4D061340"/>
    <w:multiLevelType w:val="hybridMultilevel"/>
    <w:tmpl w:val="A088209A"/>
    <w:lvl w:ilvl="0" w:tplc="C3B46FF6">
      <w:start w:val="4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4CE3D64"/>
    <w:multiLevelType w:val="hybridMultilevel"/>
    <w:tmpl w:val="0CD00BC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966E8D"/>
    <w:multiLevelType w:val="hybridMultilevel"/>
    <w:tmpl w:val="A89A95BA"/>
    <w:lvl w:ilvl="0" w:tplc="041F0001">
      <w:start w:val="1"/>
      <w:numFmt w:val="bullet"/>
      <w:lvlText w:val=""/>
      <w:lvlJc w:val="left"/>
      <w:pPr>
        <w:tabs>
          <w:tab w:val="num" w:pos="549"/>
        </w:tabs>
        <w:ind w:left="5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21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3C17E59"/>
    <w:multiLevelType w:val="hybridMultilevel"/>
    <w:tmpl w:val="06DA1BF4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5"/>
  </w:num>
  <w:num w:numId="5">
    <w:abstractNumId w:val="26"/>
  </w:num>
  <w:num w:numId="6">
    <w:abstractNumId w:val="3"/>
  </w:num>
  <w:num w:numId="7">
    <w:abstractNumId w:val="11"/>
  </w:num>
  <w:num w:numId="8">
    <w:abstractNumId w:val="16"/>
  </w:num>
  <w:num w:numId="9">
    <w:abstractNumId w:val="8"/>
  </w:num>
  <w:num w:numId="10">
    <w:abstractNumId w:val="21"/>
  </w:num>
  <w:num w:numId="11">
    <w:abstractNumId w:val="2"/>
  </w:num>
  <w:num w:numId="12">
    <w:abstractNumId w:val="27"/>
  </w:num>
  <w:num w:numId="13">
    <w:abstractNumId w:val="12"/>
  </w:num>
  <w:num w:numId="14">
    <w:abstractNumId w:val="25"/>
  </w:num>
  <w:num w:numId="15">
    <w:abstractNumId w:val="14"/>
  </w:num>
  <w:num w:numId="16">
    <w:abstractNumId w:val="17"/>
  </w:num>
  <w:num w:numId="17">
    <w:abstractNumId w:val="15"/>
  </w:num>
  <w:num w:numId="18">
    <w:abstractNumId w:val="24"/>
  </w:num>
  <w:num w:numId="19">
    <w:abstractNumId w:val="9"/>
  </w:num>
  <w:num w:numId="20">
    <w:abstractNumId w:val="19"/>
  </w:num>
  <w:num w:numId="21">
    <w:abstractNumId w:val="20"/>
  </w:num>
  <w:num w:numId="22">
    <w:abstractNumId w:val="18"/>
  </w:num>
  <w:num w:numId="23">
    <w:abstractNumId w:val="6"/>
  </w:num>
  <w:num w:numId="24">
    <w:abstractNumId w:val="1"/>
  </w:num>
  <w:num w:numId="25">
    <w:abstractNumId w:val="10"/>
  </w:num>
  <w:num w:numId="26">
    <w:abstractNumId w:val="23"/>
  </w:num>
  <w:num w:numId="27">
    <w:abstractNumId w:val="7"/>
  </w:num>
  <w:num w:numId="2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6707"/>
    <w:rsid w:val="000069AF"/>
    <w:rsid w:val="00016F1A"/>
    <w:rsid w:val="00026764"/>
    <w:rsid w:val="0003182B"/>
    <w:rsid w:val="00041978"/>
    <w:rsid w:val="00047BF5"/>
    <w:rsid w:val="000540EB"/>
    <w:rsid w:val="000552CA"/>
    <w:rsid w:val="00056961"/>
    <w:rsid w:val="00061C2D"/>
    <w:rsid w:val="000629FD"/>
    <w:rsid w:val="00071196"/>
    <w:rsid w:val="0007367B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E4860"/>
    <w:rsid w:val="000F204E"/>
    <w:rsid w:val="000F2083"/>
    <w:rsid w:val="000F3E7E"/>
    <w:rsid w:val="00101865"/>
    <w:rsid w:val="00102D34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846"/>
    <w:rsid w:val="00135995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428B"/>
    <w:rsid w:val="00176F17"/>
    <w:rsid w:val="0018651E"/>
    <w:rsid w:val="001866F4"/>
    <w:rsid w:val="0018693B"/>
    <w:rsid w:val="001877ED"/>
    <w:rsid w:val="00187DA4"/>
    <w:rsid w:val="00190012"/>
    <w:rsid w:val="0019030D"/>
    <w:rsid w:val="00196120"/>
    <w:rsid w:val="00196315"/>
    <w:rsid w:val="001A17EB"/>
    <w:rsid w:val="001A1EAD"/>
    <w:rsid w:val="001B050D"/>
    <w:rsid w:val="001B572D"/>
    <w:rsid w:val="001B7CE7"/>
    <w:rsid w:val="001C1AD2"/>
    <w:rsid w:val="001C497B"/>
    <w:rsid w:val="001C7424"/>
    <w:rsid w:val="001D1651"/>
    <w:rsid w:val="001E561F"/>
    <w:rsid w:val="001E61C1"/>
    <w:rsid w:val="001F335B"/>
    <w:rsid w:val="001F7B11"/>
    <w:rsid w:val="00201240"/>
    <w:rsid w:val="00207AC9"/>
    <w:rsid w:val="00212FA6"/>
    <w:rsid w:val="00216625"/>
    <w:rsid w:val="00221C40"/>
    <w:rsid w:val="00222F79"/>
    <w:rsid w:val="00231F97"/>
    <w:rsid w:val="00237C12"/>
    <w:rsid w:val="00237F0C"/>
    <w:rsid w:val="00242149"/>
    <w:rsid w:val="00242E9C"/>
    <w:rsid w:val="00243EE3"/>
    <w:rsid w:val="00245BE4"/>
    <w:rsid w:val="002475AF"/>
    <w:rsid w:val="0025130F"/>
    <w:rsid w:val="00251550"/>
    <w:rsid w:val="00252AE0"/>
    <w:rsid w:val="002550E7"/>
    <w:rsid w:val="00257198"/>
    <w:rsid w:val="00261037"/>
    <w:rsid w:val="00264F3C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593"/>
    <w:rsid w:val="002C3B52"/>
    <w:rsid w:val="002C568B"/>
    <w:rsid w:val="002C6827"/>
    <w:rsid w:val="002D1F9D"/>
    <w:rsid w:val="002D3DD2"/>
    <w:rsid w:val="002D53C1"/>
    <w:rsid w:val="002E1351"/>
    <w:rsid w:val="002E2F76"/>
    <w:rsid w:val="002F2398"/>
    <w:rsid w:val="002F511B"/>
    <w:rsid w:val="00303743"/>
    <w:rsid w:val="00312983"/>
    <w:rsid w:val="0031694E"/>
    <w:rsid w:val="003170BA"/>
    <w:rsid w:val="0032708E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18FB"/>
    <w:rsid w:val="003755F4"/>
    <w:rsid w:val="00383540"/>
    <w:rsid w:val="00392729"/>
    <w:rsid w:val="00393F40"/>
    <w:rsid w:val="003A7638"/>
    <w:rsid w:val="003B09B0"/>
    <w:rsid w:val="003B1C04"/>
    <w:rsid w:val="003B406D"/>
    <w:rsid w:val="003B76FC"/>
    <w:rsid w:val="003C35BD"/>
    <w:rsid w:val="003C459D"/>
    <w:rsid w:val="003C4979"/>
    <w:rsid w:val="003D292E"/>
    <w:rsid w:val="003D5BD1"/>
    <w:rsid w:val="003E363A"/>
    <w:rsid w:val="003E3A1A"/>
    <w:rsid w:val="003E6382"/>
    <w:rsid w:val="003F659F"/>
    <w:rsid w:val="00410AED"/>
    <w:rsid w:val="00421B82"/>
    <w:rsid w:val="00423F52"/>
    <w:rsid w:val="00441BEE"/>
    <w:rsid w:val="004420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C7A"/>
    <w:rsid w:val="00491A64"/>
    <w:rsid w:val="00497ABB"/>
    <w:rsid w:val="004A0193"/>
    <w:rsid w:val="004A1B0A"/>
    <w:rsid w:val="004A22FE"/>
    <w:rsid w:val="004B1370"/>
    <w:rsid w:val="004B2215"/>
    <w:rsid w:val="004B286D"/>
    <w:rsid w:val="004B3D65"/>
    <w:rsid w:val="004B57D5"/>
    <w:rsid w:val="004C2E62"/>
    <w:rsid w:val="004C7128"/>
    <w:rsid w:val="004E4903"/>
    <w:rsid w:val="004E57E8"/>
    <w:rsid w:val="004F0E05"/>
    <w:rsid w:val="004F2AA1"/>
    <w:rsid w:val="004F78D7"/>
    <w:rsid w:val="00501931"/>
    <w:rsid w:val="00501BC7"/>
    <w:rsid w:val="005061D6"/>
    <w:rsid w:val="005159A8"/>
    <w:rsid w:val="00517D7D"/>
    <w:rsid w:val="00524158"/>
    <w:rsid w:val="00531474"/>
    <w:rsid w:val="005317CE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90147"/>
    <w:rsid w:val="005901C6"/>
    <w:rsid w:val="005931F3"/>
    <w:rsid w:val="005966A4"/>
    <w:rsid w:val="00596E41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24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6B28"/>
    <w:rsid w:val="00631B88"/>
    <w:rsid w:val="00633E09"/>
    <w:rsid w:val="00635EA0"/>
    <w:rsid w:val="00636402"/>
    <w:rsid w:val="006464C2"/>
    <w:rsid w:val="00661489"/>
    <w:rsid w:val="006808C4"/>
    <w:rsid w:val="00680CA2"/>
    <w:rsid w:val="00686A55"/>
    <w:rsid w:val="00696380"/>
    <w:rsid w:val="006976C0"/>
    <w:rsid w:val="006A3289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4147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640B"/>
    <w:rsid w:val="0073780B"/>
    <w:rsid w:val="007414A0"/>
    <w:rsid w:val="00746B2B"/>
    <w:rsid w:val="00755430"/>
    <w:rsid w:val="007612D5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4060"/>
    <w:rsid w:val="00812203"/>
    <w:rsid w:val="00815AA8"/>
    <w:rsid w:val="00820904"/>
    <w:rsid w:val="0082208D"/>
    <w:rsid w:val="008275E1"/>
    <w:rsid w:val="008447F7"/>
    <w:rsid w:val="0084644F"/>
    <w:rsid w:val="00854899"/>
    <w:rsid w:val="0086035D"/>
    <w:rsid w:val="0086079F"/>
    <w:rsid w:val="008664B5"/>
    <w:rsid w:val="00866770"/>
    <w:rsid w:val="00892029"/>
    <w:rsid w:val="00893DA2"/>
    <w:rsid w:val="00896564"/>
    <w:rsid w:val="008A209E"/>
    <w:rsid w:val="008A36A2"/>
    <w:rsid w:val="008A3A6A"/>
    <w:rsid w:val="008C26CD"/>
    <w:rsid w:val="008C278E"/>
    <w:rsid w:val="008C30A6"/>
    <w:rsid w:val="008C5665"/>
    <w:rsid w:val="008C58A9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48C0"/>
    <w:rsid w:val="008F6EEC"/>
    <w:rsid w:val="008F7245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6CDD"/>
    <w:rsid w:val="009755CA"/>
    <w:rsid w:val="00976848"/>
    <w:rsid w:val="00980FB0"/>
    <w:rsid w:val="0098203E"/>
    <w:rsid w:val="00985EC2"/>
    <w:rsid w:val="009A7E59"/>
    <w:rsid w:val="009C14A9"/>
    <w:rsid w:val="009D0FC9"/>
    <w:rsid w:val="009D3FE4"/>
    <w:rsid w:val="009D767D"/>
    <w:rsid w:val="009E03E8"/>
    <w:rsid w:val="009E77B5"/>
    <w:rsid w:val="009F7A0A"/>
    <w:rsid w:val="00A0051E"/>
    <w:rsid w:val="00A05053"/>
    <w:rsid w:val="00A0664F"/>
    <w:rsid w:val="00A07C10"/>
    <w:rsid w:val="00A10284"/>
    <w:rsid w:val="00A11919"/>
    <w:rsid w:val="00A1278A"/>
    <w:rsid w:val="00A15A1B"/>
    <w:rsid w:val="00A17EAC"/>
    <w:rsid w:val="00A243F3"/>
    <w:rsid w:val="00A262DE"/>
    <w:rsid w:val="00A31337"/>
    <w:rsid w:val="00A41F78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01DD6"/>
    <w:rsid w:val="00B243F0"/>
    <w:rsid w:val="00B24F89"/>
    <w:rsid w:val="00B26007"/>
    <w:rsid w:val="00B32073"/>
    <w:rsid w:val="00B35326"/>
    <w:rsid w:val="00B44BDD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0436"/>
    <w:rsid w:val="00BC2529"/>
    <w:rsid w:val="00BC3C59"/>
    <w:rsid w:val="00BC4291"/>
    <w:rsid w:val="00BC5751"/>
    <w:rsid w:val="00BE291B"/>
    <w:rsid w:val="00BE30FC"/>
    <w:rsid w:val="00BE7249"/>
    <w:rsid w:val="00BE799A"/>
    <w:rsid w:val="00BF00F4"/>
    <w:rsid w:val="00BF3D1E"/>
    <w:rsid w:val="00BF7EC4"/>
    <w:rsid w:val="00C04039"/>
    <w:rsid w:val="00C04BAA"/>
    <w:rsid w:val="00C07EFA"/>
    <w:rsid w:val="00C1108A"/>
    <w:rsid w:val="00C20379"/>
    <w:rsid w:val="00C20690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C1F"/>
    <w:rsid w:val="00C97D60"/>
    <w:rsid w:val="00CA0FD1"/>
    <w:rsid w:val="00CA3CB6"/>
    <w:rsid w:val="00CD2A18"/>
    <w:rsid w:val="00CD3883"/>
    <w:rsid w:val="00CD3E50"/>
    <w:rsid w:val="00CD42F7"/>
    <w:rsid w:val="00CD55C2"/>
    <w:rsid w:val="00CE74F1"/>
    <w:rsid w:val="00CF5C83"/>
    <w:rsid w:val="00D0180B"/>
    <w:rsid w:val="00D11989"/>
    <w:rsid w:val="00D12C52"/>
    <w:rsid w:val="00D15252"/>
    <w:rsid w:val="00D2565E"/>
    <w:rsid w:val="00D27279"/>
    <w:rsid w:val="00D35A46"/>
    <w:rsid w:val="00D37BA7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5C5F"/>
    <w:rsid w:val="00DA54B2"/>
    <w:rsid w:val="00DA615D"/>
    <w:rsid w:val="00DA61A1"/>
    <w:rsid w:val="00DA7EF5"/>
    <w:rsid w:val="00DA7F6F"/>
    <w:rsid w:val="00DB26CB"/>
    <w:rsid w:val="00DB367F"/>
    <w:rsid w:val="00DC0028"/>
    <w:rsid w:val="00DC0D75"/>
    <w:rsid w:val="00DD28A5"/>
    <w:rsid w:val="00DD32EB"/>
    <w:rsid w:val="00DD39DC"/>
    <w:rsid w:val="00DD3F39"/>
    <w:rsid w:val="00DE51B4"/>
    <w:rsid w:val="00DE6D85"/>
    <w:rsid w:val="00DF21C9"/>
    <w:rsid w:val="00DF23E2"/>
    <w:rsid w:val="00DF2546"/>
    <w:rsid w:val="00DF3F1C"/>
    <w:rsid w:val="00DF7F2E"/>
    <w:rsid w:val="00E03010"/>
    <w:rsid w:val="00E162D2"/>
    <w:rsid w:val="00E172A8"/>
    <w:rsid w:val="00E17CEC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061F"/>
    <w:rsid w:val="00E7669A"/>
    <w:rsid w:val="00E77730"/>
    <w:rsid w:val="00E81CAC"/>
    <w:rsid w:val="00E94F71"/>
    <w:rsid w:val="00E95575"/>
    <w:rsid w:val="00E95D26"/>
    <w:rsid w:val="00E97D7F"/>
    <w:rsid w:val="00EA04F8"/>
    <w:rsid w:val="00EA593E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6E2"/>
    <w:rsid w:val="00EE3993"/>
    <w:rsid w:val="00EE73ED"/>
    <w:rsid w:val="00EF379A"/>
    <w:rsid w:val="00EF59C3"/>
    <w:rsid w:val="00EF7D6A"/>
    <w:rsid w:val="00F0736B"/>
    <w:rsid w:val="00F07DEE"/>
    <w:rsid w:val="00F120AD"/>
    <w:rsid w:val="00F17CC6"/>
    <w:rsid w:val="00F20DFE"/>
    <w:rsid w:val="00F214EA"/>
    <w:rsid w:val="00F225E1"/>
    <w:rsid w:val="00F2385C"/>
    <w:rsid w:val="00F316D7"/>
    <w:rsid w:val="00F4012B"/>
    <w:rsid w:val="00F4268F"/>
    <w:rsid w:val="00F504BB"/>
    <w:rsid w:val="00F505DD"/>
    <w:rsid w:val="00F567B5"/>
    <w:rsid w:val="00F60309"/>
    <w:rsid w:val="00F62DDA"/>
    <w:rsid w:val="00F647F4"/>
    <w:rsid w:val="00F65F1B"/>
    <w:rsid w:val="00F75D6C"/>
    <w:rsid w:val="00F85AB1"/>
    <w:rsid w:val="00F91038"/>
    <w:rsid w:val="00F94119"/>
    <w:rsid w:val="00F9454C"/>
    <w:rsid w:val="00F96278"/>
    <w:rsid w:val="00FA023C"/>
    <w:rsid w:val="00FA6DED"/>
    <w:rsid w:val="00FA6F98"/>
    <w:rsid w:val="00FB4C30"/>
    <w:rsid w:val="00FB631C"/>
    <w:rsid w:val="00FB6644"/>
    <w:rsid w:val="00FB7B0C"/>
    <w:rsid w:val="00FC285B"/>
    <w:rsid w:val="00FD2540"/>
    <w:rsid w:val="00FD610C"/>
    <w:rsid w:val="00FE2F83"/>
    <w:rsid w:val="00FE3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</w:rPr>
  </w:style>
  <w:style w:type="paragraph" w:styleId="NoSpacing">
    <w:name w:val="No Spacing"/>
    <w:uiPriority w:val="99"/>
    <w:qFormat/>
    <w:rsid w:val="00A05053"/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6F6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LightShading">
    <w:name w:val="Light Shading"/>
    <w:basedOn w:val="TableNormal"/>
    <w:uiPriority w:val="99"/>
    <w:rsid w:val="00F62DD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99"/>
    <w:rsid w:val="00F62DDA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99"/>
    <w:rsid w:val="00F62DDA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99"/>
    <w:rsid w:val="00F62DDA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99"/>
    <w:rsid w:val="00F62DDA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99"/>
    <w:rsid w:val="00F62DDA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1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38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2</Pages>
  <Words>713</Words>
  <Characters>4069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gulcan</cp:lastModifiedBy>
  <cp:revision>4</cp:revision>
  <cp:lastPrinted>2014-10-22T13:24:00Z</cp:lastPrinted>
  <dcterms:created xsi:type="dcterms:W3CDTF">2014-10-21T20:27:00Z</dcterms:created>
  <dcterms:modified xsi:type="dcterms:W3CDTF">2014-10-22T22:33:00Z</dcterms:modified>
</cp:coreProperties>
</file>