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8B" w:rsidRPr="00D23600" w:rsidRDefault="008F698B" w:rsidP="00E34BD7">
      <w:pPr>
        <w:pStyle w:val="NoSpacing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55"/>
      </w:tblGrid>
      <w:tr w:rsidR="008F698B" w:rsidRPr="00B16FC3" w:rsidTr="00B16FC3">
        <w:tc>
          <w:tcPr>
            <w:tcW w:w="11055" w:type="dxa"/>
          </w:tcPr>
          <w:p w:rsidR="008F698B" w:rsidRPr="00B16FC3" w:rsidRDefault="008F698B" w:rsidP="00B16FC3">
            <w:pPr>
              <w:pStyle w:val="NoSpacing"/>
              <w:jc w:val="center"/>
              <w:rPr>
                <w:rFonts w:ascii="ALFABET98" w:hAnsi="ALFABET98"/>
                <w:b/>
              </w:rPr>
            </w:pPr>
            <w:r w:rsidRPr="00B16FC3">
              <w:rPr>
                <w:rFonts w:ascii="ALFABET98" w:hAnsi="ALFABET98"/>
                <w:b/>
              </w:rPr>
              <w:t>TÜRK TELEKOM İLKOKULU 2014-2015 EĞİTİM ÖĞRETİM YILI</w:t>
            </w:r>
          </w:p>
          <w:p w:rsidR="008F698B" w:rsidRPr="00B16FC3" w:rsidRDefault="008F698B" w:rsidP="00B16FC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FC3">
              <w:rPr>
                <w:rFonts w:ascii="ALFABET98" w:hAnsi="ALFABET98"/>
                <w:b/>
              </w:rPr>
              <w:t>4/D SINIFI  MATEMATİK DERSİ 1. DÖNEM 3. YAZILI SORULARI</w:t>
            </w:r>
          </w:p>
        </w:tc>
      </w:tr>
      <w:tr w:rsidR="008F698B" w:rsidRPr="00B16FC3" w:rsidTr="00B16FC3">
        <w:tc>
          <w:tcPr>
            <w:tcW w:w="11055" w:type="dxa"/>
          </w:tcPr>
          <w:p w:rsidR="008F698B" w:rsidRPr="00B16FC3" w:rsidRDefault="008F698B" w:rsidP="00D23600">
            <w:pPr>
              <w:pStyle w:val="NoSpacing"/>
              <w:rPr>
                <w:rFonts w:ascii="ALFABET98" w:hAnsi="ALFABET98"/>
              </w:rPr>
            </w:pPr>
            <w:r w:rsidRPr="00B16FC3">
              <w:rPr>
                <w:rFonts w:ascii="ALFABET98" w:hAnsi="ALFABET98"/>
              </w:rPr>
              <w:t>ADI SOYADI</w:t>
            </w:r>
            <w:r w:rsidRPr="00B16FC3">
              <w:rPr>
                <w:rFonts w:ascii="ALFABET98" w:hAnsi="ALFABET98"/>
              </w:rPr>
              <w:tab/>
              <w:t>:</w:t>
            </w:r>
            <w:r w:rsidRPr="00B16FC3">
              <w:rPr>
                <w:rFonts w:ascii="Times New Roman" w:hAnsi="Times New Roman"/>
              </w:rPr>
              <w:t>…………………………………</w:t>
            </w:r>
            <w:r w:rsidRPr="00B16FC3">
              <w:rPr>
                <w:rFonts w:ascii="ALFABET98" w:hAnsi="ALFABET98"/>
              </w:rPr>
              <w:t xml:space="preserve">                                  </w:t>
            </w:r>
          </w:p>
          <w:p w:rsidR="008F698B" w:rsidRPr="00B16FC3" w:rsidRDefault="008F698B" w:rsidP="00B16FC3">
            <w:pPr>
              <w:pStyle w:val="NoSpacing"/>
              <w:tabs>
                <w:tab w:val="left" w:pos="708"/>
                <w:tab w:val="left" w:pos="1416"/>
                <w:tab w:val="left" w:pos="2124"/>
                <w:tab w:val="left" w:pos="6847"/>
              </w:tabs>
              <w:rPr>
                <w:rFonts w:ascii="Times New Roman" w:hAnsi="Times New Roman"/>
                <w:sz w:val="24"/>
                <w:szCs w:val="24"/>
              </w:rPr>
            </w:pPr>
            <w:r w:rsidRPr="00B16FC3">
              <w:rPr>
                <w:rFonts w:ascii="ALFABET98" w:hAnsi="ALFABET98"/>
              </w:rPr>
              <w:t>OKUL NO</w:t>
            </w:r>
            <w:r w:rsidRPr="00B16FC3">
              <w:rPr>
                <w:rFonts w:ascii="ALFABET98" w:hAnsi="ALFABET98"/>
              </w:rPr>
              <w:tab/>
              <w:t>:</w:t>
            </w:r>
            <w:r w:rsidRPr="00B16FC3">
              <w:rPr>
                <w:rFonts w:ascii="Times New Roman" w:hAnsi="Times New Roman"/>
              </w:rPr>
              <w:t>…………</w:t>
            </w:r>
            <w:r w:rsidRPr="00B16FC3">
              <w:rPr>
                <w:rFonts w:ascii="ALFABET98" w:hAnsi="ALFABET98"/>
              </w:rPr>
              <w:tab/>
              <w:t>PUANI:</w:t>
            </w:r>
            <w:r w:rsidRPr="00B16FC3">
              <w:rPr>
                <w:rFonts w:ascii="Times New Roman" w:hAnsi="Times New Roman"/>
              </w:rPr>
              <w:t>………………………………</w:t>
            </w:r>
          </w:p>
        </w:tc>
      </w:tr>
    </w:tbl>
    <w:p w:rsidR="008F698B" w:rsidRDefault="008F698B" w:rsidP="006F4FCE">
      <w:pPr>
        <w:pStyle w:val="NoSpacing"/>
        <w:rPr>
          <w:rFonts w:ascii="Times New Roman" w:hAnsi="Times New Roman"/>
          <w:sz w:val="24"/>
          <w:szCs w:val="24"/>
        </w:rPr>
      </w:pPr>
    </w:p>
    <w:p w:rsidR="008F698B" w:rsidRDefault="008F698B" w:rsidP="00AD0A9C">
      <w:pPr>
        <w:pStyle w:val="NoSpacing"/>
        <w:rPr>
          <w:rFonts w:ascii="ALFABET98" w:hAnsi="ALFABET98"/>
          <w:sz w:val="20"/>
          <w:szCs w:val="20"/>
        </w:rPr>
      </w:pPr>
      <w:r w:rsidRPr="00C0431C">
        <w:rPr>
          <w:rFonts w:ascii="ALFABET98" w:hAnsi="ALFABET98"/>
          <w:b/>
          <w:i/>
          <w:sz w:val="20"/>
          <w:szCs w:val="20"/>
        </w:rPr>
        <w:t>1-) Aşağıdakilerden doğru olanların başına ( D ), yanlış olanların başına da ( Y ) yazı</w:t>
      </w:r>
      <w:r>
        <w:rPr>
          <w:rFonts w:ascii="ALFABET98" w:hAnsi="ALFABET98"/>
          <w:b/>
          <w:i/>
          <w:sz w:val="20"/>
          <w:szCs w:val="20"/>
        </w:rPr>
        <w:t xml:space="preserve">nız. </w:t>
      </w:r>
      <w:r w:rsidRPr="00041BF5">
        <w:rPr>
          <w:rFonts w:ascii="ALFABET98" w:hAnsi="ALFABET98"/>
          <w:sz w:val="20"/>
          <w:szCs w:val="20"/>
        </w:rPr>
        <w:t xml:space="preserve">(5 puan) </w:t>
      </w:r>
    </w:p>
    <w:p w:rsidR="008F698B" w:rsidRPr="00C0431C" w:rsidRDefault="008F698B" w:rsidP="00AD0A9C">
      <w:pPr>
        <w:pStyle w:val="NoSpacing"/>
        <w:rPr>
          <w:rFonts w:ascii="ALFABET98" w:hAnsi="ALFABET98"/>
          <w:b/>
          <w:i/>
          <w:sz w:val="20"/>
          <w:szCs w:val="20"/>
        </w:rPr>
      </w:pPr>
      <w:r w:rsidRPr="00C0431C">
        <w:rPr>
          <w:rFonts w:ascii="ALFABET98" w:hAnsi="ALFABET98"/>
          <w:b/>
          <w:i/>
          <w:sz w:val="20"/>
          <w:szCs w:val="20"/>
        </w:rPr>
        <w:t xml:space="preserve">           </w:t>
      </w:r>
    </w:p>
    <w:p w:rsidR="008F698B" w:rsidRPr="00C0431C" w:rsidRDefault="008F698B" w:rsidP="00C0431C">
      <w:pPr>
        <w:pStyle w:val="NoSpacing"/>
        <w:ind w:firstLine="708"/>
        <w:rPr>
          <w:rFonts w:ascii="ALFABET98" w:hAnsi="ALFABET98"/>
          <w:sz w:val="20"/>
          <w:szCs w:val="20"/>
        </w:rPr>
      </w:pPr>
      <w:r w:rsidRPr="00C0431C">
        <w:rPr>
          <w:rFonts w:ascii="ALFABET98" w:hAnsi="ALFABET98"/>
          <w:sz w:val="20"/>
          <w:szCs w:val="20"/>
        </w:rPr>
        <w:t xml:space="preserve">(     ) Bir çıkarma işleminde çıkan ile farkın toplamı eksilene eşittir. </w:t>
      </w:r>
    </w:p>
    <w:p w:rsidR="008F698B" w:rsidRPr="00C0431C" w:rsidRDefault="008F698B" w:rsidP="00133841">
      <w:pPr>
        <w:pStyle w:val="NoSpacing"/>
        <w:ind w:firstLine="708"/>
        <w:rPr>
          <w:rFonts w:ascii="ALFABET98" w:hAnsi="ALFABET98"/>
          <w:sz w:val="20"/>
          <w:szCs w:val="20"/>
        </w:rPr>
      </w:pPr>
      <w:r w:rsidRPr="00C0431C">
        <w:rPr>
          <w:rFonts w:ascii="ALFABET98" w:hAnsi="ALFABET98"/>
          <w:sz w:val="20"/>
          <w:szCs w:val="20"/>
        </w:rPr>
        <w:t xml:space="preserve">(     ) </w:t>
      </w:r>
      <w:r w:rsidRPr="00C0431C">
        <w:rPr>
          <w:rFonts w:ascii="ALFABET98" w:hAnsi="ALFABET98" w:cs="Calibri"/>
          <w:sz w:val="20"/>
          <w:szCs w:val="20"/>
        </w:rPr>
        <w:t>17657 sayısının binler bölüğünde 176 sayısı vardır.</w:t>
      </w:r>
    </w:p>
    <w:p w:rsidR="008F698B" w:rsidRPr="00C0431C" w:rsidRDefault="008F698B" w:rsidP="00133841">
      <w:pPr>
        <w:pStyle w:val="NoSpacing"/>
        <w:ind w:firstLine="708"/>
        <w:rPr>
          <w:rFonts w:ascii="ALFABET98" w:hAnsi="ALFABET98"/>
          <w:sz w:val="20"/>
          <w:szCs w:val="20"/>
        </w:rPr>
      </w:pPr>
      <w:r w:rsidRPr="00C0431C">
        <w:rPr>
          <w:rFonts w:ascii="ALFABET98" w:hAnsi="ALFABET98"/>
          <w:sz w:val="20"/>
          <w:szCs w:val="20"/>
        </w:rPr>
        <w:t>(     ) Bir doğal sayının 0 (sıfır) ile çarpımında, sonuç 0 (sıfır) olur.</w:t>
      </w:r>
    </w:p>
    <w:p w:rsidR="008F698B" w:rsidRPr="00C0431C" w:rsidRDefault="008F698B" w:rsidP="00133841">
      <w:pPr>
        <w:pStyle w:val="NoSpacing"/>
        <w:ind w:firstLine="708"/>
        <w:rPr>
          <w:rFonts w:ascii="ALFABET98" w:hAnsi="ALFABET98"/>
          <w:sz w:val="20"/>
          <w:szCs w:val="20"/>
        </w:rPr>
      </w:pPr>
      <w:r w:rsidRPr="00C0431C">
        <w:rPr>
          <w:rFonts w:ascii="ALFABET98" w:hAnsi="ALFABET98"/>
          <w:sz w:val="20"/>
          <w:szCs w:val="20"/>
        </w:rPr>
        <w:t xml:space="preserve">(     ) Bir doğal sayıyı </w:t>
      </w:r>
      <w:smartTag w:uri="urn:schemas-microsoft-com:office:smarttags" w:element="metricconverter">
        <w:smartTagPr>
          <w:attr w:name="ProductID" w:val="1’"/>
        </w:smartTagPr>
        <w:r w:rsidRPr="00C0431C">
          <w:rPr>
            <w:rFonts w:ascii="ALFABET98" w:hAnsi="ALFABET98"/>
            <w:sz w:val="20"/>
            <w:szCs w:val="20"/>
          </w:rPr>
          <w:t>1’</w:t>
        </w:r>
      </w:smartTag>
      <w:r w:rsidRPr="00C0431C">
        <w:rPr>
          <w:rFonts w:ascii="ALFABET98" w:hAnsi="ALFABET98"/>
          <w:sz w:val="20"/>
          <w:szCs w:val="20"/>
        </w:rPr>
        <w:t xml:space="preserve"> e bölersek, bölüm bölünene eşit olur.</w:t>
      </w:r>
    </w:p>
    <w:p w:rsidR="008F698B" w:rsidRPr="00C0431C" w:rsidRDefault="008F698B" w:rsidP="00133841">
      <w:pPr>
        <w:pStyle w:val="NoSpacing"/>
        <w:ind w:firstLine="708"/>
        <w:rPr>
          <w:rFonts w:ascii="ALFABET98" w:hAnsi="ALFABET98"/>
          <w:sz w:val="20"/>
          <w:szCs w:val="20"/>
        </w:rPr>
      </w:pPr>
      <w:r w:rsidRPr="00C0431C">
        <w:rPr>
          <w:rFonts w:ascii="ALFABET98" w:hAnsi="ALFABET98"/>
          <w:sz w:val="20"/>
          <w:szCs w:val="20"/>
        </w:rPr>
        <w:t xml:space="preserve">(     ) </w:t>
      </w:r>
      <w:r>
        <w:rPr>
          <w:rFonts w:ascii="ALFABET98" w:hAnsi="ALFABET98"/>
          <w:sz w:val="20"/>
          <w:szCs w:val="20"/>
        </w:rPr>
        <w:t>Çok küçük ağırlıkları tartmada miligram kullanılır.</w:t>
      </w:r>
    </w:p>
    <w:p w:rsidR="008F698B" w:rsidRDefault="008F698B" w:rsidP="006F4FCE">
      <w:pPr>
        <w:pStyle w:val="NoSpacing"/>
        <w:rPr>
          <w:rFonts w:ascii="Times New Roman" w:hAnsi="Times New Roman"/>
          <w:sz w:val="24"/>
          <w:szCs w:val="24"/>
        </w:rPr>
      </w:pPr>
    </w:p>
    <w:p w:rsidR="008F698B" w:rsidRDefault="008F698B" w:rsidP="00041BF5">
      <w:pPr>
        <w:pStyle w:val="NoSpacing"/>
        <w:rPr>
          <w:rFonts w:ascii="ALFABET98" w:hAnsi="ALFABET98"/>
          <w:sz w:val="20"/>
          <w:szCs w:val="20"/>
        </w:rPr>
      </w:pPr>
      <w:r w:rsidRPr="00041BF5">
        <w:rPr>
          <w:rFonts w:ascii="ALFABET98" w:hAnsi="ALFABET98"/>
          <w:b/>
          <w:i/>
        </w:rPr>
        <w:t xml:space="preserve">2-) </w:t>
      </w:r>
      <w:r w:rsidRPr="00041BF5">
        <w:rPr>
          <w:rFonts w:ascii="ALFABET98" w:hAnsi="ALFABET98"/>
          <w:b/>
          <w:i/>
          <w:sz w:val="20"/>
          <w:szCs w:val="20"/>
        </w:rPr>
        <w:t>Verilen doğal sayıları 10, 100, 1000 ile kısa yoldan çarpınız ve  bölünüz.</w:t>
      </w:r>
      <w:r w:rsidRPr="00041BF5">
        <w:rPr>
          <w:rFonts w:ascii="ALFABET98" w:hAnsi="ALFABET98"/>
          <w:sz w:val="20"/>
          <w:szCs w:val="20"/>
        </w:rPr>
        <w:t xml:space="preserve">  </w:t>
      </w:r>
      <w:r>
        <w:rPr>
          <w:rFonts w:ascii="ALFABET98" w:hAnsi="ALFABET98"/>
          <w:sz w:val="20"/>
          <w:szCs w:val="20"/>
        </w:rPr>
        <w:t>(10</w:t>
      </w:r>
      <w:r w:rsidRPr="00041BF5">
        <w:rPr>
          <w:rFonts w:ascii="ALFABET98" w:hAnsi="ALFABET98"/>
          <w:sz w:val="20"/>
          <w:szCs w:val="20"/>
        </w:rPr>
        <w:t xml:space="preserve"> puan)</w:t>
      </w:r>
    </w:p>
    <w:p w:rsidR="008F698B" w:rsidRPr="00041BF5" w:rsidRDefault="008F698B" w:rsidP="00041BF5">
      <w:pPr>
        <w:pStyle w:val="NoSpacing"/>
        <w:rPr>
          <w:rFonts w:ascii="ALFABET98" w:hAnsi="ALFABET98"/>
          <w:i/>
          <w:sz w:val="20"/>
          <w:szCs w:val="20"/>
        </w:rPr>
      </w:pPr>
    </w:p>
    <w:tbl>
      <w:tblPr>
        <w:tblpPr w:leftFromText="141" w:rightFromText="141" w:bottomFromText="200" w:vertAnchor="text" w:horzAnchor="margin" w:tblpXSpec="center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"/>
        <w:gridCol w:w="911"/>
        <w:gridCol w:w="787"/>
        <w:gridCol w:w="2075"/>
        <w:gridCol w:w="1504"/>
        <w:gridCol w:w="609"/>
        <w:gridCol w:w="980"/>
        <w:gridCol w:w="1902"/>
      </w:tblGrid>
      <w:tr w:rsidR="008F698B" w:rsidRPr="00B16FC3" w:rsidTr="00CF2C30">
        <w:trPr>
          <w:trHeight w:val="238"/>
        </w:trPr>
        <w:tc>
          <w:tcPr>
            <w:tcW w:w="905" w:type="dxa"/>
          </w:tcPr>
          <w:p w:rsidR="008F698B" w:rsidRPr="00663F56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663F56">
              <w:rPr>
                <w:rFonts w:ascii="ALFABET98" w:hAnsi="ALFABET98"/>
                <w:sz w:val="20"/>
                <w:szCs w:val="20"/>
              </w:rPr>
              <w:t>10</w:t>
            </w:r>
          </w:p>
        </w:tc>
        <w:tc>
          <w:tcPr>
            <w:tcW w:w="911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X</w:t>
            </w:r>
          </w:p>
        </w:tc>
        <w:tc>
          <w:tcPr>
            <w:tcW w:w="787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456</w:t>
            </w:r>
          </w:p>
        </w:tc>
        <w:tc>
          <w:tcPr>
            <w:tcW w:w="2075" w:type="dxa"/>
          </w:tcPr>
          <w:p w:rsidR="008F698B" w:rsidRPr="00041BF5" w:rsidRDefault="008F698B" w:rsidP="00041BF5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=</w:t>
            </w:r>
          </w:p>
        </w:tc>
        <w:tc>
          <w:tcPr>
            <w:tcW w:w="1504" w:type="dxa"/>
          </w:tcPr>
          <w:p w:rsidR="008F698B" w:rsidRPr="00041BF5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54000</w:t>
            </w:r>
          </w:p>
        </w:tc>
        <w:tc>
          <w:tcPr>
            <w:tcW w:w="609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041BF5">
              <w:rPr>
                <w:rFonts w:ascii="ALFABET98" w:hAnsi="ALFABET98"/>
                <w:b/>
                <w:sz w:val="20"/>
                <w:szCs w:val="20"/>
              </w:rPr>
              <w:t>:</w:t>
            </w:r>
          </w:p>
        </w:tc>
        <w:tc>
          <w:tcPr>
            <w:tcW w:w="980" w:type="dxa"/>
          </w:tcPr>
          <w:p w:rsidR="008F698B" w:rsidRPr="00041BF5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100</w:t>
            </w:r>
          </w:p>
        </w:tc>
        <w:tc>
          <w:tcPr>
            <w:tcW w:w="1902" w:type="dxa"/>
          </w:tcPr>
          <w:p w:rsidR="008F698B" w:rsidRPr="00041BF5" w:rsidRDefault="008F698B" w:rsidP="00041BF5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=</w:t>
            </w:r>
          </w:p>
        </w:tc>
      </w:tr>
      <w:tr w:rsidR="008F698B" w:rsidRPr="00B16FC3" w:rsidTr="00CF2C30">
        <w:trPr>
          <w:trHeight w:val="225"/>
        </w:trPr>
        <w:tc>
          <w:tcPr>
            <w:tcW w:w="905" w:type="dxa"/>
          </w:tcPr>
          <w:p w:rsidR="008F698B" w:rsidRPr="00663F56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663F56">
              <w:rPr>
                <w:rFonts w:ascii="ALFABET98" w:hAnsi="ALFABET98"/>
                <w:sz w:val="20"/>
                <w:szCs w:val="20"/>
              </w:rPr>
              <w:t>100</w:t>
            </w:r>
          </w:p>
        </w:tc>
        <w:tc>
          <w:tcPr>
            <w:tcW w:w="911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X</w:t>
            </w:r>
          </w:p>
        </w:tc>
        <w:tc>
          <w:tcPr>
            <w:tcW w:w="787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805</w:t>
            </w:r>
          </w:p>
        </w:tc>
        <w:tc>
          <w:tcPr>
            <w:tcW w:w="2075" w:type="dxa"/>
          </w:tcPr>
          <w:p w:rsidR="008F698B" w:rsidRPr="00041BF5" w:rsidRDefault="008F698B" w:rsidP="00041BF5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=</w:t>
            </w:r>
          </w:p>
        </w:tc>
        <w:tc>
          <w:tcPr>
            <w:tcW w:w="1504" w:type="dxa"/>
          </w:tcPr>
          <w:p w:rsidR="008F698B" w:rsidRPr="00041BF5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430</w:t>
            </w:r>
          </w:p>
        </w:tc>
        <w:tc>
          <w:tcPr>
            <w:tcW w:w="609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041BF5">
              <w:rPr>
                <w:rFonts w:ascii="ALFABET98" w:hAnsi="ALFABET98"/>
                <w:b/>
                <w:sz w:val="20"/>
                <w:szCs w:val="20"/>
              </w:rPr>
              <w:t>:</w:t>
            </w:r>
          </w:p>
        </w:tc>
        <w:tc>
          <w:tcPr>
            <w:tcW w:w="980" w:type="dxa"/>
          </w:tcPr>
          <w:p w:rsidR="008F698B" w:rsidRPr="00041BF5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10</w:t>
            </w:r>
          </w:p>
        </w:tc>
        <w:tc>
          <w:tcPr>
            <w:tcW w:w="1902" w:type="dxa"/>
          </w:tcPr>
          <w:p w:rsidR="008F698B" w:rsidRPr="00041BF5" w:rsidRDefault="008F698B" w:rsidP="00041BF5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=</w:t>
            </w:r>
          </w:p>
        </w:tc>
      </w:tr>
      <w:tr w:rsidR="008F698B" w:rsidRPr="00B16FC3" w:rsidTr="00CF2C30">
        <w:trPr>
          <w:trHeight w:val="225"/>
        </w:trPr>
        <w:tc>
          <w:tcPr>
            <w:tcW w:w="905" w:type="dxa"/>
          </w:tcPr>
          <w:p w:rsidR="008F698B" w:rsidRPr="00663F56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663F56">
              <w:rPr>
                <w:rFonts w:ascii="ALFABET98" w:hAnsi="ALFABET98"/>
                <w:sz w:val="20"/>
                <w:szCs w:val="20"/>
              </w:rPr>
              <w:t>1000</w:t>
            </w:r>
          </w:p>
        </w:tc>
        <w:tc>
          <w:tcPr>
            <w:tcW w:w="911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X</w:t>
            </w:r>
          </w:p>
        </w:tc>
        <w:tc>
          <w:tcPr>
            <w:tcW w:w="787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66</w:t>
            </w:r>
          </w:p>
        </w:tc>
        <w:tc>
          <w:tcPr>
            <w:tcW w:w="2075" w:type="dxa"/>
          </w:tcPr>
          <w:p w:rsidR="008F698B" w:rsidRPr="00041BF5" w:rsidRDefault="008F698B" w:rsidP="00041BF5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=</w:t>
            </w:r>
          </w:p>
        </w:tc>
        <w:tc>
          <w:tcPr>
            <w:tcW w:w="1504" w:type="dxa"/>
          </w:tcPr>
          <w:p w:rsidR="008F698B" w:rsidRPr="00041BF5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82000</w:t>
            </w:r>
          </w:p>
        </w:tc>
        <w:tc>
          <w:tcPr>
            <w:tcW w:w="609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041BF5">
              <w:rPr>
                <w:rFonts w:ascii="ALFABET98" w:hAnsi="ALFABET98"/>
                <w:b/>
                <w:sz w:val="20"/>
                <w:szCs w:val="20"/>
              </w:rPr>
              <w:t>:</w:t>
            </w:r>
          </w:p>
        </w:tc>
        <w:tc>
          <w:tcPr>
            <w:tcW w:w="980" w:type="dxa"/>
          </w:tcPr>
          <w:p w:rsidR="008F698B" w:rsidRPr="00041BF5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10</w:t>
            </w:r>
          </w:p>
        </w:tc>
        <w:tc>
          <w:tcPr>
            <w:tcW w:w="1902" w:type="dxa"/>
          </w:tcPr>
          <w:p w:rsidR="008F698B" w:rsidRPr="00041BF5" w:rsidRDefault="008F698B" w:rsidP="00041BF5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=</w:t>
            </w:r>
          </w:p>
        </w:tc>
      </w:tr>
      <w:tr w:rsidR="008F698B" w:rsidRPr="00B16FC3" w:rsidTr="00CF2C30">
        <w:trPr>
          <w:trHeight w:val="225"/>
        </w:trPr>
        <w:tc>
          <w:tcPr>
            <w:tcW w:w="905" w:type="dxa"/>
          </w:tcPr>
          <w:p w:rsidR="008F698B" w:rsidRPr="00663F56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663F56">
              <w:rPr>
                <w:rFonts w:ascii="ALFABET98" w:hAnsi="ALFABET98"/>
                <w:sz w:val="20"/>
                <w:szCs w:val="20"/>
              </w:rPr>
              <w:t>1000</w:t>
            </w:r>
          </w:p>
        </w:tc>
        <w:tc>
          <w:tcPr>
            <w:tcW w:w="911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X</w:t>
            </w:r>
          </w:p>
        </w:tc>
        <w:tc>
          <w:tcPr>
            <w:tcW w:w="787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9</w:t>
            </w:r>
          </w:p>
        </w:tc>
        <w:tc>
          <w:tcPr>
            <w:tcW w:w="2075" w:type="dxa"/>
          </w:tcPr>
          <w:p w:rsidR="008F698B" w:rsidRPr="00041BF5" w:rsidRDefault="008F698B" w:rsidP="00041BF5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=</w:t>
            </w:r>
          </w:p>
        </w:tc>
        <w:tc>
          <w:tcPr>
            <w:tcW w:w="1504" w:type="dxa"/>
          </w:tcPr>
          <w:p w:rsidR="008F698B" w:rsidRPr="00041BF5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600</w:t>
            </w:r>
          </w:p>
        </w:tc>
        <w:tc>
          <w:tcPr>
            <w:tcW w:w="609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041BF5">
              <w:rPr>
                <w:rFonts w:ascii="ALFABET98" w:hAnsi="ALFABET98"/>
                <w:b/>
                <w:sz w:val="20"/>
                <w:szCs w:val="20"/>
              </w:rPr>
              <w:t>:</w:t>
            </w:r>
          </w:p>
        </w:tc>
        <w:tc>
          <w:tcPr>
            <w:tcW w:w="980" w:type="dxa"/>
          </w:tcPr>
          <w:p w:rsidR="008F698B" w:rsidRPr="00041BF5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10</w:t>
            </w:r>
          </w:p>
        </w:tc>
        <w:tc>
          <w:tcPr>
            <w:tcW w:w="1902" w:type="dxa"/>
          </w:tcPr>
          <w:p w:rsidR="008F698B" w:rsidRPr="00041BF5" w:rsidRDefault="008F698B" w:rsidP="00041BF5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=</w:t>
            </w:r>
          </w:p>
        </w:tc>
      </w:tr>
      <w:tr w:rsidR="008F698B" w:rsidRPr="00B16FC3" w:rsidTr="00CF2C30">
        <w:trPr>
          <w:trHeight w:val="225"/>
        </w:trPr>
        <w:tc>
          <w:tcPr>
            <w:tcW w:w="905" w:type="dxa"/>
          </w:tcPr>
          <w:p w:rsidR="008F698B" w:rsidRPr="00663F56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663F56">
              <w:rPr>
                <w:rFonts w:ascii="ALFABET98" w:hAnsi="ALFABET98"/>
                <w:sz w:val="20"/>
                <w:szCs w:val="20"/>
              </w:rPr>
              <w:t>100</w:t>
            </w:r>
          </w:p>
        </w:tc>
        <w:tc>
          <w:tcPr>
            <w:tcW w:w="911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X</w:t>
            </w:r>
          </w:p>
        </w:tc>
        <w:tc>
          <w:tcPr>
            <w:tcW w:w="787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721</w:t>
            </w:r>
          </w:p>
        </w:tc>
        <w:tc>
          <w:tcPr>
            <w:tcW w:w="2075" w:type="dxa"/>
          </w:tcPr>
          <w:p w:rsidR="008F698B" w:rsidRPr="00041BF5" w:rsidRDefault="008F698B" w:rsidP="00041BF5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=</w:t>
            </w:r>
          </w:p>
        </w:tc>
        <w:tc>
          <w:tcPr>
            <w:tcW w:w="1504" w:type="dxa"/>
          </w:tcPr>
          <w:p w:rsidR="008F698B" w:rsidRPr="00041BF5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689 000</w:t>
            </w:r>
          </w:p>
        </w:tc>
        <w:tc>
          <w:tcPr>
            <w:tcW w:w="609" w:type="dxa"/>
          </w:tcPr>
          <w:p w:rsidR="008F698B" w:rsidRPr="00041BF5" w:rsidRDefault="008F698B" w:rsidP="00041BF5">
            <w:pPr>
              <w:pStyle w:val="NoSpacing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041BF5">
              <w:rPr>
                <w:rFonts w:ascii="ALFABET98" w:hAnsi="ALFABET98"/>
                <w:b/>
                <w:sz w:val="20"/>
                <w:szCs w:val="20"/>
              </w:rPr>
              <w:t>:</w:t>
            </w:r>
          </w:p>
        </w:tc>
        <w:tc>
          <w:tcPr>
            <w:tcW w:w="980" w:type="dxa"/>
          </w:tcPr>
          <w:p w:rsidR="008F698B" w:rsidRPr="00041BF5" w:rsidRDefault="008F698B" w:rsidP="00041BF5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1000</w:t>
            </w:r>
          </w:p>
        </w:tc>
        <w:tc>
          <w:tcPr>
            <w:tcW w:w="1902" w:type="dxa"/>
          </w:tcPr>
          <w:p w:rsidR="008F698B" w:rsidRPr="00041BF5" w:rsidRDefault="008F698B" w:rsidP="00041BF5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041BF5">
              <w:rPr>
                <w:rFonts w:ascii="ALFABET98" w:hAnsi="ALFABET98"/>
                <w:sz w:val="20"/>
                <w:szCs w:val="20"/>
              </w:rPr>
              <w:t>=</w:t>
            </w:r>
          </w:p>
        </w:tc>
      </w:tr>
    </w:tbl>
    <w:p w:rsidR="008F698B" w:rsidRDefault="008F698B" w:rsidP="00AD0A9C">
      <w:pPr>
        <w:pStyle w:val="NoSpacing"/>
        <w:rPr>
          <w:rFonts w:ascii="ALFABET98" w:hAnsi="ALFABET98"/>
          <w:b/>
          <w:i/>
        </w:rPr>
      </w:pPr>
    </w:p>
    <w:p w:rsidR="008F698B" w:rsidRDefault="008F698B" w:rsidP="00AD0A9C">
      <w:pPr>
        <w:pStyle w:val="NoSpacing"/>
        <w:rPr>
          <w:rFonts w:ascii="ALFABET98" w:hAnsi="ALFABET98"/>
          <w:b/>
          <w:i/>
        </w:rPr>
      </w:pPr>
    </w:p>
    <w:p w:rsidR="008F698B" w:rsidRDefault="008F698B" w:rsidP="00AD0A9C">
      <w:pPr>
        <w:pStyle w:val="NoSpacing"/>
        <w:rPr>
          <w:rFonts w:ascii="ALFABET98" w:hAnsi="ALFABET98"/>
          <w:b/>
          <w:i/>
        </w:rPr>
      </w:pPr>
    </w:p>
    <w:p w:rsidR="008F698B" w:rsidRDefault="008F698B" w:rsidP="00AD0A9C">
      <w:pPr>
        <w:pStyle w:val="NoSpacing"/>
        <w:rPr>
          <w:rFonts w:ascii="ALFABET98" w:hAnsi="ALFABET98"/>
          <w:b/>
          <w:i/>
        </w:rPr>
      </w:pPr>
    </w:p>
    <w:p w:rsidR="008F698B" w:rsidRDefault="008F698B" w:rsidP="00AD0A9C">
      <w:pPr>
        <w:pStyle w:val="NoSpacing"/>
        <w:rPr>
          <w:rFonts w:ascii="ALFABET98" w:hAnsi="ALFABET98"/>
          <w:b/>
          <w:i/>
        </w:rPr>
      </w:pPr>
    </w:p>
    <w:p w:rsidR="008F698B" w:rsidRDefault="008F698B" w:rsidP="00AD0A9C">
      <w:pPr>
        <w:pStyle w:val="NoSpacing"/>
        <w:rPr>
          <w:rFonts w:ascii="ALFABET98" w:hAnsi="ALFABET98"/>
          <w:b/>
          <w:i/>
        </w:rPr>
      </w:pPr>
    </w:p>
    <w:p w:rsidR="008F698B" w:rsidRDefault="008F698B" w:rsidP="00AD0A9C">
      <w:pPr>
        <w:pStyle w:val="NoSpacing"/>
        <w:rPr>
          <w:rFonts w:ascii="ALFABET98" w:hAnsi="ALFABET98"/>
          <w:sz w:val="20"/>
          <w:szCs w:val="20"/>
        </w:rPr>
      </w:pPr>
      <w:r w:rsidRPr="00663F56">
        <w:rPr>
          <w:rFonts w:ascii="ALFABET98" w:hAnsi="ALFABET98"/>
          <w:b/>
          <w:i/>
          <w:sz w:val="20"/>
          <w:szCs w:val="20"/>
        </w:rPr>
        <w:t>3-) Aşağıda verilen sayıların okunuşlarını yazınız.</w:t>
      </w:r>
      <w:r>
        <w:rPr>
          <w:rFonts w:ascii="ALFABET98" w:hAnsi="ALFABET98"/>
          <w:b/>
          <w:i/>
          <w:sz w:val="20"/>
          <w:szCs w:val="20"/>
        </w:rPr>
        <w:t xml:space="preserve"> </w:t>
      </w:r>
      <w:r>
        <w:rPr>
          <w:rFonts w:ascii="ALFABET98" w:hAnsi="ALFABET98"/>
          <w:sz w:val="20"/>
          <w:szCs w:val="20"/>
        </w:rPr>
        <w:t xml:space="preserve">(5 puan)             </w:t>
      </w:r>
      <w:r w:rsidRPr="0007657D">
        <w:rPr>
          <w:rFonts w:ascii="ALFABET98" w:hAnsi="ALFABET98"/>
          <w:b/>
          <w:i/>
          <w:sz w:val="20"/>
          <w:szCs w:val="20"/>
        </w:rPr>
        <w:t>4-) Aşağıda verilen sayıları rakamla yazınız.</w:t>
      </w:r>
      <w:r>
        <w:rPr>
          <w:rFonts w:ascii="ALFABET98" w:hAnsi="ALFABET98"/>
          <w:sz w:val="20"/>
          <w:szCs w:val="20"/>
        </w:rPr>
        <w:t>. (5 puan)</w:t>
      </w:r>
    </w:p>
    <w:p w:rsidR="008F698B" w:rsidRPr="00663F56" w:rsidRDefault="008F698B" w:rsidP="00AD0A9C">
      <w:pPr>
        <w:pStyle w:val="NoSpacing"/>
        <w:rPr>
          <w:rFonts w:ascii="ALFABET98" w:hAnsi="ALFABET98"/>
          <w:sz w:val="20"/>
          <w:szCs w:val="20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3969"/>
        <w:gridCol w:w="283"/>
        <w:gridCol w:w="3119"/>
        <w:gridCol w:w="1559"/>
      </w:tblGrid>
      <w:tr w:rsidR="008F698B" w:rsidRPr="00B16FC3" w:rsidTr="00B16FC3">
        <w:tc>
          <w:tcPr>
            <w:tcW w:w="1276" w:type="dxa"/>
          </w:tcPr>
          <w:p w:rsidR="008F698B" w:rsidRPr="00B16FC3" w:rsidRDefault="008F698B" w:rsidP="00B16FC3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500 505</w:t>
            </w:r>
          </w:p>
        </w:tc>
        <w:tc>
          <w:tcPr>
            <w:tcW w:w="396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shd w:val="clear" w:color="auto" w:fill="BFBFBF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İki yüz elli altı bin</w:t>
            </w:r>
          </w:p>
        </w:tc>
        <w:tc>
          <w:tcPr>
            <w:tcW w:w="155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8F698B" w:rsidRPr="00B16FC3" w:rsidTr="00B16FC3">
        <w:tc>
          <w:tcPr>
            <w:tcW w:w="1276" w:type="dxa"/>
          </w:tcPr>
          <w:p w:rsidR="008F698B" w:rsidRPr="00B16FC3" w:rsidRDefault="008F698B" w:rsidP="00B16FC3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44 044</w:t>
            </w:r>
          </w:p>
        </w:tc>
        <w:tc>
          <w:tcPr>
            <w:tcW w:w="396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BFBFBF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Seksen sekiz bin sekiz</w:t>
            </w:r>
          </w:p>
        </w:tc>
        <w:tc>
          <w:tcPr>
            <w:tcW w:w="155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8F698B" w:rsidRPr="00B16FC3" w:rsidTr="00B16FC3">
        <w:tc>
          <w:tcPr>
            <w:tcW w:w="1276" w:type="dxa"/>
          </w:tcPr>
          <w:p w:rsidR="008F698B" w:rsidRPr="00B16FC3" w:rsidRDefault="008F698B" w:rsidP="00B16FC3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100 009</w:t>
            </w:r>
          </w:p>
        </w:tc>
        <w:tc>
          <w:tcPr>
            <w:tcW w:w="396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BFBFBF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Sekiz yüz elli iki bin yüz seksen</w:t>
            </w:r>
          </w:p>
        </w:tc>
        <w:tc>
          <w:tcPr>
            <w:tcW w:w="155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8F698B" w:rsidRPr="00B16FC3" w:rsidTr="00B16FC3">
        <w:tc>
          <w:tcPr>
            <w:tcW w:w="1276" w:type="dxa"/>
          </w:tcPr>
          <w:p w:rsidR="008F698B" w:rsidRPr="00B16FC3" w:rsidRDefault="008F698B" w:rsidP="00B16FC3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70 070</w:t>
            </w:r>
          </w:p>
        </w:tc>
        <w:tc>
          <w:tcPr>
            <w:tcW w:w="396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BFBFBF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Doksan bin dokuz yüz doksan</w:t>
            </w:r>
          </w:p>
        </w:tc>
        <w:tc>
          <w:tcPr>
            <w:tcW w:w="155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8F698B" w:rsidRPr="00B16FC3" w:rsidTr="00B16FC3">
        <w:tc>
          <w:tcPr>
            <w:tcW w:w="1276" w:type="dxa"/>
          </w:tcPr>
          <w:p w:rsidR="008F698B" w:rsidRPr="00B16FC3" w:rsidRDefault="008F698B" w:rsidP="00B16FC3">
            <w:pPr>
              <w:pStyle w:val="NoSpacing"/>
              <w:jc w:val="right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606 006</w:t>
            </w:r>
          </w:p>
        </w:tc>
        <w:tc>
          <w:tcPr>
            <w:tcW w:w="396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BFBFBF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Yedi bin yedi yüz yedi</w:t>
            </w:r>
          </w:p>
        </w:tc>
        <w:tc>
          <w:tcPr>
            <w:tcW w:w="1559" w:type="dxa"/>
          </w:tcPr>
          <w:p w:rsidR="008F698B" w:rsidRPr="00B16FC3" w:rsidRDefault="008F698B" w:rsidP="00F25A5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8F698B" w:rsidRDefault="008F698B" w:rsidP="00C0431C">
      <w:pPr>
        <w:pStyle w:val="NoSpacing"/>
        <w:rPr>
          <w:rFonts w:ascii="ALFABET98" w:hAnsi="ALFABET98"/>
        </w:rPr>
      </w:pPr>
    </w:p>
    <w:p w:rsidR="008F698B" w:rsidRDefault="008F698B" w:rsidP="00AD0A9C">
      <w:pPr>
        <w:pStyle w:val="NoSpacing"/>
        <w:rPr>
          <w:rFonts w:ascii="ALFABET98" w:hAnsi="ALFABET98"/>
          <w:sz w:val="20"/>
          <w:szCs w:val="20"/>
        </w:rPr>
      </w:pPr>
      <w:r w:rsidRPr="00A027DA">
        <w:rPr>
          <w:rFonts w:ascii="ALFABET98" w:hAnsi="ALFABET98"/>
          <w:b/>
          <w:i/>
          <w:sz w:val="20"/>
          <w:szCs w:val="20"/>
        </w:rPr>
        <w:t>5-) Aşağıdaki eşitliklerde boş bırakılan yerleri tamamlayınız.</w:t>
      </w:r>
      <w:r>
        <w:rPr>
          <w:rFonts w:ascii="ALFABET98" w:hAnsi="ALFABET98"/>
          <w:b/>
          <w:i/>
          <w:sz w:val="20"/>
          <w:szCs w:val="20"/>
        </w:rPr>
        <w:t xml:space="preserve"> </w:t>
      </w:r>
      <w:r w:rsidRPr="00A027DA">
        <w:rPr>
          <w:rFonts w:ascii="ALFABET98" w:hAnsi="ALFABET98"/>
          <w:sz w:val="20"/>
          <w:szCs w:val="20"/>
        </w:rPr>
        <w:t>(10 puan)</w:t>
      </w:r>
    </w:p>
    <w:p w:rsidR="008F698B" w:rsidRPr="00A027DA" w:rsidRDefault="008F698B" w:rsidP="00AD0A9C">
      <w:pPr>
        <w:pStyle w:val="NoSpacing"/>
        <w:rPr>
          <w:rFonts w:ascii="ALFABET98" w:hAnsi="ALFABET98"/>
          <w:b/>
          <w:i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49"/>
        <w:gridCol w:w="320"/>
        <w:gridCol w:w="4961"/>
      </w:tblGrid>
      <w:tr w:rsidR="008F698B" w:rsidRPr="00B16FC3" w:rsidTr="00B16FC3">
        <w:tc>
          <w:tcPr>
            <w:tcW w:w="3649" w:type="dxa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kg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2 kg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  =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…………………….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g</w:t>
            </w:r>
          </w:p>
        </w:tc>
        <w:tc>
          <w:tcPr>
            <w:tcW w:w="320" w:type="dxa"/>
            <w:vMerge w:val="restart"/>
            <w:shd w:val="clear" w:color="auto" w:fill="BFBFBF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4961" w:type="dxa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8 kg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18 kg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 </w:t>
            </w:r>
            <w:smartTag w:uri="urn:schemas-microsoft-com:office:smarttags" w:element="metricconverter">
              <w:smartTagPr>
                <w:attr w:name="ProductID" w:val="450 g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450 g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 =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………………………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g</w:t>
            </w:r>
          </w:p>
        </w:tc>
      </w:tr>
      <w:tr w:rsidR="008F698B" w:rsidRPr="00B16FC3" w:rsidTr="00B16FC3">
        <w:tc>
          <w:tcPr>
            <w:tcW w:w="3649" w:type="dxa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0 kg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50 kg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=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  <w:r w:rsidRPr="00B16FC3">
              <w:rPr>
                <w:rFonts w:ascii="ALFABET98" w:hAnsi="ALFABET98"/>
                <w:sz w:val="20"/>
                <w:szCs w:val="20"/>
              </w:rPr>
              <w:t>. g</w:t>
            </w:r>
          </w:p>
        </w:tc>
        <w:tc>
          <w:tcPr>
            <w:tcW w:w="320" w:type="dxa"/>
            <w:vMerge/>
            <w:shd w:val="clear" w:color="auto" w:fill="BFBFBF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4961" w:type="dxa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5 g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55 g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 780 mg =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mg</w:t>
            </w:r>
          </w:p>
        </w:tc>
      </w:tr>
      <w:tr w:rsidR="008F698B" w:rsidRPr="00B16FC3" w:rsidTr="00B16FC3">
        <w:tc>
          <w:tcPr>
            <w:tcW w:w="3649" w:type="dxa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8 t     =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  <w:r w:rsidRPr="00B16FC3">
              <w:rPr>
                <w:rFonts w:ascii="ALFABET98" w:hAnsi="ALFABET98"/>
                <w:sz w:val="20"/>
                <w:szCs w:val="20"/>
              </w:rPr>
              <w:t>. kg</w:t>
            </w:r>
          </w:p>
        </w:tc>
        <w:tc>
          <w:tcPr>
            <w:tcW w:w="320" w:type="dxa"/>
            <w:vMerge/>
            <w:shd w:val="clear" w:color="auto" w:fill="BFBFBF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4961" w:type="dxa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87 t  </w:t>
            </w:r>
            <w:smartTag w:uri="urn:schemas-microsoft-com:office:smarttags" w:element="metricconverter">
              <w:smartTagPr>
                <w:attr w:name="ProductID" w:val="75 kg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75 kg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   =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  <w:r w:rsidRPr="00B16FC3">
              <w:rPr>
                <w:rFonts w:ascii="ALFABET98" w:hAnsi="ALFABET98"/>
                <w:sz w:val="20"/>
                <w:szCs w:val="20"/>
              </w:rPr>
              <w:t>. kg</w:t>
            </w:r>
          </w:p>
        </w:tc>
      </w:tr>
      <w:tr w:rsidR="008F698B" w:rsidRPr="00B16FC3" w:rsidTr="00B16FC3">
        <w:tc>
          <w:tcPr>
            <w:tcW w:w="3649" w:type="dxa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5 g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25 g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 =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  <w:r w:rsidRPr="00B16FC3">
              <w:rPr>
                <w:rFonts w:ascii="ALFABET98" w:hAnsi="ALFABET98"/>
                <w:sz w:val="20"/>
                <w:szCs w:val="20"/>
              </w:rPr>
              <w:t>. mg</w:t>
            </w:r>
          </w:p>
        </w:tc>
        <w:tc>
          <w:tcPr>
            <w:tcW w:w="320" w:type="dxa"/>
            <w:vMerge/>
            <w:shd w:val="clear" w:color="auto" w:fill="BFBFBF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4961" w:type="dxa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0 000 kg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50 000 kg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    =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…………………………</w:t>
            </w:r>
            <w:r w:rsidRPr="00B16FC3">
              <w:rPr>
                <w:rFonts w:ascii="ALFABET98" w:hAnsi="ALFABET98"/>
                <w:sz w:val="20"/>
                <w:szCs w:val="20"/>
              </w:rPr>
              <w:t>. t</w:t>
            </w:r>
          </w:p>
        </w:tc>
      </w:tr>
      <w:tr w:rsidR="008F698B" w:rsidRPr="00B16FC3" w:rsidTr="00B16FC3">
        <w:tc>
          <w:tcPr>
            <w:tcW w:w="3649" w:type="dxa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17 t   =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……………………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kg</w:t>
            </w:r>
          </w:p>
        </w:tc>
        <w:tc>
          <w:tcPr>
            <w:tcW w:w="320" w:type="dxa"/>
            <w:vMerge/>
            <w:shd w:val="clear" w:color="auto" w:fill="BFBFBF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4961" w:type="dxa"/>
          </w:tcPr>
          <w:p w:rsidR="008F698B" w:rsidRPr="00B16FC3" w:rsidRDefault="008F698B" w:rsidP="009970AF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9540 kg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9540 kg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    =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t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………………</w:t>
            </w:r>
            <w:r w:rsidRPr="00B16FC3">
              <w:rPr>
                <w:rFonts w:ascii="ALFABET98" w:hAnsi="ALFABET98"/>
                <w:sz w:val="20"/>
                <w:szCs w:val="20"/>
              </w:rPr>
              <w:t>kg</w:t>
            </w:r>
          </w:p>
        </w:tc>
      </w:tr>
    </w:tbl>
    <w:p w:rsidR="008F698B" w:rsidRDefault="008F698B" w:rsidP="009970AF">
      <w:pPr>
        <w:pStyle w:val="NoSpacing"/>
        <w:ind w:left="708"/>
        <w:rPr>
          <w:rFonts w:ascii="ALFABET98" w:hAnsi="ALFABET98"/>
        </w:rPr>
      </w:pPr>
    </w:p>
    <w:p w:rsidR="008F698B" w:rsidRDefault="008F698B" w:rsidP="00AD0A9C">
      <w:pPr>
        <w:pStyle w:val="NoSpacing"/>
        <w:rPr>
          <w:rFonts w:ascii="ALFABET98" w:hAnsi="ALFABET98"/>
          <w:sz w:val="20"/>
          <w:szCs w:val="20"/>
        </w:rPr>
      </w:pPr>
      <w:r w:rsidRPr="00A027DA">
        <w:rPr>
          <w:rFonts w:ascii="ALFABET98" w:hAnsi="ALFABET98"/>
          <w:b/>
          <w:i/>
          <w:sz w:val="20"/>
          <w:szCs w:val="20"/>
        </w:rPr>
        <w:t xml:space="preserve">6-) Aşağıda çözümlenmiş olarak verilen doğal sayıyı yazınız. </w:t>
      </w:r>
      <w:r>
        <w:rPr>
          <w:rFonts w:ascii="ALFABET98" w:hAnsi="ALFABET98"/>
          <w:sz w:val="20"/>
          <w:szCs w:val="20"/>
        </w:rPr>
        <w:t>(</w:t>
      </w:r>
      <w:r w:rsidRPr="00A027DA">
        <w:rPr>
          <w:rFonts w:ascii="ALFABET98" w:hAnsi="ALFABET98"/>
          <w:sz w:val="20"/>
          <w:szCs w:val="20"/>
        </w:rPr>
        <w:t>2</w:t>
      </w:r>
      <w:r>
        <w:rPr>
          <w:rFonts w:ascii="ALFABET98" w:hAnsi="ALFABET98"/>
          <w:sz w:val="20"/>
          <w:szCs w:val="20"/>
        </w:rPr>
        <w:t xml:space="preserve"> Puan</w:t>
      </w:r>
      <w:r w:rsidRPr="00A027DA">
        <w:rPr>
          <w:rFonts w:ascii="ALFABET98" w:hAnsi="ALFABET98"/>
          <w:sz w:val="20"/>
          <w:szCs w:val="20"/>
        </w:rPr>
        <w:t>)</w:t>
      </w:r>
    </w:p>
    <w:p w:rsidR="008F698B" w:rsidRPr="00A027DA" w:rsidRDefault="008F698B" w:rsidP="00AD0A9C">
      <w:pPr>
        <w:pStyle w:val="NoSpacing"/>
        <w:rPr>
          <w:rFonts w:ascii="ALFABET98" w:hAnsi="ALFABET98"/>
          <w:sz w:val="20"/>
          <w:szCs w:val="20"/>
        </w:rPr>
      </w:pPr>
    </w:p>
    <w:p w:rsidR="008F698B" w:rsidRPr="00995FED" w:rsidRDefault="008F698B" w:rsidP="00A027DA">
      <w:pPr>
        <w:pStyle w:val="NoSpacing"/>
        <w:ind w:left="708"/>
        <w:rPr>
          <w:rFonts w:ascii="ALFABET98" w:hAnsi="ALFABET98"/>
          <w:sz w:val="20"/>
          <w:szCs w:val="20"/>
        </w:rPr>
      </w:pPr>
      <w:r w:rsidRPr="00995FED">
        <w:rPr>
          <w:rFonts w:ascii="ALFABET98" w:hAnsi="ALFABET98"/>
          <w:sz w:val="20"/>
          <w:szCs w:val="20"/>
        </w:rPr>
        <w:t xml:space="preserve">800 000 + 80 000 + 6 000 + 80 + 6 = </w:t>
      </w:r>
      <w:r w:rsidRPr="00995FED">
        <w:rPr>
          <w:rFonts w:ascii="Times New Roman" w:hAnsi="Times New Roman"/>
          <w:sz w:val="20"/>
          <w:szCs w:val="20"/>
        </w:rPr>
        <w:t>……………………………</w:t>
      </w:r>
    </w:p>
    <w:p w:rsidR="008F698B" w:rsidRPr="00A027DA" w:rsidRDefault="008F698B" w:rsidP="00A027DA">
      <w:pPr>
        <w:pStyle w:val="NoSpacing"/>
        <w:ind w:left="708"/>
        <w:rPr>
          <w:rFonts w:ascii="ALFABET98" w:hAnsi="ALFABET98"/>
        </w:rPr>
      </w:pPr>
    </w:p>
    <w:p w:rsidR="008F698B" w:rsidRDefault="008F698B" w:rsidP="00AD0A9C">
      <w:pPr>
        <w:pStyle w:val="NoSpacing"/>
        <w:rPr>
          <w:rFonts w:ascii="ALFABET98" w:hAnsi="ALFABET98"/>
          <w:sz w:val="20"/>
          <w:szCs w:val="20"/>
        </w:rPr>
      </w:pPr>
      <w:r w:rsidRPr="00BA7D2E">
        <w:rPr>
          <w:rFonts w:ascii="ALFABET98" w:hAnsi="ALFABET98"/>
          <w:b/>
          <w:i/>
          <w:sz w:val="20"/>
          <w:szCs w:val="20"/>
        </w:rPr>
        <w:t xml:space="preserve">7-) Aşağıda verilen doğal sayıları sembol kullanarak </w:t>
      </w:r>
      <w:r w:rsidRPr="00BA7D2E">
        <w:rPr>
          <w:rFonts w:ascii="ALFABET98" w:hAnsi="ALFABET98"/>
          <w:b/>
          <w:i/>
          <w:iCs/>
          <w:sz w:val="20"/>
          <w:szCs w:val="20"/>
          <w:u w:val="single"/>
        </w:rPr>
        <w:t>büyükten küçüğe</w:t>
      </w:r>
      <w:r w:rsidRPr="00BA7D2E">
        <w:rPr>
          <w:rFonts w:ascii="ALFABET98" w:hAnsi="ALFABET98"/>
          <w:b/>
          <w:i/>
          <w:sz w:val="20"/>
          <w:szCs w:val="20"/>
        </w:rPr>
        <w:t xml:space="preserve"> doğru sıralayınız. </w:t>
      </w:r>
      <w:r>
        <w:rPr>
          <w:rFonts w:ascii="ALFABET98" w:hAnsi="ALFABET98"/>
          <w:sz w:val="20"/>
          <w:szCs w:val="20"/>
        </w:rPr>
        <w:t>(3 puan</w:t>
      </w:r>
      <w:r w:rsidRPr="00BA7D2E">
        <w:rPr>
          <w:rFonts w:ascii="ALFABET98" w:hAnsi="ALFABET98"/>
          <w:sz w:val="20"/>
          <w:szCs w:val="20"/>
        </w:rPr>
        <w:t xml:space="preserve">) </w:t>
      </w:r>
    </w:p>
    <w:p w:rsidR="008F698B" w:rsidRPr="00BA7D2E" w:rsidRDefault="008F698B" w:rsidP="00AD0A9C">
      <w:pPr>
        <w:pStyle w:val="NoSpacing"/>
        <w:rPr>
          <w:rFonts w:ascii="ALFABET98" w:hAnsi="ALFABET98"/>
          <w:b/>
          <w:i/>
          <w:sz w:val="20"/>
          <w:szCs w:val="20"/>
        </w:rPr>
      </w:pPr>
    </w:p>
    <w:p w:rsidR="008F698B" w:rsidRPr="00BA7D2E" w:rsidRDefault="008F698B" w:rsidP="00AD0A9C">
      <w:pPr>
        <w:pStyle w:val="NoSpacing"/>
        <w:rPr>
          <w:rFonts w:ascii="ALFABET98" w:hAnsi="ALFABET98"/>
          <w:sz w:val="20"/>
          <w:szCs w:val="20"/>
        </w:rPr>
      </w:pPr>
      <w:r w:rsidRPr="00BA7D2E">
        <w:rPr>
          <w:rFonts w:ascii="ALFABET98" w:hAnsi="ALFABET98"/>
          <w:sz w:val="20"/>
          <w:szCs w:val="20"/>
        </w:rPr>
        <w:t xml:space="preserve">  </w:t>
      </w:r>
      <w:r w:rsidRPr="00BA7D2E"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 xml:space="preserve">5 606 </w:t>
      </w:r>
      <w:r>
        <w:rPr>
          <w:rFonts w:ascii="Times New Roman" w:hAnsi="Times New Roman"/>
          <w:sz w:val="20"/>
          <w:szCs w:val="20"/>
        </w:rPr>
        <w:t>–</w:t>
      </w:r>
      <w:r>
        <w:rPr>
          <w:rFonts w:ascii="ALFABET98" w:hAnsi="ALFABET98"/>
          <w:sz w:val="20"/>
          <w:szCs w:val="20"/>
        </w:rPr>
        <w:t xml:space="preserve"> 56 060 </w:t>
      </w:r>
      <w:r>
        <w:rPr>
          <w:rFonts w:ascii="Times New Roman" w:hAnsi="Times New Roman"/>
          <w:sz w:val="20"/>
          <w:szCs w:val="20"/>
        </w:rPr>
        <w:t>–</w:t>
      </w:r>
      <w:r>
        <w:rPr>
          <w:rFonts w:ascii="ALFABET98" w:hAnsi="ALFABET98"/>
          <w:sz w:val="20"/>
          <w:szCs w:val="20"/>
        </w:rPr>
        <w:t xml:space="preserve"> 6 506 </w:t>
      </w:r>
      <w:r>
        <w:rPr>
          <w:rFonts w:ascii="Times New Roman" w:hAnsi="Times New Roman"/>
          <w:sz w:val="20"/>
          <w:szCs w:val="20"/>
        </w:rPr>
        <w:t>–</w:t>
      </w:r>
      <w:r>
        <w:rPr>
          <w:rFonts w:ascii="ALFABET98" w:hAnsi="ALFABET98"/>
          <w:sz w:val="20"/>
          <w:szCs w:val="20"/>
        </w:rPr>
        <w:t xml:space="preserve"> 60 560 </w:t>
      </w:r>
      <w:r>
        <w:rPr>
          <w:rFonts w:ascii="Times New Roman" w:hAnsi="Times New Roman"/>
          <w:sz w:val="20"/>
          <w:szCs w:val="20"/>
        </w:rPr>
        <w:t>–</w:t>
      </w:r>
      <w:r>
        <w:rPr>
          <w:rFonts w:ascii="ALFABET98" w:hAnsi="ALFABET98"/>
          <w:sz w:val="20"/>
          <w:szCs w:val="20"/>
        </w:rPr>
        <w:t xml:space="preserve"> 65 506 </w:t>
      </w:r>
    </w:p>
    <w:p w:rsidR="008F698B" w:rsidRDefault="008F698B" w:rsidP="00AD0A9C">
      <w:pPr>
        <w:pStyle w:val="NoSpacing"/>
        <w:rPr>
          <w:rFonts w:ascii="Times New Roman" w:hAnsi="Times New Roman"/>
          <w:sz w:val="20"/>
          <w:szCs w:val="20"/>
        </w:rPr>
      </w:pPr>
      <w:r w:rsidRPr="00BA7D2E">
        <w:rPr>
          <w:rFonts w:ascii="ALFABET98" w:hAnsi="ALFABET98"/>
          <w:sz w:val="20"/>
          <w:szCs w:val="20"/>
        </w:rPr>
        <w:tab/>
      </w:r>
      <w:r w:rsidRPr="00BA7D2E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</w:t>
      </w:r>
    </w:p>
    <w:p w:rsidR="008F698B" w:rsidRDefault="008F698B" w:rsidP="00AD0A9C">
      <w:pPr>
        <w:pStyle w:val="NoSpacing"/>
        <w:rPr>
          <w:rFonts w:ascii="Times New Roman" w:hAnsi="Times New Roman"/>
          <w:sz w:val="20"/>
          <w:szCs w:val="20"/>
        </w:rPr>
      </w:pPr>
    </w:p>
    <w:p w:rsidR="008F698B" w:rsidRPr="00097220" w:rsidRDefault="008F698B" w:rsidP="00AD0A9C">
      <w:pPr>
        <w:pStyle w:val="NoSpacing"/>
        <w:rPr>
          <w:rFonts w:ascii="ALFABET98" w:hAnsi="ALFABET98"/>
          <w:b/>
          <w:i/>
          <w:sz w:val="20"/>
          <w:szCs w:val="20"/>
        </w:rPr>
      </w:pPr>
      <w:r>
        <w:rPr>
          <w:rFonts w:ascii="ALFABET98" w:hAnsi="ALFABET98"/>
          <w:b/>
          <w:i/>
          <w:sz w:val="20"/>
          <w:szCs w:val="20"/>
        </w:rPr>
        <w:t xml:space="preserve">                                        (</w:t>
      </w:r>
      <w:r w:rsidRPr="00097220">
        <w:rPr>
          <w:rFonts w:ascii="ALFABET98" w:hAnsi="ALFABET98"/>
          <w:b/>
          <w:i/>
          <w:sz w:val="20"/>
          <w:szCs w:val="20"/>
        </w:rPr>
        <w:t>Aşağıdaki bölümde her soru 5 puan değerindedir.</w:t>
      </w:r>
      <w:r>
        <w:rPr>
          <w:rFonts w:ascii="ALFABET98" w:hAnsi="ALFABET98"/>
          <w:b/>
          <w:i/>
          <w:sz w:val="20"/>
          <w:szCs w:val="2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7"/>
        <w:gridCol w:w="5528"/>
      </w:tblGrid>
      <w:tr w:rsidR="008F698B" w:rsidRPr="00B16FC3" w:rsidTr="00B16FC3">
        <w:tc>
          <w:tcPr>
            <w:tcW w:w="5527" w:type="dxa"/>
          </w:tcPr>
          <w:p w:rsidR="008F698B" w:rsidRPr="00B16FC3" w:rsidRDefault="008F698B" w:rsidP="00B16FC3">
            <w:pPr>
              <w:tabs>
                <w:tab w:val="left" w:pos="2410"/>
              </w:tabs>
              <w:spacing w:after="0" w:line="240" w:lineRule="auto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b/>
                <w:sz w:val="20"/>
                <w:szCs w:val="20"/>
              </w:rPr>
              <w:t>8-)</w:t>
            </w:r>
            <w:r w:rsidRPr="00B16FC3">
              <w:rPr>
                <w:rFonts w:ascii="ALFABET98" w:hAnsi="ALFABET98"/>
                <w:b/>
              </w:rPr>
              <w:t xml:space="preserve"> 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Bir bölme işleminde </w:t>
            </w:r>
            <w:r w:rsidRPr="00B16FC3">
              <w:rPr>
                <w:rFonts w:ascii="ALFABET98" w:hAnsi="ALFABET98"/>
                <w:i/>
                <w:sz w:val="20"/>
                <w:szCs w:val="20"/>
                <w:u w:val="single"/>
              </w:rPr>
              <w:t>bölen 18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, </w:t>
            </w:r>
            <w:r w:rsidRPr="00B16FC3">
              <w:rPr>
                <w:rFonts w:ascii="ALFABET98" w:hAnsi="ALFABET98"/>
                <w:i/>
                <w:sz w:val="20"/>
                <w:szCs w:val="20"/>
                <w:u w:val="single"/>
              </w:rPr>
              <w:t>bölüm 15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ve </w:t>
            </w:r>
            <w:r w:rsidRPr="00B16FC3">
              <w:rPr>
                <w:rFonts w:ascii="ALFABET98" w:hAnsi="ALFABET98"/>
                <w:i/>
                <w:sz w:val="20"/>
                <w:szCs w:val="20"/>
                <w:u w:val="single"/>
              </w:rPr>
              <w:t>kalan 7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 ise</w:t>
            </w:r>
          </w:p>
          <w:p w:rsidR="008F698B" w:rsidRPr="00B16FC3" w:rsidRDefault="008F698B" w:rsidP="00B16FC3">
            <w:pPr>
              <w:tabs>
                <w:tab w:val="left" w:pos="2410"/>
              </w:tabs>
              <w:spacing w:after="0" w:line="240" w:lineRule="auto"/>
              <w:rPr>
                <w:rFonts w:ascii="Comic Sans MS" w:hAnsi="Comic Sans MS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       </w:t>
            </w:r>
            <w:r w:rsidRPr="00B16FC3">
              <w:rPr>
                <w:rFonts w:ascii="ALFABET98" w:hAnsi="ALFABET98"/>
                <w:i/>
                <w:sz w:val="20"/>
                <w:szCs w:val="20"/>
                <w:u w:val="single"/>
              </w:rPr>
              <w:t>bölünen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kaçtır? </w:t>
            </w:r>
          </w:p>
          <w:p w:rsidR="008F698B" w:rsidRPr="00B16FC3" w:rsidRDefault="008F698B" w:rsidP="00D213C2">
            <w:pPr>
              <w:pStyle w:val="NoSpacing"/>
              <w:rPr>
                <w:rFonts w:ascii="ALFABET98" w:hAnsi="ALFABET98"/>
              </w:rPr>
            </w:pPr>
          </w:p>
          <w:p w:rsidR="008F698B" w:rsidRPr="00B16FC3" w:rsidRDefault="008F698B" w:rsidP="00D213C2">
            <w:pPr>
              <w:pStyle w:val="NoSpacing"/>
              <w:rPr>
                <w:rFonts w:ascii="ALFABET98" w:hAnsi="ALFABET98"/>
              </w:rPr>
            </w:pPr>
          </w:p>
        </w:tc>
        <w:tc>
          <w:tcPr>
            <w:tcW w:w="5528" w:type="dxa"/>
          </w:tcPr>
          <w:p w:rsidR="008F698B" w:rsidRPr="00B16FC3" w:rsidRDefault="008F698B" w:rsidP="00B16FC3">
            <w:pPr>
              <w:tabs>
                <w:tab w:val="left" w:pos="2410"/>
              </w:tabs>
              <w:spacing w:after="0" w:line="240" w:lineRule="auto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b/>
                <w:sz w:val="20"/>
                <w:szCs w:val="20"/>
              </w:rPr>
              <w:t xml:space="preserve">9-) 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Ali Dede 224 misketi 4 torununa eşit olarak </w:t>
            </w:r>
            <w:r w:rsidRPr="00B16FC3">
              <w:rPr>
                <w:rFonts w:ascii="ALFABET98" w:hAnsi="ALFABET98"/>
                <w:sz w:val="20"/>
                <w:szCs w:val="20"/>
                <w:u w:val="single"/>
              </w:rPr>
              <w:t>paylaştırdı</w:t>
            </w:r>
            <w:r w:rsidRPr="00B16FC3">
              <w:rPr>
                <w:rFonts w:ascii="ALFABET98" w:hAnsi="ALFABET98"/>
                <w:sz w:val="20"/>
                <w:szCs w:val="20"/>
              </w:rPr>
              <w:t>.  Her bir torununa kaç misket düşer?</w:t>
            </w:r>
          </w:p>
          <w:p w:rsidR="008F698B" w:rsidRPr="00B16FC3" w:rsidRDefault="008F698B" w:rsidP="00D213C2">
            <w:pPr>
              <w:pStyle w:val="NoSpacing"/>
              <w:rPr>
                <w:rFonts w:ascii="ALFABET98" w:hAnsi="ALFABET98"/>
              </w:rPr>
            </w:pPr>
          </w:p>
          <w:p w:rsidR="008F698B" w:rsidRPr="00B16FC3" w:rsidRDefault="008F698B" w:rsidP="00D213C2">
            <w:pPr>
              <w:pStyle w:val="NoSpacing"/>
              <w:rPr>
                <w:rFonts w:ascii="ALFABET98" w:hAnsi="ALFABET98"/>
              </w:rPr>
            </w:pPr>
          </w:p>
          <w:p w:rsidR="008F698B" w:rsidRPr="00B16FC3" w:rsidRDefault="008F698B" w:rsidP="00D213C2">
            <w:pPr>
              <w:pStyle w:val="NoSpacing"/>
              <w:rPr>
                <w:rFonts w:ascii="ALFABET98" w:hAnsi="ALFABET98"/>
              </w:rPr>
            </w:pPr>
          </w:p>
          <w:p w:rsidR="008F698B" w:rsidRPr="00B16FC3" w:rsidRDefault="008F698B" w:rsidP="00D213C2">
            <w:pPr>
              <w:pStyle w:val="NoSpacing"/>
              <w:rPr>
                <w:rFonts w:ascii="ALFABET98" w:hAnsi="ALFABET98"/>
              </w:rPr>
            </w:pPr>
          </w:p>
          <w:p w:rsidR="008F698B" w:rsidRPr="00B16FC3" w:rsidRDefault="008F698B" w:rsidP="00D213C2">
            <w:pPr>
              <w:pStyle w:val="NoSpacing"/>
              <w:rPr>
                <w:rFonts w:ascii="ALFABET98" w:hAnsi="ALFABET98"/>
              </w:rPr>
            </w:pPr>
          </w:p>
          <w:p w:rsidR="008F698B" w:rsidRPr="00B16FC3" w:rsidRDefault="008F698B" w:rsidP="00D213C2">
            <w:pPr>
              <w:pStyle w:val="NoSpacing"/>
              <w:rPr>
                <w:rFonts w:ascii="ALFABET98" w:hAnsi="ALFABET98"/>
              </w:rPr>
            </w:pPr>
          </w:p>
        </w:tc>
      </w:tr>
    </w:tbl>
    <w:p w:rsidR="008F698B" w:rsidRDefault="008F698B" w:rsidP="00D213C2">
      <w:pPr>
        <w:pStyle w:val="NoSpacing"/>
        <w:rPr>
          <w:rFonts w:ascii="ALFABET98" w:hAnsi="ALFABET98"/>
          <w:b/>
          <w:i/>
        </w:rPr>
      </w:pPr>
    </w:p>
    <w:p w:rsidR="008F698B" w:rsidRPr="00D66B16" w:rsidRDefault="008F698B" w:rsidP="00D213C2">
      <w:pPr>
        <w:pStyle w:val="NoSpacing"/>
        <w:rPr>
          <w:rFonts w:ascii="ALFABET98" w:hAnsi="ALFABET98"/>
          <w:b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7"/>
        <w:gridCol w:w="5528"/>
      </w:tblGrid>
      <w:tr w:rsidR="008F698B" w:rsidRPr="00B16FC3" w:rsidTr="00B16FC3">
        <w:tc>
          <w:tcPr>
            <w:tcW w:w="5527" w:type="dxa"/>
          </w:tcPr>
          <w:p w:rsidR="008F698B" w:rsidRPr="00B16FC3" w:rsidRDefault="008F698B" w:rsidP="00D71C61">
            <w:pPr>
              <w:pStyle w:val="NoSpacing"/>
              <w:rPr>
                <w:rFonts w:ascii="ALFABET98" w:hAnsi="ALFABET98"/>
              </w:rPr>
            </w:pPr>
            <w:r w:rsidRPr="00B16FC3">
              <w:rPr>
                <w:rFonts w:ascii="ALFABET98" w:hAnsi="ALFABET98"/>
                <w:b/>
                <w:sz w:val="20"/>
                <w:szCs w:val="20"/>
              </w:rPr>
              <w:t>10-)</w:t>
            </w:r>
            <w:r w:rsidRPr="00B16FC3">
              <w:rPr>
                <w:rFonts w:ascii="ALFABET98" w:hAnsi="ALFABET98"/>
              </w:rPr>
              <w:t xml:space="preserve">    (322 + 323 + 324 + 325 + 326= ?)</w:t>
            </w: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</w:rPr>
            </w:pPr>
            <w:r w:rsidRPr="00B16FC3">
              <w:rPr>
                <w:rFonts w:ascii="ALFABET98" w:hAnsi="ALFABET98"/>
              </w:rPr>
              <w:t xml:space="preserve">      Yukarıdaki işlemin sonucunu </w:t>
            </w:r>
            <w:r w:rsidRPr="00B16FC3">
              <w:rPr>
                <w:rFonts w:ascii="ALFABET98" w:hAnsi="ALFABET98"/>
                <w:u w:val="single"/>
              </w:rPr>
              <w:t>kısa yoldan</w:t>
            </w:r>
            <w:r w:rsidRPr="00B16FC3">
              <w:rPr>
                <w:rFonts w:ascii="ALFABET98" w:hAnsi="ALFABET98"/>
              </w:rPr>
              <w:t xml:space="preserve"> bulunuz. </w:t>
            </w: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</w:tc>
        <w:tc>
          <w:tcPr>
            <w:tcW w:w="5528" w:type="dxa"/>
          </w:tcPr>
          <w:p w:rsidR="008F698B" w:rsidRPr="00B16FC3" w:rsidRDefault="008F698B" w:rsidP="00D66B16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b/>
                <w:sz w:val="20"/>
                <w:szCs w:val="20"/>
              </w:rPr>
              <w:t>11-)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 Bir çıkarma işleminde </w:t>
            </w:r>
            <w:r w:rsidRPr="00B16FC3">
              <w:rPr>
                <w:rFonts w:ascii="ALFABET98" w:hAnsi="ALFABET98"/>
                <w:i/>
                <w:sz w:val="20"/>
                <w:szCs w:val="20"/>
              </w:rPr>
              <w:t>eksilen 7896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, </w:t>
            </w:r>
            <w:r w:rsidRPr="00B16FC3">
              <w:rPr>
                <w:rFonts w:ascii="ALFABET98" w:hAnsi="ALFABET98"/>
                <w:i/>
                <w:sz w:val="20"/>
                <w:szCs w:val="20"/>
              </w:rPr>
              <w:t xml:space="preserve">fark ise </w:t>
            </w:r>
            <w:smartTag w:uri="urn:schemas-microsoft-com:office:smarttags" w:element="metricconverter">
              <w:smartTagPr>
                <w:attr w:name="ProductID" w:val="3244’"/>
              </w:smartTagPr>
              <w:r w:rsidRPr="00B16FC3">
                <w:rPr>
                  <w:rFonts w:ascii="ALFABET98" w:hAnsi="ALFABET98"/>
                  <w:i/>
                  <w:sz w:val="20"/>
                  <w:szCs w:val="20"/>
                </w:rPr>
                <w:t>3244</w:t>
              </w:r>
              <w:r w:rsidRPr="00B16FC3">
                <w:rPr>
                  <w:rFonts w:ascii="ALFABET98" w:hAnsi="ALFABET98"/>
                  <w:sz w:val="20"/>
                  <w:szCs w:val="20"/>
                </w:rPr>
                <w:t>’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tür.  Buna göre </w:t>
            </w:r>
            <w:r w:rsidRPr="00B16FC3">
              <w:rPr>
                <w:rFonts w:ascii="ALFABET98" w:hAnsi="ALFABET98"/>
                <w:sz w:val="20"/>
                <w:szCs w:val="20"/>
                <w:u w:val="single"/>
              </w:rPr>
              <w:t>çıkan sayının 5 katı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kaçtır? </w:t>
            </w: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</w:tc>
      </w:tr>
      <w:tr w:rsidR="008F698B" w:rsidRPr="00B16FC3" w:rsidTr="00B16FC3">
        <w:trPr>
          <w:trHeight w:val="2214"/>
        </w:trPr>
        <w:tc>
          <w:tcPr>
            <w:tcW w:w="5527" w:type="dxa"/>
          </w:tcPr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  <w:r w:rsidRPr="00B16FC3">
              <w:rPr>
                <w:rFonts w:ascii="ALFABET98" w:hAnsi="ALFABET98"/>
                <w:b/>
              </w:rPr>
              <w:t xml:space="preserve">12-) </w:t>
            </w:r>
            <w:r w:rsidRPr="00B16FC3">
              <w:rPr>
                <w:rFonts w:ascii="ALFABET98" w:hAnsi="ALFABET98"/>
              </w:rPr>
              <w:t>Aşağıdaki üçgende verilmeyen A açısının ölçüsü kaç derecedir?</w:t>
            </w: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  <w:r>
              <w:rPr>
                <w:noProof/>
              </w:rPr>
              <w:pict>
                <v:group id="_x0000_s1026" style="position:absolute;margin-left:-7.45pt;margin-top:7.55pt;width:162pt;height:87.75pt;z-index:251658240" coordorigin="6221,12191" coordsize="3240,1755">
                  <v:group id="_x0000_s1027" style="position:absolute;left:6611;top:12551;width:2359;height:1080" coordorigin="606,4370" coordsize="2359,1081">
                    <v:line id="_x0000_s1028" style="position:absolute;flip:x" from="606,4370" to="1686,5450"/>
                    <v:line id="_x0000_s1029" style="position:absolute" from="1686,4370" to="2925,5450"/>
                    <v:line id="_x0000_s1030" style="position:absolute" from="646,5450" to="2965,5450"/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1031" type="#_x0000_t19" style="position:absolute;left:786;top:5271;width:180;height:180"/>
                    <v:shape id="_x0000_s1032" type="#_x0000_t19" style="position:absolute;left:2594;top:5271;width:180;height:179;flip:x" coordsize="21600,21491" adj="-5521079,,,21491" path="wr-21600,-109,21600,43091,2166,,21600,21491nfewr-21600,-109,21600,43091,2166,,21600,21491l,21491nsxe">
                      <v:path o:connectlocs="2166,0;21600,21491;0,21491"/>
                    </v:shape>
                    <v:shape id="_x0000_s1033" type="#_x0000_t19" style="position:absolute;left:1455;top:4450;width:360;height:143;flip:y"/>
                  </v:group>
                  <v:group id="_x0000_s1034" style="position:absolute;left:6221;top:12191;width:3240;height:1755" coordorigin="6221,12191" coordsize="3240,1755">
                    <v:rect id="_x0000_s1035" style="position:absolute;left:8921;top:13391;width:540;height:540" filled="f" stroked="f">
                      <v:textbox style="mso-next-textbox:#_x0000_s1035">
                        <w:txbxContent>
                          <w:p w:rsidR="008F698B" w:rsidRDefault="008F698B" w:rsidP="00B4344D">
                            <w:r>
                              <w:t>C</w:t>
                            </w:r>
                          </w:p>
                        </w:txbxContent>
                      </v:textbox>
                    </v:rect>
                    <v:rect id="_x0000_s1036" style="position:absolute;left:7466;top:12191;width:540;height:540" filled="f" stroked="f">
                      <v:textbox style="mso-next-textbox:#_x0000_s1036">
                        <w:txbxContent>
                          <w:p w:rsidR="008F698B" w:rsidRDefault="008F698B" w:rsidP="00B4344D">
                            <w:r>
                              <w:t>A</w:t>
                            </w:r>
                          </w:p>
                        </w:txbxContent>
                      </v:textbox>
                    </v:rect>
                    <v:rect id="_x0000_s1037" style="position:absolute;left:6221;top:13406;width:540;height:540" filled="f" stroked="f">
                      <v:textbox style="mso-next-textbox:#_x0000_s1037">
                        <w:txbxContent>
                          <w:p w:rsidR="008F698B" w:rsidRDefault="008F698B" w:rsidP="00B4344D">
                            <w:r>
                              <w:t>B</w:t>
                            </w:r>
                          </w:p>
                        </w:txbxContent>
                      </v:textbox>
                    </v:rect>
                    <v:rect id="_x0000_s1038" style="position:absolute;left:6896;top:13271;width:2235;height:540" filled="f" stroked="f">
                      <v:textbox style="mso-next-textbox:#_x0000_s1038">
                        <w:txbxContent>
                          <w:p w:rsidR="008F698B" w:rsidRDefault="008F698B" w:rsidP="00B4344D">
                            <w:r>
                              <w:t>47°              56°</w:t>
                            </w:r>
                          </w:p>
                        </w:txbxContent>
                      </v:textbox>
                    </v:rect>
                    <v:rect id="_x0000_s1039" style="position:absolute;left:7481;top:12686;width:540;height:540" filled="f" stroked="f">
                      <v:textbox style="mso-next-textbox:#_x0000_s1039">
                        <w:txbxContent>
                          <w:p w:rsidR="008F698B" w:rsidRDefault="008F698B" w:rsidP="00B4344D">
                            <w:r>
                              <w:t>?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</w:rPr>
            </w:pPr>
          </w:p>
        </w:tc>
        <w:tc>
          <w:tcPr>
            <w:tcW w:w="5528" w:type="dxa"/>
          </w:tcPr>
          <w:p w:rsidR="008F698B" w:rsidRPr="00B16FC3" w:rsidRDefault="008F698B" w:rsidP="009D4792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b/>
                <w:sz w:val="20"/>
                <w:szCs w:val="20"/>
              </w:rPr>
              <w:t>13-)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 Bir meyve bahçesinde 2078 elma, elma ağaçlarının 401 eksiği ceviz, ceviz ağaçlarının 358 fazlası da nar ağacı vardır. Buna göre bu bahçedeki toplam ağaç sayısı kaçtır? </w:t>
            </w: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</w:rPr>
            </w:pPr>
          </w:p>
          <w:p w:rsidR="008F698B" w:rsidRPr="00B16FC3" w:rsidRDefault="008F698B" w:rsidP="00B16FC3">
            <w:pPr>
              <w:spacing w:after="0" w:line="240" w:lineRule="auto"/>
            </w:pPr>
          </w:p>
          <w:p w:rsidR="008F698B" w:rsidRPr="00B16FC3" w:rsidRDefault="008F698B" w:rsidP="00B16FC3">
            <w:pPr>
              <w:spacing w:after="0" w:line="240" w:lineRule="auto"/>
            </w:pPr>
          </w:p>
          <w:p w:rsidR="008F698B" w:rsidRPr="00B16FC3" w:rsidRDefault="008F698B" w:rsidP="00B16FC3">
            <w:pPr>
              <w:spacing w:after="0" w:line="240" w:lineRule="auto"/>
            </w:pPr>
          </w:p>
        </w:tc>
      </w:tr>
      <w:tr w:rsidR="008F698B" w:rsidRPr="00B16FC3" w:rsidTr="00B16FC3">
        <w:trPr>
          <w:trHeight w:val="2214"/>
        </w:trPr>
        <w:tc>
          <w:tcPr>
            <w:tcW w:w="5527" w:type="dxa"/>
          </w:tcPr>
          <w:p w:rsidR="008F698B" w:rsidRPr="00B16FC3" w:rsidRDefault="008F698B" w:rsidP="005F19F8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b/>
                <w:sz w:val="20"/>
                <w:szCs w:val="20"/>
              </w:rPr>
              <w:t xml:space="preserve">14-)  </w:t>
            </w:r>
            <w:r w:rsidRPr="00B16FC3">
              <w:rPr>
                <w:rFonts w:ascii="ALFABET98" w:hAnsi="ALFABET98"/>
                <w:sz w:val="20"/>
                <w:szCs w:val="20"/>
              </w:rPr>
              <w:t>“İki yüz bin yirmi altı”  doğal sayısının rakamla yazılışı   aşağıdakilerden hangisidir?</w:t>
            </w: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       A) 20 026</w:t>
            </w:r>
            <w:r w:rsidRPr="00B16FC3">
              <w:rPr>
                <w:rFonts w:ascii="ALFABET98" w:hAnsi="ALFABET98"/>
                <w:sz w:val="20"/>
                <w:szCs w:val="20"/>
              </w:rPr>
              <w:tab/>
              <w:t>B) 200 106</w:t>
            </w: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       C) 20 126</w:t>
            </w:r>
            <w:r w:rsidRPr="00B16FC3">
              <w:rPr>
                <w:rFonts w:ascii="ALFABET98" w:hAnsi="ALFABET98"/>
                <w:sz w:val="20"/>
                <w:szCs w:val="20"/>
              </w:rPr>
              <w:tab/>
              <w:t>D) 200 026</w:t>
            </w:r>
          </w:p>
          <w:p w:rsidR="008F698B" w:rsidRPr="00B16FC3" w:rsidRDefault="008F698B" w:rsidP="00B16FC3">
            <w:pPr>
              <w:pStyle w:val="NoSpacing"/>
              <w:ind w:left="720"/>
              <w:rPr>
                <w:rFonts w:ascii="ALFABET98" w:hAnsi="ALFABET98"/>
              </w:rPr>
            </w:pPr>
          </w:p>
          <w:p w:rsidR="008F698B" w:rsidRPr="00B16FC3" w:rsidRDefault="008F698B" w:rsidP="00B16FC3">
            <w:pPr>
              <w:pStyle w:val="NoSpacing"/>
              <w:ind w:left="720"/>
              <w:rPr>
                <w:rFonts w:ascii="ALFABET98" w:hAnsi="ALFABET98"/>
              </w:rPr>
            </w:pPr>
          </w:p>
          <w:p w:rsidR="008F698B" w:rsidRPr="00B16FC3" w:rsidRDefault="008F698B" w:rsidP="00B16FC3">
            <w:pPr>
              <w:pStyle w:val="NoSpacing"/>
              <w:ind w:left="720"/>
              <w:rPr>
                <w:rFonts w:ascii="ALFABET98" w:hAnsi="ALFABET98"/>
              </w:rPr>
            </w:pPr>
          </w:p>
          <w:p w:rsidR="008F698B" w:rsidRPr="00B16FC3" w:rsidRDefault="008F698B" w:rsidP="00B16FC3">
            <w:pPr>
              <w:pStyle w:val="NoSpacing"/>
              <w:ind w:left="720"/>
              <w:rPr>
                <w:rFonts w:ascii="ALFABET98" w:hAnsi="ALFABET98"/>
              </w:rPr>
            </w:pPr>
          </w:p>
          <w:p w:rsidR="008F698B" w:rsidRPr="00B16FC3" w:rsidRDefault="008F698B" w:rsidP="00B16FC3">
            <w:pPr>
              <w:pStyle w:val="NoSpacing"/>
              <w:ind w:left="720"/>
              <w:rPr>
                <w:rFonts w:ascii="ALFABET98" w:hAnsi="ALFABET98"/>
              </w:rPr>
            </w:pPr>
          </w:p>
          <w:p w:rsidR="008F698B" w:rsidRPr="00B16FC3" w:rsidRDefault="008F698B" w:rsidP="00B16FC3">
            <w:pPr>
              <w:pStyle w:val="NoSpacing"/>
              <w:ind w:left="720"/>
              <w:rPr>
                <w:rFonts w:ascii="ALFABET98" w:hAnsi="ALFABET98"/>
              </w:rPr>
            </w:pPr>
          </w:p>
        </w:tc>
        <w:tc>
          <w:tcPr>
            <w:tcW w:w="5528" w:type="dxa"/>
          </w:tcPr>
          <w:p w:rsidR="008F698B" w:rsidRPr="00B16FC3" w:rsidRDefault="008F698B" w:rsidP="00D71C61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b/>
                <w:sz w:val="20"/>
                <w:szCs w:val="20"/>
              </w:rPr>
              <w:t xml:space="preserve">15-)    </w:t>
            </w:r>
            <w:r w:rsidRPr="00B16FC3">
              <w:rPr>
                <w:rFonts w:ascii="ALFABET98" w:hAnsi="ALFABET98"/>
                <w:b/>
                <w:i/>
                <w:sz w:val="20"/>
                <w:szCs w:val="20"/>
              </w:rPr>
              <w:t>“Beş yüz seksen sekiz bin üç yüz on beş”</w:t>
            </w: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olarak okunan doğal sayının, </w:t>
            </w:r>
            <w:r w:rsidRPr="00B16FC3">
              <w:rPr>
                <w:rFonts w:ascii="ALFABET98" w:hAnsi="ALFABET98"/>
                <w:sz w:val="20"/>
                <w:szCs w:val="20"/>
                <w:u w:val="single"/>
              </w:rPr>
              <w:t>sayı değerleri toplamı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kaçtır? </w:t>
            </w:r>
          </w:p>
          <w:p w:rsidR="008F698B" w:rsidRPr="00B16FC3" w:rsidRDefault="008F698B" w:rsidP="00797EE0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       A) 28</w:t>
            </w:r>
            <w:r w:rsidRPr="00B16FC3">
              <w:rPr>
                <w:rFonts w:ascii="ALFABET98" w:hAnsi="ALFABET98"/>
                <w:sz w:val="20"/>
                <w:szCs w:val="20"/>
              </w:rPr>
              <w:tab/>
              <w:t xml:space="preserve"> B) 30      C) 32</w:t>
            </w:r>
            <w:r w:rsidRPr="00B16FC3">
              <w:rPr>
                <w:rFonts w:ascii="ALFABET98" w:hAnsi="ALFABET98"/>
                <w:sz w:val="20"/>
                <w:szCs w:val="20"/>
              </w:rPr>
              <w:tab/>
              <w:t xml:space="preserve"> D) 34</w:t>
            </w:r>
          </w:p>
          <w:p w:rsidR="008F698B" w:rsidRPr="00B16FC3" w:rsidRDefault="008F698B" w:rsidP="00B16FC3">
            <w:pPr>
              <w:spacing w:after="0" w:line="240" w:lineRule="auto"/>
              <w:rPr>
                <w:rFonts w:ascii="ALFABET98" w:hAnsi="ALFABET98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       </w:t>
            </w:r>
          </w:p>
        </w:tc>
      </w:tr>
      <w:tr w:rsidR="008F698B" w:rsidRPr="00B16FC3" w:rsidTr="00B16FC3">
        <w:trPr>
          <w:trHeight w:val="2214"/>
        </w:trPr>
        <w:tc>
          <w:tcPr>
            <w:tcW w:w="5527" w:type="dxa"/>
          </w:tcPr>
          <w:p w:rsidR="008F698B" w:rsidRPr="00B16FC3" w:rsidRDefault="008F698B" w:rsidP="005F19F8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b/>
                <w:sz w:val="20"/>
                <w:szCs w:val="20"/>
              </w:rPr>
              <w:t xml:space="preserve">16-)  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“0, 1, 3, </w:t>
            </w:r>
            <w:smartTag w:uri="urn:schemas-microsoft-com:office:smarttags" w:element="metricconverter">
              <w:smartTagPr>
                <w:attr w:name="ProductID" w:val="4”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4”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rakamları kullanılarak yazılabilecek </w:t>
            </w: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  </w:t>
            </w:r>
            <w:r w:rsidRPr="00B16FC3">
              <w:rPr>
                <w:rFonts w:ascii="ALFABET98" w:hAnsi="ALFABET98"/>
                <w:sz w:val="20"/>
                <w:szCs w:val="20"/>
                <w:u w:val="single"/>
              </w:rPr>
              <w:t>en büyük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ve </w:t>
            </w:r>
            <w:r w:rsidRPr="00B16FC3">
              <w:rPr>
                <w:rFonts w:ascii="ALFABET98" w:hAnsi="ALFABET98"/>
                <w:sz w:val="20"/>
                <w:szCs w:val="20"/>
                <w:u w:val="single"/>
              </w:rPr>
              <w:t>en küçük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doğal sayıların </w:t>
            </w:r>
            <w:r w:rsidRPr="00B16FC3">
              <w:rPr>
                <w:rFonts w:ascii="ALFABET98" w:hAnsi="ALFABET98"/>
                <w:sz w:val="20"/>
                <w:szCs w:val="20"/>
                <w:u w:val="single"/>
              </w:rPr>
              <w:t>farkı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kaçtır?</w:t>
            </w:r>
          </w:p>
          <w:p w:rsidR="008F698B" w:rsidRPr="00B16FC3" w:rsidRDefault="008F698B" w:rsidP="00B16FC3">
            <w:pPr>
              <w:spacing w:after="0" w:line="240" w:lineRule="auto"/>
            </w:pPr>
          </w:p>
          <w:p w:rsidR="008F698B" w:rsidRPr="00B16FC3" w:rsidRDefault="008F698B" w:rsidP="00B16FC3">
            <w:pPr>
              <w:spacing w:after="0" w:line="240" w:lineRule="auto"/>
            </w:pPr>
          </w:p>
          <w:p w:rsidR="008F698B" w:rsidRPr="00B16FC3" w:rsidRDefault="008F698B" w:rsidP="00B16FC3">
            <w:pPr>
              <w:spacing w:after="0" w:line="240" w:lineRule="auto"/>
            </w:pPr>
          </w:p>
          <w:p w:rsidR="008F698B" w:rsidRPr="00B16FC3" w:rsidRDefault="008F698B" w:rsidP="00B16FC3">
            <w:pPr>
              <w:spacing w:after="0" w:line="240" w:lineRule="auto"/>
            </w:pPr>
          </w:p>
          <w:p w:rsidR="008F698B" w:rsidRPr="00B16FC3" w:rsidRDefault="008F698B" w:rsidP="00B16FC3">
            <w:pPr>
              <w:spacing w:after="0" w:line="240" w:lineRule="auto"/>
            </w:pPr>
          </w:p>
          <w:p w:rsidR="008F698B" w:rsidRPr="00B16FC3" w:rsidRDefault="008F698B" w:rsidP="00B16FC3">
            <w:pPr>
              <w:spacing w:after="0" w:line="240" w:lineRule="auto"/>
            </w:pPr>
          </w:p>
          <w:p w:rsidR="008F698B" w:rsidRPr="00B16FC3" w:rsidRDefault="008F698B" w:rsidP="00B16FC3">
            <w:pPr>
              <w:spacing w:after="0" w:line="240" w:lineRule="auto"/>
            </w:pPr>
          </w:p>
          <w:p w:rsidR="008F698B" w:rsidRPr="00B16FC3" w:rsidRDefault="008F698B" w:rsidP="00B16FC3">
            <w:pPr>
              <w:spacing w:after="0" w:line="240" w:lineRule="auto"/>
            </w:pPr>
          </w:p>
        </w:tc>
        <w:tc>
          <w:tcPr>
            <w:tcW w:w="5528" w:type="dxa"/>
          </w:tcPr>
          <w:p w:rsidR="008F698B" w:rsidRPr="00B16FC3" w:rsidRDefault="008F698B" w:rsidP="00D71C61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b/>
                <w:sz w:val="20"/>
                <w:szCs w:val="20"/>
              </w:rPr>
              <w:t xml:space="preserve">17-)     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“12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–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13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–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15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–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18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–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22 </w:t>
            </w:r>
            <w:r w:rsidRPr="00B16FC3">
              <w:rPr>
                <w:rFonts w:ascii="Times New Roman" w:hAnsi="Times New Roman"/>
                <w:sz w:val="20"/>
                <w:szCs w:val="20"/>
              </w:rPr>
              <w:t>–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27 - ? “</w:t>
            </w: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Yukarıdaki sayı örüntüsünde soru işareti yerine gelecek sayıyı </w:t>
            </w: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’"/>
              </w:smartTagPr>
              <w:r w:rsidRPr="00B16FC3">
                <w:rPr>
                  <w:rFonts w:ascii="ALFABET98" w:hAnsi="ALFABET98"/>
                  <w:sz w:val="20"/>
                  <w:szCs w:val="20"/>
                </w:rPr>
                <w:t>3’</w:t>
              </w:r>
            </w:smartTag>
            <w:r w:rsidRPr="00B16FC3">
              <w:rPr>
                <w:rFonts w:ascii="ALFABET98" w:hAnsi="ALFABET98"/>
                <w:sz w:val="20"/>
                <w:szCs w:val="20"/>
              </w:rPr>
              <w:t xml:space="preserve"> e bölersek, kalan kaç olur?</w:t>
            </w:r>
          </w:p>
        </w:tc>
      </w:tr>
      <w:tr w:rsidR="008F698B" w:rsidRPr="00B16FC3" w:rsidTr="00B16FC3">
        <w:trPr>
          <w:trHeight w:val="2214"/>
        </w:trPr>
        <w:tc>
          <w:tcPr>
            <w:tcW w:w="5527" w:type="dxa"/>
          </w:tcPr>
          <w:p w:rsidR="008F698B" w:rsidRPr="00B16FC3" w:rsidRDefault="008F698B" w:rsidP="00DA764A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b/>
                <w:noProof/>
                <w:sz w:val="20"/>
                <w:szCs w:val="20"/>
              </w:rPr>
              <w:t>18-)</w:t>
            </w:r>
            <w:r w:rsidRPr="00B16FC3">
              <w:rPr>
                <w:rFonts w:ascii="ALFABET98" w:hAnsi="ALFABET98"/>
                <w:noProof/>
                <w:sz w:val="20"/>
                <w:szCs w:val="20"/>
              </w:rPr>
              <w:t xml:space="preserve">  Çiftçi 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Ali tarlasından topladığı 824 karpuzu, her kasaya 8 karpuz gelecek şekilde kasalara yerleştiriyor.  </w:t>
            </w:r>
          </w:p>
          <w:p w:rsidR="008F698B" w:rsidRPr="00B16FC3" w:rsidRDefault="008F698B" w:rsidP="00DA764A">
            <w:pPr>
              <w:pStyle w:val="NoSpacing"/>
              <w:rPr>
                <w:rFonts w:ascii="ALFABET98" w:hAnsi="ALFABET98"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>Bu iş için kaç kasa kullanmıştır?</w:t>
            </w: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</w:p>
          <w:p w:rsidR="008F698B" w:rsidRPr="00B16FC3" w:rsidRDefault="008F698B" w:rsidP="005F19F8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8F698B" w:rsidRPr="00B16FC3" w:rsidRDefault="008F698B" w:rsidP="00BA49F1">
            <w:pPr>
              <w:pStyle w:val="NoSpacing"/>
              <w:rPr>
                <w:rFonts w:ascii="ALFABET98" w:hAnsi="ALFABET98"/>
                <w:i/>
                <w:sz w:val="20"/>
                <w:szCs w:val="20"/>
              </w:rPr>
            </w:pPr>
            <w:r w:rsidRPr="00B16FC3">
              <w:rPr>
                <w:rFonts w:ascii="ALFABET98" w:hAnsi="ALFABET98"/>
                <w:b/>
                <w:sz w:val="20"/>
                <w:szCs w:val="20"/>
              </w:rPr>
              <w:t xml:space="preserve">19-)  </w:t>
            </w:r>
            <w:r w:rsidRPr="00B16FC3">
              <w:rPr>
                <w:rFonts w:ascii="ALFABET98" w:hAnsi="ALFABET98"/>
                <w:i/>
                <w:sz w:val="20"/>
                <w:szCs w:val="20"/>
              </w:rPr>
              <w:t>“23 547 - 20 142 - 32 674 - 45 638 - 10 009’’</w:t>
            </w:r>
          </w:p>
          <w:p w:rsidR="008F698B" w:rsidRPr="00B16FC3" w:rsidRDefault="008F698B" w:rsidP="00BA49F1">
            <w:pPr>
              <w:pStyle w:val="NoSpacing"/>
              <w:rPr>
                <w:rFonts w:ascii="ALFABET98" w:hAnsi="ALFABET98"/>
                <w:i/>
                <w:sz w:val="20"/>
                <w:szCs w:val="20"/>
              </w:rPr>
            </w:pPr>
          </w:p>
          <w:p w:rsidR="008F698B" w:rsidRPr="00B16FC3" w:rsidRDefault="008F698B" w:rsidP="00BA49F1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  <w:r w:rsidRPr="00B16FC3">
              <w:rPr>
                <w:rFonts w:ascii="ALFABET98" w:hAnsi="ALFABET98"/>
                <w:sz w:val="20"/>
                <w:szCs w:val="20"/>
              </w:rPr>
              <w:t xml:space="preserve">Yukarıdaki sayılardan </w:t>
            </w:r>
            <w:r w:rsidRPr="00B16FC3">
              <w:rPr>
                <w:rFonts w:ascii="ALFABET98" w:hAnsi="ALFABET98"/>
                <w:sz w:val="20"/>
                <w:szCs w:val="20"/>
                <w:u w:val="single"/>
              </w:rPr>
              <w:t>tek sayı olanların toplamı</w:t>
            </w:r>
            <w:r w:rsidRPr="00B16FC3">
              <w:rPr>
                <w:rFonts w:ascii="ALFABET98" w:hAnsi="ALFABET98"/>
                <w:sz w:val="20"/>
                <w:szCs w:val="20"/>
              </w:rPr>
              <w:t xml:space="preserve"> kaçtır?</w:t>
            </w:r>
            <w:r w:rsidRPr="00B16FC3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</w:p>
          <w:p w:rsidR="008F698B" w:rsidRPr="00B16FC3" w:rsidRDefault="008F698B" w:rsidP="00D71C61">
            <w:pPr>
              <w:pStyle w:val="NoSpacing"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</w:tbl>
    <w:p w:rsidR="008F698B" w:rsidRPr="00D213C2" w:rsidRDefault="008F698B" w:rsidP="00D213C2">
      <w:pPr>
        <w:pStyle w:val="NoSpacing"/>
        <w:rPr>
          <w:rFonts w:ascii="ALFABET98" w:hAnsi="ALFABET98"/>
        </w:rPr>
      </w:pPr>
      <w:hyperlink r:id="rId5" w:history="1">
        <w:r w:rsidRPr="00874251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p w:rsidR="008F698B" w:rsidRPr="00A32004" w:rsidRDefault="008F698B" w:rsidP="00A32004">
      <w:pPr>
        <w:pStyle w:val="NoSpacing"/>
        <w:rPr>
          <w:rFonts w:ascii="Brush Script MT" w:hAnsi="Brush Script MT"/>
          <w:sz w:val="28"/>
          <w:szCs w:val="28"/>
        </w:rPr>
      </w:pPr>
      <w:r>
        <w:rPr>
          <w:rFonts w:ascii="Brush Script MT" w:hAnsi="Brush Script MT"/>
          <w:sz w:val="28"/>
          <w:szCs w:val="28"/>
        </w:rPr>
        <w:t xml:space="preserve">                                                            </w:t>
      </w:r>
      <w:r w:rsidRPr="00A32004">
        <w:rPr>
          <w:rFonts w:ascii="Brush Script MT" w:hAnsi="Brush Script MT"/>
          <w:sz w:val="28"/>
          <w:szCs w:val="28"/>
        </w:rPr>
        <w:t>Cevaplarınızı kontrol etmeyi unutmayın. BA</w:t>
      </w:r>
      <w:r w:rsidRPr="00A32004">
        <w:rPr>
          <w:sz w:val="28"/>
          <w:szCs w:val="28"/>
        </w:rPr>
        <w:t>Ş</w:t>
      </w:r>
      <w:r w:rsidRPr="00A32004">
        <w:rPr>
          <w:rFonts w:ascii="Brush Script MT" w:hAnsi="Brush Script MT"/>
          <w:sz w:val="28"/>
          <w:szCs w:val="28"/>
        </w:rPr>
        <w:t>ARILAR…</w:t>
      </w:r>
    </w:p>
    <w:p w:rsidR="008F698B" w:rsidRPr="00C92DC5" w:rsidRDefault="008F698B" w:rsidP="00C92DC5">
      <w:pPr>
        <w:pStyle w:val="NoSpacing"/>
        <w:tabs>
          <w:tab w:val="left" w:pos="8002"/>
        </w:tabs>
        <w:rPr>
          <w:rFonts w:ascii="Brush Script MT" w:hAnsi="Brush Script MT"/>
          <w:sz w:val="28"/>
          <w:szCs w:val="28"/>
        </w:rPr>
      </w:pPr>
      <w:r w:rsidRPr="00C95FED">
        <w:rPr>
          <w:rFonts w:ascii="ALFABET98" w:hAnsi="ALFABET98"/>
        </w:rPr>
        <w:t xml:space="preserve">  </w:t>
      </w:r>
      <w:r>
        <w:rPr>
          <w:rFonts w:ascii="ALFABET98" w:hAnsi="ALFABET98"/>
        </w:rPr>
        <w:tab/>
        <w:t xml:space="preserve">  </w:t>
      </w:r>
      <w:r w:rsidRPr="00C92DC5">
        <w:rPr>
          <w:rFonts w:ascii="Brush Script MT" w:hAnsi="Brush Script MT"/>
          <w:sz w:val="28"/>
          <w:szCs w:val="28"/>
        </w:rPr>
        <w:t>Hasan DUMAN</w:t>
      </w:r>
    </w:p>
    <w:p w:rsidR="008F698B" w:rsidRPr="00C95FED" w:rsidRDefault="008F698B" w:rsidP="00C95FED">
      <w:pPr>
        <w:pStyle w:val="NoSpacing"/>
        <w:rPr>
          <w:rFonts w:ascii="ALFABET98" w:hAnsi="ALFABET98"/>
        </w:rPr>
      </w:pPr>
      <w:r w:rsidRPr="00C95FED">
        <w:rPr>
          <w:rFonts w:ascii="ALFABET98" w:hAnsi="ALFABET98"/>
        </w:rPr>
        <w:t xml:space="preserve">                                  </w:t>
      </w:r>
    </w:p>
    <w:sectPr w:rsidR="008F698B" w:rsidRPr="00C95FED" w:rsidSect="00FC4570">
      <w:pgSz w:w="11906" w:h="16838"/>
      <w:pgMar w:top="284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MT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6435A75"/>
    <w:multiLevelType w:val="hybridMultilevel"/>
    <w:tmpl w:val="894A5232"/>
    <w:lvl w:ilvl="0" w:tplc="4302303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944ABA"/>
    <w:multiLevelType w:val="hybridMultilevel"/>
    <w:tmpl w:val="A558CA10"/>
    <w:lvl w:ilvl="0" w:tplc="5114D90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5A3424"/>
    <w:multiLevelType w:val="hybridMultilevel"/>
    <w:tmpl w:val="525C131E"/>
    <w:lvl w:ilvl="0" w:tplc="5096D9DC">
      <w:start w:val="1"/>
      <w:numFmt w:val="upp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CD144B9"/>
    <w:multiLevelType w:val="hybridMultilevel"/>
    <w:tmpl w:val="9364F1DC"/>
    <w:lvl w:ilvl="0" w:tplc="315886FA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613DE5"/>
    <w:multiLevelType w:val="hybridMultilevel"/>
    <w:tmpl w:val="F9E45296"/>
    <w:lvl w:ilvl="0" w:tplc="D646C0C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CE385A"/>
    <w:multiLevelType w:val="hybridMultilevel"/>
    <w:tmpl w:val="C178BACA"/>
    <w:lvl w:ilvl="0" w:tplc="7CDEBDE6">
      <w:start w:val="707"/>
      <w:numFmt w:val="decimal"/>
      <w:lvlText w:val="%1"/>
      <w:lvlJc w:val="left"/>
      <w:pPr>
        <w:ind w:left="1158" w:hanging="450"/>
      </w:pPr>
      <w:rPr>
        <w:rFonts w:ascii="ALFABET98" w:hAnsi="ALFABET98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255E3234"/>
    <w:multiLevelType w:val="hybridMultilevel"/>
    <w:tmpl w:val="EAB84442"/>
    <w:lvl w:ilvl="0" w:tplc="EFF87BD4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1C7F51"/>
    <w:multiLevelType w:val="hybridMultilevel"/>
    <w:tmpl w:val="71E834B8"/>
    <w:lvl w:ilvl="0" w:tplc="ABD0F0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6D7C9A"/>
    <w:multiLevelType w:val="hybridMultilevel"/>
    <w:tmpl w:val="363AA20A"/>
    <w:lvl w:ilvl="0" w:tplc="8FC63E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DF1078"/>
    <w:multiLevelType w:val="hybridMultilevel"/>
    <w:tmpl w:val="0DA25A00"/>
    <w:lvl w:ilvl="0" w:tplc="4398B1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F36185"/>
    <w:multiLevelType w:val="hybridMultilevel"/>
    <w:tmpl w:val="59D248EA"/>
    <w:lvl w:ilvl="0" w:tplc="2E96AD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ED27E9"/>
    <w:multiLevelType w:val="hybridMultilevel"/>
    <w:tmpl w:val="200A839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DB74EA"/>
    <w:multiLevelType w:val="hybridMultilevel"/>
    <w:tmpl w:val="27E28EC6"/>
    <w:lvl w:ilvl="0" w:tplc="B4C22530">
      <w:start w:val="405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3E086798"/>
    <w:multiLevelType w:val="hybridMultilevel"/>
    <w:tmpl w:val="3F561F5A"/>
    <w:lvl w:ilvl="0" w:tplc="AC48D5DE">
      <w:start w:val="1"/>
      <w:numFmt w:val="upperLetter"/>
      <w:lvlText w:val="%1)"/>
      <w:lvlJc w:val="left"/>
      <w:pPr>
        <w:ind w:left="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5">
    <w:nsid w:val="4B566382"/>
    <w:multiLevelType w:val="hybridMultilevel"/>
    <w:tmpl w:val="007A92BE"/>
    <w:lvl w:ilvl="0" w:tplc="E766F10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D2C182E"/>
    <w:multiLevelType w:val="hybridMultilevel"/>
    <w:tmpl w:val="6A26B42C"/>
    <w:lvl w:ilvl="0" w:tplc="A126D888">
      <w:start w:val="405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5D901D00"/>
    <w:multiLevelType w:val="hybridMultilevel"/>
    <w:tmpl w:val="88747580"/>
    <w:lvl w:ilvl="0" w:tplc="C08C4B26">
      <w:start w:val="1"/>
      <w:numFmt w:val="upperLetter"/>
      <w:lvlText w:val="%1)"/>
      <w:lvlJc w:val="left"/>
      <w:pPr>
        <w:ind w:left="915" w:hanging="360"/>
      </w:pPr>
      <w:rPr>
        <w:rFonts w:eastAsia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18">
    <w:nsid w:val="653851B7"/>
    <w:multiLevelType w:val="hybridMultilevel"/>
    <w:tmpl w:val="9E3CFBB4"/>
    <w:lvl w:ilvl="0" w:tplc="3DC897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62F64C6"/>
    <w:multiLevelType w:val="hybridMultilevel"/>
    <w:tmpl w:val="C9902CD4"/>
    <w:lvl w:ilvl="0" w:tplc="15304B9A">
      <w:start w:val="1"/>
      <w:numFmt w:val="decimal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676855FC"/>
    <w:multiLevelType w:val="hybridMultilevel"/>
    <w:tmpl w:val="620E424A"/>
    <w:lvl w:ilvl="0" w:tplc="79FE93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ABD3569"/>
    <w:multiLevelType w:val="hybridMultilevel"/>
    <w:tmpl w:val="8B581CA0"/>
    <w:lvl w:ilvl="0" w:tplc="70F26296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B515A25"/>
    <w:multiLevelType w:val="hybridMultilevel"/>
    <w:tmpl w:val="9E3CFBB4"/>
    <w:lvl w:ilvl="0" w:tplc="3DC897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07206B8"/>
    <w:multiLevelType w:val="hybridMultilevel"/>
    <w:tmpl w:val="0ECCF416"/>
    <w:lvl w:ilvl="0" w:tplc="2610A5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4"/>
  </w:num>
  <w:num w:numId="5">
    <w:abstractNumId w:val="21"/>
  </w:num>
  <w:num w:numId="6">
    <w:abstractNumId w:val="17"/>
  </w:num>
  <w:num w:numId="7">
    <w:abstractNumId w:val="2"/>
  </w:num>
  <w:num w:numId="8">
    <w:abstractNumId w:val="9"/>
  </w:num>
  <w:num w:numId="9">
    <w:abstractNumId w:val="20"/>
  </w:num>
  <w:num w:numId="10">
    <w:abstractNumId w:val="11"/>
  </w:num>
  <w:num w:numId="11">
    <w:abstractNumId w:val="0"/>
  </w:num>
  <w:num w:numId="12">
    <w:abstractNumId w:val="6"/>
  </w:num>
  <w:num w:numId="13">
    <w:abstractNumId w:val="18"/>
  </w:num>
  <w:num w:numId="14">
    <w:abstractNumId w:val="22"/>
  </w:num>
  <w:num w:numId="15">
    <w:abstractNumId w:val="12"/>
  </w:num>
  <w:num w:numId="16">
    <w:abstractNumId w:val="19"/>
  </w:num>
  <w:num w:numId="17">
    <w:abstractNumId w:val="3"/>
  </w:num>
  <w:num w:numId="18">
    <w:abstractNumId w:val="5"/>
  </w:num>
  <w:num w:numId="19">
    <w:abstractNumId w:val="13"/>
  </w:num>
  <w:num w:numId="20">
    <w:abstractNumId w:val="16"/>
  </w:num>
  <w:num w:numId="21">
    <w:abstractNumId w:val="15"/>
  </w:num>
  <w:num w:numId="22">
    <w:abstractNumId w:val="7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30E7"/>
    <w:rsid w:val="0001308B"/>
    <w:rsid w:val="000179A3"/>
    <w:rsid w:val="00041699"/>
    <w:rsid w:val="00041BF5"/>
    <w:rsid w:val="00055108"/>
    <w:rsid w:val="00057280"/>
    <w:rsid w:val="00060DE5"/>
    <w:rsid w:val="0007657D"/>
    <w:rsid w:val="000813D5"/>
    <w:rsid w:val="00084473"/>
    <w:rsid w:val="00090DFB"/>
    <w:rsid w:val="00092FA1"/>
    <w:rsid w:val="000968BF"/>
    <w:rsid w:val="00097220"/>
    <w:rsid w:val="000B6C59"/>
    <w:rsid w:val="000D26D2"/>
    <w:rsid w:val="000D346A"/>
    <w:rsid w:val="000F471B"/>
    <w:rsid w:val="000F6943"/>
    <w:rsid w:val="00101C96"/>
    <w:rsid w:val="001030E7"/>
    <w:rsid w:val="00111571"/>
    <w:rsid w:val="0012137F"/>
    <w:rsid w:val="001218B3"/>
    <w:rsid w:val="00122154"/>
    <w:rsid w:val="00133841"/>
    <w:rsid w:val="00177E5C"/>
    <w:rsid w:val="0018181A"/>
    <w:rsid w:val="001C7D47"/>
    <w:rsid w:val="001E1333"/>
    <w:rsid w:val="001F2BF8"/>
    <w:rsid w:val="00224655"/>
    <w:rsid w:val="0024600D"/>
    <w:rsid w:val="00254103"/>
    <w:rsid w:val="0026472C"/>
    <w:rsid w:val="00294943"/>
    <w:rsid w:val="002A2FFF"/>
    <w:rsid w:val="002B4BE2"/>
    <w:rsid w:val="002B53D7"/>
    <w:rsid w:val="002F1B40"/>
    <w:rsid w:val="00315212"/>
    <w:rsid w:val="003508A7"/>
    <w:rsid w:val="00354EB4"/>
    <w:rsid w:val="003748F2"/>
    <w:rsid w:val="003A0D5D"/>
    <w:rsid w:val="003E6F60"/>
    <w:rsid w:val="003F13FC"/>
    <w:rsid w:val="004004DD"/>
    <w:rsid w:val="00416247"/>
    <w:rsid w:val="004165A1"/>
    <w:rsid w:val="00417181"/>
    <w:rsid w:val="00422C9A"/>
    <w:rsid w:val="00430047"/>
    <w:rsid w:val="00430F1A"/>
    <w:rsid w:val="0046283B"/>
    <w:rsid w:val="00467288"/>
    <w:rsid w:val="004779CF"/>
    <w:rsid w:val="00483E7B"/>
    <w:rsid w:val="004A30E6"/>
    <w:rsid w:val="004B7AA2"/>
    <w:rsid w:val="004E466B"/>
    <w:rsid w:val="004E65FC"/>
    <w:rsid w:val="004F10EA"/>
    <w:rsid w:val="004F6B89"/>
    <w:rsid w:val="005026EC"/>
    <w:rsid w:val="0052221B"/>
    <w:rsid w:val="005304C8"/>
    <w:rsid w:val="005369EB"/>
    <w:rsid w:val="005414A4"/>
    <w:rsid w:val="00543F22"/>
    <w:rsid w:val="005571E7"/>
    <w:rsid w:val="005660E0"/>
    <w:rsid w:val="005764CB"/>
    <w:rsid w:val="005D4B03"/>
    <w:rsid w:val="005F0454"/>
    <w:rsid w:val="005F19F8"/>
    <w:rsid w:val="005F4BE9"/>
    <w:rsid w:val="005F691A"/>
    <w:rsid w:val="00602C53"/>
    <w:rsid w:val="00604415"/>
    <w:rsid w:val="00613AE6"/>
    <w:rsid w:val="0063381E"/>
    <w:rsid w:val="00656BE8"/>
    <w:rsid w:val="00663F56"/>
    <w:rsid w:val="00664736"/>
    <w:rsid w:val="00671BFB"/>
    <w:rsid w:val="00673D10"/>
    <w:rsid w:val="006854CD"/>
    <w:rsid w:val="006A1083"/>
    <w:rsid w:val="006E3CCD"/>
    <w:rsid w:val="006E461A"/>
    <w:rsid w:val="006F4FCE"/>
    <w:rsid w:val="006F6FB5"/>
    <w:rsid w:val="00713B86"/>
    <w:rsid w:val="007328DD"/>
    <w:rsid w:val="00762BC6"/>
    <w:rsid w:val="007743F9"/>
    <w:rsid w:val="007856B2"/>
    <w:rsid w:val="00792AB4"/>
    <w:rsid w:val="0079510A"/>
    <w:rsid w:val="00797EE0"/>
    <w:rsid w:val="007B0DF5"/>
    <w:rsid w:val="007C3CF3"/>
    <w:rsid w:val="007D10C5"/>
    <w:rsid w:val="007D6F56"/>
    <w:rsid w:val="007E0F2F"/>
    <w:rsid w:val="007E1EC2"/>
    <w:rsid w:val="00803F97"/>
    <w:rsid w:val="0081669A"/>
    <w:rsid w:val="008169AA"/>
    <w:rsid w:val="008172B9"/>
    <w:rsid w:val="00827886"/>
    <w:rsid w:val="00843A65"/>
    <w:rsid w:val="00855411"/>
    <w:rsid w:val="00860B95"/>
    <w:rsid w:val="00867FFA"/>
    <w:rsid w:val="00874251"/>
    <w:rsid w:val="008A139C"/>
    <w:rsid w:val="008B2B87"/>
    <w:rsid w:val="008C21A2"/>
    <w:rsid w:val="008C2FF9"/>
    <w:rsid w:val="008C59EF"/>
    <w:rsid w:val="008D6F4A"/>
    <w:rsid w:val="008F0E64"/>
    <w:rsid w:val="008F698B"/>
    <w:rsid w:val="008F69DF"/>
    <w:rsid w:val="00902354"/>
    <w:rsid w:val="00910576"/>
    <w:rsid w:val="00924C4A"/>
    <w:rsid w:val="00935822"/>
    <w:rsid w:val="00942CD8"/>
    <w:rsid w:val="00944D3B"/>
    <w:rsid w:val="009649D8"/>
    <w:rsid w:val="00966433"/>
    <w:rsid w:val="00981DB4"/>
    <w:rsid w:val="00995FED"/>
    <w:rsid w:val="009970AF"/>
    <w:rsid w:val="009B56A4"/>
    <w:rsid w:val="009B58F6"/>
    <w:rsid w:val="009B62BD"/>
    <w:rsid w:val="009D4792"/>
    <w:rsid w:val="009F1C14"/>
    <w:rsid w:val="00A027DA"/>
    <w:rsid w:val="00A168D8"/>
    <w:rsid w:val="00A31CCA"/>
    <w:rsid w:val="00A32004"/>
    <w:rsid w:val="00A407EC"/>
    <w:rsid w:val="00A5470C"/>
    <w:rsid w:val="00A61F44"/>
    <w:rsid w:val="00A70468"/>
    <w:rsid w:val="00A77B20"/>
    <w:rsid w:val="00AA621D"/>
    <w:rsid w:val="00AC4715"/>
    <w:rsid w:val="00AD0A9C"/>
    <w:rsid w:val="00AE5722"/>
    <w:rsid w:val="00AE6171"/>
    <w:rsid w:val="00B16FC3"/>
    <w:rsid w:val="00B22EAD"/>
    <w:rsid w:val="00B24F58"/>
    <w:rsid w:val="00B4344D"/>
    <w:rsid w:val="00B5131E"/>
    <w:rsid w:val="00B60BF6"/>
    <w:rsid w:val="00B6600D"/>
    <w:rsid w:val="00B87301"/>
    <w:rsid w:val="00BA49F1"/>
    <w:rsid w:val="00BA513F"/>
    <w:rsid w:val="00BA5912"/>
    <w:rsid w:val="00BA7D2E"/>
    <w:rsid w:val="00BB4C9A"/>
    <w:rsid w:val="00BB532F"/>
    <w:rsid w:val="00BB74D8"/>
    <w:rsid w:val="00BC3CEE"/>
    <w:rsid w:val="00BD5BFD"/>
    <w:rsid w:val="00BE5EDF"/>
    <w:rsid w:val="00BF0EC4"/>
    <w:rsid w:val="00C02E6F"/>
    <w:rsid w:val="00C0431C"/>
    <w:rsid w:val="00C055D3"/>
    <w:rsid w:val="00C52D39"/>
    <w:rsid w:val="00C72C0F"/>
    <w:rsid w:val="00C92DC5"/>
    <w:rsid w:val="00C95FED"/>
    <w:rsid w:val="00CA2B5D"/>
    <w:rsid w:val="00CC0DF1"/>
    <w:rsid w:val="00CD6E1B"/>
    <w:rsid w:val="00CE4575"/>
    <w:rsid w:val="00CE57DC"/>
    <w:rsid w:val="00CF2C30"/>
    <w:rsid w:val="00CF7317"/>
    <w:rsid w:val="00D12A6A"/>
    <w:rsid w:val="00D213C2"/>
    <w:rsid w:val="00D23600"/>
    <w:rsid w:val="00D259E9"/>
    <w:rsid w:val="00D264F8"/>
    <w:rsid w:val="00D66B16"/>
    <w:rsid w:val="00D66DB7"/>
    <w:rsid w:val="00D67F7D"/>
    <w:rsid w:val="00D71C61"/>
    <w:rsid w:val="00D87B94"/>
    <w:rsid w:val="00DA030A"/>
    <w:rsid w:val="00DA4BA9"/>
    <w:rsid w:val="00DA72ED"/>
    <w:rsid w:val="00DA764A"/>
    <w:rsid w:val="00DE1E86"/>
    <w:rsid w:val="00DF0825"/>
    <w:rsid w:val="00DF1A04"/>
    <w:rsid w:val="00DF26E6"/>
    <w:rsid w:val="00E036F5"/>
    <w:rsid w:val="00E0408B"/>
    <w:rsid w:val="00E068AA"/>
    <w:rsid w:val="00E167B9"/>
    <w:rsid w:val="00E25052"/>
    <w:rsid w:val="00E34BD7"/>
    <w:rsid w:val="00E44E72"/>
    <w:rsid w:val="00E52EF2"/>
    <w:rsid w:val="00E54FBA"/>
    <w:rsid w:val="00E65FFF"/>
    <w:rsid w:val="00EC4143"/>
    <w:rsid w:val="00ED1393"/>
    <w:rsid w:val="00EE46BC"/>
    <w:rsid w:val="00EE4F84"/>
    <w:rsid w:val="00EF0FE2"/>
    <w:rsid w:val="00F12349"/>
    <w:rsid w:val="00F12394"/>
    <w:rsid w:val="00F25A56"/>
    <w:rsid w:val="00F35D6F"/>
    <w:rsid w:val="00F45898"/>
    <w:rsid w:val="00F64FC5"/>
    <w:rsid w:val="00F67BB9"/>
    <w:rsid w:val="00F866B8"/>
    <w:rsid w:val="00FA15CA"/>
    <w:rsid w:val="00FB77AE"/>
    <w:rsid w:val="00FC4570"/>
    <w:rsid w:val="00FD1C92"/>
    <w:rsid w:val="00FD7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CD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64FC5"/>
  </w:style>
  <w:style w:type="table" w:styleId="TableGrid">
    <w:name w:val="Table Grid"/>
    <w:basedOn w:val="TableNormal"/>
    <w:uiPriority w:val="99"/>
    <w:rsid w:val="00D236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B60B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B60BF6"/>
    <w:pPr>
      <w:ind w:left="720"/>
      <w:contextualSpacing/>
    </w:pPr>
    <w:rPr>
      <w:lang w:eastAsia="en-US"/>
    </w:rPr>
  </w:style>
  <w:style w:type="paragraph" w:customStyle="1" w:styleId="Default">
    <w:name w:val="Default"/>
    <w:uiPriority w:val="99"/>
    <w:rsid w:val="00DA72ED"/>
    <w:pPr>
      <w:autoSpaceDE w:val="0"/>
      <w:autoSpaceDN w:val="0"/>
      <w:adjustRightInd w:val="0"/>
    </w:pPr>
    <w:rPr>
      <w:rFonts w:ascii="Helvetica Neue" w:hAnsi="Helvetica Neue" w:cs="Helvetica Neue"/>
      <w:color w:val="000000"/>
      <w:sz w:val="24"/>
      <w:szCs w:val="24"/>
    </w:rPr>
  </w:style>
  <w:style w:type="paragraph" w:customStyle="1" w:styleId="Pa61">
    <w:name w:val="Pa6+1"/>
    <w:basedOn w:val="Default"/>
    <w:next w:val="Default"/>
    <w:uiPriority w:val="99"/>
    <w:rsid w:val="00DA72ED"/>
    <w:pPr>
      <w:spacing w:line="201" w:lineRule="atLeast"/>
    </w:pPr>
    <w:rPr>
      <w:rFonts w:cs="Times New Roman"/>
      <w:color w:val="auto"/>
    </w:rPr>
  </w:style>
  <w:style w:type="character" w:customStyle="1" w:styleId="A01">
    <w:name w:val="A0+1"/>
    <w:uiPriority w:val="99"/>
    <w:rsid w:val="00DA72ED"/>
    <w:rPr>
      <w:color w:val="000000"/>
    </w:rPr>
  </w:style>
  <w:style w:type="paragraph" w:customStyle="1" w:styleId="Pa71">
    <w:name w:val="Pa7+1"/>
    <w:basedOn w:val="Default"/>
    <w:next w:val="Default"/>
    <w:uiPriority w:val="99"/>
    <w:rsid w:val="004E466B"/>
    <w:pPr>
      <w:spacing w:line="201" w:lineRule="atLeast"/>
    </w:pPr>
    <w:rPr>
      <w:rFonts w:cs="Times New Roman"/>
      <w:color w:val="auto"/>
    </w:rPr>
  </w:style>
  <w:style w:type="character" w:customStyle="1" w:styleId="A3">
    <w:name w:val="A3"/>
    <w:uiPriority w:val="99"/>
    <w:rsid w:val="004E466B"/>
    <w:rPr>
      <w:color w:val="000000"/>
      <w:u w:val="single"/>
    </w:rPr>
  </w:style>
  <w:style w:type="paragraph" w:customStyle="1" w:styleId="Pa21">
    <w:name w:val="Pa2+1"/>
    <w:basedOn w:val="Default"/>
    <w:next w:val="Default"/>
    <w:uiPriority w:val="99"/>
    <w:rsid w:val="00CA2B5D"/>
    <w:pPr>
      <w:spacing w:line="201" w:lineRule="atLeast"/>
    </w:pPr>
    <w:rPr>
      <w:rFonts w:cs="Times New Roman"/>
      <w:color w:val="auto"/>
    </w:rPr>
  </w:style>
  <w:style w:type="paragraph" w:customStyle="1" w:styleId="Pa81">
    <w:name w:val="Pa8+1"/>
    <w:basedOn w:val="Default"/>
    <w:next w:val="Default"/>
    <w:uiPriority w:val="99"/>
    <w:rsid w:val="00CA2B5D"/>
    <w:pPr>
      <w:spacing w:line="201" w:lineRule="atLeast"/>
    </w:pPr>
    <w:rPr>
      <w:rFonts w:cs="Times New Roman"/>
      <w:color w:val="auto"/>
    </w:rPr>
  </w:style>
  <w:style w:type="paragraph" w:customStyle="1" w:styleId="Pa25">
    <w:name w:val="Pa25"/>
    <w:basedOn w:val="Default"/>
    <w:next w:val="Default"/>
    <w:uiPriority w:val="99"/>
    <w:rsid w:val="00671BFB"/>
    <w:pPr>
      <w:spacing w:line="201" w:lineRule="atLeast"/>
    </w:pPr>
    <w:rPr>
      <w:rFonts w:cs="Times New Roman"/>
      <w:color w:val="auto"/>
    </w:rPr>
  </w:style>
  <w:style w:type="paragraph" w:customStyle="1" w:styleId="Pa27">
    <w:name w:val="Pa27"/>
    <w:basedOn w:val="Default"/>
    <w:next w:val="Default"/>
    <w:uiPriority w:val="99"/>
    <w:rsid w:val="00671BFB"/>
    <w:pPr>
      <w:spacing w:line="201" w:lineRule="atLeast"/>
    </w:pPr>
    <w:rPr>
      <w:rFonts w:cs="Times New Roman"/>
      <w:color w:val="auto"/>
    </w:rPr>
  </w:style>
  <w:style w:type="character" w:styleId="Strong">
    <w:name w:val="Strong"/>
    <w:basedOn w:val="DefaultParagraphFont"/>
    <w:uiPriority w:val="99"/>
    <w:qFormat/>
    <w:rsid w:val="006F4FCE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E52EF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2EF2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9B56A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1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68D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56BE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331</TotalTime>
  <Pages>3</Pages>
  <Words>544</Words>
  <Characters>3104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/>
  <dc:description/>
  <cp:lastModifiedBy>edanur</cp:lastModifiedBy>
  <cp:revision>54</cp:revision>
  <dcterms:created xsi:type="dcterms:W3CDTF">2014-12-28T16:19:00Z</dcterms:created>
  <dcterms:modified xsi:type="dcterms:W3CDTF">2015-01-07T21:09:00Z</dcterms:modified>
</cp:coreProperties>
</file>