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508" w:rsidRDefault="00817508">
      <w:r>
        <w:rPr>
          <w:noProof/>
          <w:lang w:eastAsia="tr-TR"/>
        </w:rPr>
        <w:pict>
          <v:line id="Düz Bağlayıcı 4" o:spid="_x0000_s1026" style="position:absolute;z-index:251641856;visibility:visible" from="-9.6pt,51.9pt" to="535.6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376.5pt;margin-top:-17.25pt;width:2in;height:2in;z-index:2516408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" filled="f" stroked="f">
            <v:textbox style="mso-fit-shape-to-text:t">
              <w:txbxContent>
                <w:p w:rsidR="00817508" w:rsidRPr="00C7720F" w:rsidRDefault="00817508" w:rsidP="00C7720F">
                  <w:pPr>
                    <w:spacing w:line="240" w:lineRule="auto"/>
                    <w:jc w:val="center"/>
                    <w:rPr>
                      <w:rFonts w:ascii="ALFABET98" w:hAnsi="ALFABET98"/>
                      <w:b/>
                      <w:caps/>
                      <w:noProof/>
                      <w:color w:val="FF0000"/>
                      <w:sz w:val="36"/>
                      <w:szCs w:val="36"/>
                    </w:rPr>
                  </w:pPr>
                  <w:r w:rsidRPr="00C7720F">
                    <w:rPr>
                      <w:rFonts w:ascii="ALFABET98" w:hAnsi="ALFABET98"/>
                      <w:b/>
                      <w:caps/>
                      <w:noProof/>
                      <w:color w:val="FF0000"/>
                      <w:sz w:val="36"/>
                      <w:szCs w:val="36"/>
                    </w:rPr>
                    <w:t>ısı ve sıcaklık</w:t>
                  </w:r>
                </w:p>
                <w:p w:rsidR="00817508" w:rsidRPr="00C7720F" w:rsidRDefault="00817508" w:rsidP="00C7720F">
                  <w:pPr>
                    <w:spacing w:line="240" w:lineRule="auto"/>
                    <w:jc w:val="center"/>
                    <w:rPr>
                      <w:rFonts w:ascii="ALFABET98" w:hAnsi="ALFABET98"/>
                      <w:b/>
                      <w:caps/>
                      <w:noProof/>
                      <w:color w:val="00B050"/>
                      <w:sz w:val="72"/>
                      <w:szCs w:val="72"/>
                    </w:rPr>
                  </w:pPr>
                  <w:r w:rsidRPr="00C7720F">
                    <w:rPr>
                      <w:rFonts w:ascii="ALFABET98" w:hAnsi="ALFABET98"/>
                      <w:b/>
                      <w:caps/>
                      <w:noProof/>
                      <w:color w:val="FF0000"/>
                      <w:sz w:val="36"/>
                      <w:szCs w:val="36"/>
                    </w:rPr>
                    <w:t>hal değişimi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28" type="#_x0000_t75" style="position:absolute;margin-left:-3.15pt;margin-top:-13pt;width:55.25pt;height:54.75pt;z-index:251639808;visibility:visible">
            <v:imagedata r:id="rId5" o:title=""/>
          </v:shape>
        </w:pict>
      </w:r>
      <w:r>
        <w:rPr>
          <w:noProof/>
          <w:lang w:eastAsia="tr-TR"/>
        </w:rPr>
        <w:pict>
          <v:shape id="Resim 1" o:spid="_x0000_s1029" type="#_x0000_t75" style="position:absolute;margin-left:52.65pt;margin-top:-6.6pt;width:324pt;height:47.25pt;z-index:-251677696;visibility:visible" wrapcoords="-50 0 -50 21257 21600 21257 21600 0 -50 0">
            <v:imagedata r:id="rId6" o:title="" cropbottom="61752f" cropleft="9427f" cropright="21418f"/>
            <w10:wrap type="tight"/>
          </v:shape>
        </w:pict>
      </w:r>
    </w:p>
    <w:p w:rsidR="00817508" w:rsidRDefault="00817508" w:rsidP="007C6A3A"/>
    <w:p w:rsidR="00817508" w:rsidRDefault="00817508" w:rsidP="007C6A3A"/>
    <w:p w:rsidR="00817508" w:rsidRDefault="00817508" w:rsidP="007C6A3A">
      <w:pPr>
        <w:rPr>
          <w:rFonts w:ascii="Monotype Corsiva" w:hAnsi="Monotype Corsiva"/>
          <w:b/>
          <w:color w:val="0070C0"/>
          <w:sz w:val="32"/>
          <w:szCs w:val="32"/>
        </w:rPr>
      </w:pPr>
      <w:r>
        <w:rPr>
          <w:noProof/>
          <w:lang w:eastAsia="tr-TR"/>
        </w:rPr>
        <w:pict>
          <v:oval id="Oval 5" o:spid="_x0000_s1030" style="position:absolute;margin-left:3.15pt;margin-top:28.05pt;width:22.65pt;height:22.6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" strokecolor="#c0504d" strokeweight="1pt"/>
        </w:pict>
      </w:r>
      <w:r w:rsidRPr="007C6A3A">
        <w:rPr>
          <w:rFonts w:ascii="Monotype Corsiva" w:hAnsi="Monotype Corsiva"/>
          <w:b/>
          <w:color w:val="0070C0"/>
          <w:sz w:val="32"/>
          <w:szCs w:val="32"/>
        </w:rPr>
        <w:t xml:space="preserve">Aşağıdaki cümlelerin başına cümle doğru ise </w:t>
      </w:r>
      <w:r w:rsidRPr="007C6A3A">
        <w:rPr>
          <w:rFonts w:ascii="Monotype Corsiva" w:hAnsi="Monotype Corsiva"/>
          <w:b/>
          <w:color w:val="FF0000"/>
          <w:sz w:val="32"/>
          <w:szCs w:val="32"/>
        </w:rPr>
        <w:t xml:space="preserve">“D”, </w:t>
      </w:r>
      <w:r w:rsidRPr="007C6A3A">
        <w:rPr>
          <w:rFonts w:ascii="Monotype Corsiva" w:hAnsi="Monotype Corsiva"/>
          <w:b/>
          <w:color w:val="0070C0"/>
          <w:sz w:val="32"/>
          <w:szCs w:val="32"/>
        </w:rPr>
        <w:t xml:space="preserve">yanlış ise </w:t>
      </w:r>
      <w:r w:rsidRPr="007C6A3A">
        <w:rPr>
          <w:rFonts w:ascii="Monotype Corsiva" w:hAnsi="Monotype Corsiva"/>
          <w:b/>
          <w:color w:val="FF0000"/>
          <w:sz w:val="32"/>
          <w:szCs w:val="32"/>
        </w:rPr>
        <w:t xml:space="preserve">“Y” </w:t>
      </w:r>
      <w:r w:rsidRPr="007C6A3A">
        <w:rPr>
          <w:rFonts w:ascii="Monotype Corsiva" w:hAnsi="Monotype Corsiva"/>
          <w:b/>
          <w:color w:val="0070C0"/>
          <w:sz w:val="32"/>
          <w:szCs w:val="32"/>
        </w:rPr>
        <w:t>harfi yazınız.</w:t>
      </w:r>
    </w:p>
    <w:p w:rsidR="00817508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24"/>
          <w:szCs w:val="24"/>
        </w:rPr>
      </w:pPr>
      <w:r>
        <w:rPr>
          <w:noProof/>
          <w:lang w:eastAsia="tr-TR"/>
        </w:rPr>
        <w:pict>
          <v:oval id="Oval 26" o:spid="_x0000_s1031" style="position:absolute;left:0;text-align:left;margin-left:3.15pt;margin-top:28.2pt;width:22.65pt;height:22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" fillcolor="window" strokecolor="#c0504d" strokeweight="1pt"/>
        </w:pict>
      </w:r>
      <w:r>
        <w:rPr>
          <w:rFonts w:ascii="Segoe Print" w:hAnsi="Segoe Print"/>
          <w:color w:val="00B050"/>
          <w:sz w:val="24"/>
          <w:szCs w:val="24"/>
        </w:rPr>
        <w:t>Masa yapımı için kullanılan ağaç, doğal maddeden oluşmaktadır.</w:t>
      </w:r>
    </w:p>
    <w:p w:rsidR="00817508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24"/>
          <w:szCs w:val="24"/>
        </w:rPr>
      </w:pPr>
      <w:r>
        <w:rPr>
          <w:noProof/>
          <w:lang w:eastAsia="tr-TR"/>
        </w:rPr>
        <w:pict>
          <v:oval id="Oval 25" o:spid="_x0000_s1032" style="position:absolute;left:0;text-align:left;margin-left:3.15pt;margin-top:27.75pt;width:22.65pt;height:22.6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" fillcolor="window" strokecolor="#c0504d" strokeweight="1pt"/>
        </w:pict>
      </w:r>
      <w:r>
        <w:rPr>
          <w:rFonts w:ascii="Segoe Print" w:hAnsi="Segoe Print"/>
          <w:color w:val="00B050"/>
          <w:sz w:val="24"/>
          <w:szCs w:val="24"/>
        </w:rPr>
        <w:t>Hacim maddenin ölçülebilir özelliklerindendir.</w:t>
      </w:r>
    </w:p>
    <w:p w:rsidR="00817508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24"/>
          <w:szCs w:val="24"/>
        </w:rPr>
      </w:pPr>
      <w:r>
        <w:rPr>
          <w:noProof/>
          <w:lang w:eastAsia="tr-TR"/>
        </w:rPr>
        <w:pict>
          <v:oval id="Oval 6" o:spid="_x0000_s1033" style="position:absolute;left:0;text-align:left;margin-left:3.15pt;margin-top:28.95pt;width:22.65pt;height:22.6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" fillcolor="window" strokecolor="#c0504d" strokeweight="1pt"/>
        </w:pict>
      </w:r>
      <w:r w:rsidRPr="007C6A3A">
        <w:rPr>
          <w:rFonts w:ascii="Segoe Print" w:hAnsi="Segoe Print"/>
          <w:color w:val="00B050"/>
          <w:sz w:val="24"/>
          <w:szCs w:val="24"/>
        </w:rPr>
        <w:t>Maddenin sıcaklığını termometre ile ölçeriz.</w:t>
      </w:r>
    </w:p>
    <w:p w:rsidR="00817508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24"/>
          <w:szCs w:val="24"/>
        </w:rPr>
      </w:pPr>
      <w:r>
        <w:rPr>
          <w:noProof/>
          <w:lang w:eastAsia="tr-TR"/>
        </w:rPr>
        <w:pict>
          <v:oval id="Oval 7" o:spid="_x0000_s1034" style="position:absolute;left:0;text-align:left;margin-left:3.15pt;margin-top:30pt;width:22.65pt;height:22.6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" fillcolor="window" strokecolor="#c0504d" strokeweight="1pt"/>
        </w:pict>
      </w:r>
      <w:r>
        <w:rPr>
          <w:rFonts w:ascii="Segoe Print" w:hAnsi="Segoe Print"/>
          <w:color w:val="00B050"/>
          <w:sz w:val="24"/>
          <w:szCs w:val="24"/>
        </w:rPr>
        <w:t>Isı, sıcaklığı düşük olan maddeden sıcaklığı yüksek olan maddeye doğru akar.</w:t>
      </w:r>
    </w:p>
    <w:p w:rsidR="00817508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24"/>
          <w:szCs w:val="24"/>
        </w:rPr>
      </w:pPr>
      <w:r>
        <w:rPr>
          <w:noProof/>
          <w:lang w:eastAsia="tr-TR"/>
        </w:rPr>
        <w:pict>
          <v:oval id="Oval 8" o:spid="_x0000_s1035" style="position:absolute;left:0;text-align:left;margin-left:3.15pt;margin-top:29.55pt;width:22.65pt;height:22.6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" fillcolor="window" strokecolor="#c0504d" strokeweight="1pt"/>
        </w:pict>
      </w:r>
      <w:r>
        <w:rPr>
          <w:rFonts w:ascii="Segoe Print" w:hAnsi="Segoe Print"/>
          <w:color w:val="00B050"/>
          <w:sz w:val="24"/>
          <w:szCs w:val="24"/>
        </w:rPr>
        <w:t>Bir kilogram 100 grama eşittir.</w:t>
      </w:r>
      <w:r w:rsidRPr="007C6A3A">
        <w:rPr>
          <w:rFonts w:ascii="Segoe Print" w:hAnsi="Segoe Print"/>
          <w:noProof/>
          <w:color w:val="00B050"/>
          <w:sz w:val="24"/>
          <w:szCs w:val="24"/>
          <w:lang w:eastAsia="tr-TR"/>
        </w:rPr>
        <w:t xml:space="preserve"> </w:t>
      </w:r>
    </w:p>
    <w:p w:rsidR="00817508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24"/>
          <w:szCs w:val="24"/>
        </w:rPr>
      </w:pPr>
      <w:r>
        <w:rPr>
          <w:noProof/>
          <w:lang w:eastAsia="tr-TR"/>
        </w:rPr>
        <w:pict>
          <v:oval id="Oval 9" o:spid="_x0000_s1036" style="position:absolute;left:0;text-align:left;margin-left:3.15pt;margin-top:29.15pt;width:22.65pt;height:22.6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" fillcolor="window" strokecolor="#c0504d" strokeweight="1pt"/>
        </w:pict>
      </w:r>
      <w:r>
        <w:rPr>
          <w:rFonts w:ascii="Segoe Print" w:hAnsi="Segoe Print"/>
          <w:color w:val="00B050"/>
          <w:sz w:val="24"/>
          <w:szCs w:val="24"/>
        </w:rPr>
        <w:t>Termometre üzerinde okuduğumuz değer sıcaklıktır.</w:t>
      </w:r>
      <w:r w:rsidRPr="007C6A3A">
        <w:rPr>
          <w:rFonts w:ascii="Segoe Print" w:hAnsi="Segoe Print"/>
          <w:noProof/>
          <w:color w:val="00B050"/>
          <w:sz w:val="24"/>
          <w:szCs w:val="24"/>
          <w:lang w:eastAsia="tr-TR"/>
        </w:rPr>
        <w:t xml:space="preserve"> </w:t>
      </w:r>
    </w:p>
    <w:p w:rsidR="00817508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24"/>
          <w:szCs w:val="24"/>
        </w:rPr>
      </w:pPr>
      <w:r>
        <w:rPr>
          <w:rFonts w:ascii="Segoe Print" w:hAnsi="Segoe Print"/>
          <w:color w:val="00B050"/>
          <w:sz w:val="24"/>
          <w:szCs w:val="24"/>
        </w:rPr>
        <w:t>Isı bir enerji değildir.</w:t>
      </w:r>
    </w:p>
    <w:p w:rsidR="00817508" w:rsidRPr="007C6A3A" w:rsidRDefault="00817508" w:rsidP="007C6A3A">
      <w:pPr>
        <w:spacing w:line="240" w:lineRule="auto"/>
        <w:ind w:firstLine="708"/>
        <w:rPr>
          <w:rFonts w:ascii="Segoe Print" w:hAnsi="Segoe Print"/>
          <w:color w:val="00B050"/>
          <w:sz w:val="12"/>
          <w:szCs w:val="12"/>
        </w:rPr>
      </w:pPr>
      <w:r>
        <w:rPr>
          <w:noProof/>
          <w:lang w:eastAsia="tr-TR"/>
        </w:rPr>
        <w:pict>
          <v:oval id="Oval 11" o:spid="_x0000_s1037" style="position:absolute;left:0;text-align:left;margin-left:3.15pt;margin-top:-.2pt;width:22.65pt;height:22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" fillcolor="window" strokecolor="#c0504d" strokeweight="1pt"/>
        </w:pict>
      </w:r>
      <w:r>
        <w:rPr>
          <w:rFonts w:ascii="Segoe Print" w:hAnsi="Segoe Print"/>
          <w:color w:val="00B050"/>
          <w:sz w:val="24"/>
          <w:szCs w:val="24"/>
        </w:rPr>
        <w:t>Sofra tuzu işlenmiş bir madde değildir.</w:t>
      </w:r>
    </w:p>
    <w:p w:rsidR="00817508" w:rsidRPr="00CE53A2" w:rsidRDefault="00817508" w:rsidP="007C6A3A">
      <w:pPr>
        <w:spacing w:line="240" w:lineRule="auto"/>
        <w:rPr>
          <w:rFonts w:ascii="Monotype Corsiva" w:hAnsi="Monotype Corsiva"/>
          <w:b/>
          <w:color w:val="00B050"/>
          <w:sz w:val="32"/>
          <w:szCs w:val="32"/>
        </w:rPr>
      </w:pPr>
      <w:r>
        <w:rPr>
          <w:noProof/>
          <w:lang w:eastAsia="tr-TR"/>
        </w:rPr>
        <w:pict>
          <v:shape id="Resim 12" o:spid="_x0000_s1038" type="#_x0000_t75" alt="https://encrypted-tbn1.gstatic.com/images?q=tbn:ANd9GcRd_s64Da_v0BIHmVvdEs57g8H3r_jzLELGzPkOIHw5ffbsTx3N" style="position:absolute;margin-left:348.9pt;margin-top:25.7pt;width:179.25pt;height:132.75pt;z-index:-251668480;visibility:visible" wrapcoords="-90 0 -90 21478 21600 21478 21600 0 -90 0">
            <v:imagedata r:id="rId7" o:title=""/>
            <w10:wrap type="tight"/>
          </v:shape>
        </w:pict>
      </w:r>
      <w:r w:rsidRPr="00CE53A2">
        <w:rPr>
          <w:rFonts w:ascii="Monotype Corsiva" w:hAnsi="Monotype Corsiva"/>
          <w:b/>
          <w:color w:val="0070C0"/>
          <w:sz w:val="32"/>
          <w:szCs w:val="32"/>
        </w:rPr>
        <w:t xml:space="preserve">Tabloda yer alan maddelerin ısı aldığında uğradıkları değişimi </w:t>
      </w:r>
      <w:r w:rsidRPr="00CE53A2">
        <w:rPr>
          <w:rFonts w:ascii="Monotype Corsiva" w:hAnsi="Monotype Corsiva"/>
          <w:b/>
          <w:color w:val="FF0000"/>
          <w:sz w:val="32"/>
          <w:szCs w:val="32"/>
        </w:rPr>
        <w:t xml:space="preserve">“X” </w:t>
      </w:r>
      <w:r w:rsidRPr="00CE53A2">
        <w:rPr>
          <w:rFonts w:ascii="Monotype Corsiva" w:hAnsi="Monotype Corsiva"/>
          <w:b/>
          <w:color w:val="0070C0"/>
          <w:sz w:val="32"/>
          <w:szCs w:val="32"/>
        </w:rPr>
        <w:t>işareti ile belirleyiniz.</w:t>
      </w:r>
      <w:r w:rsidRPr="00CE53A2">
        <w:rPr>
          <w:rFonts w:ascii="Monotype Corsiva" w:hAnsi="Monotype Corsiva"/>
          <w:b/>
          <w:color w:val="00B050"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1842"/>
        <w:gridCol w:w="1843"/>
        <w:gridCol w:w="236"/>
      </w:tblGrid>
      <w:tr w:rsidR="00817508" w:rsidRPr="006872DD" w:rsidTr="006872DD">
        <w:trPr>
          <w:gridAfter w:val="1"/>
          <w:wAfter w:w="236" w:type="dxa"/>
        </w:trPr>
        <w:tc>
          <w:tcPr>
            <w:tcW w:w="2802" w:type="dxa"/>
          </w:tcPr>
          <w:p w:rsidR="00817508" w:rsidRPr="006872DD" w:rsidRDefault="00817508" w:rsidP="006872DD">
            <w:pPr>
              <w:spacing w:after="0" w:line="240" w:lineRule="auto"/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FF0000"/>
                <w:sz w:val="24"/>
                <w:szCs w:val="24"/>
              </w:rPr>
              <w:t>Madde</w:t>
            </w:r>
          </w:p>
        </w:tc>
        <w:tc>
          <w:tcPr>
            <w:tcW w:w="1842" w:type="dxa"/>
          </w:tcPr>
          <w:p w:rsidR="00817508" w:rsidRPr="006872DD" w:rsidRDefault="00817508" w:rsidP="006872DD">
            <w:pPr>
              <w:spacing w:after="0" w:line="240" w:lineRule="auto"/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FF0000"/>
                <w:sz w:val="24"/>
                <w:szCs w:val="24"/>
              </w:rPr>
              <w:t>Erime</w:t>
            </w:r>
          </w:p>
        </w:tc>
        <w:tc>
          <w:tcPr>
            <w:tcW w:w="1843" w:type="dxa"/>
          </w:tcPr>
          <w:p w:rsidR="00817508" w:rsidRPr="006872DD" w:rsidRDefault="00817508" w:rsidP="006872DD">
            <w:pPr>
              <w:spacing w:after="0" w:line="240" w:lineRule="auto"/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FF0000"/>
                <w:sz w:val="24"/>
                <w:szCs w:val="24"/>
              </w:rPr>
              <w:t>Bozunma</w:t>
            </w:r>
            <w:bookmarkStart w:id="0" w:name="_GoBack"/>
            <w:bookmarkEnd w:id="0"/>
          </w:p>
        </w:tc>
      </w:tr>
      <w:tr w:rsidR="00817508" w:rsidRPr="006872DD" w:rsidTr="006872DD">
        <w:tc>
          <w:tcPr>
            <w:tcW w:w="280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7030A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7030A0"/>
                <w:sz w:val="24"/>
                <w:szCs w:val="24"/>
              </w:rPr>
              <w:t>Buz</w:t>
            </w:r>
          </w:p>
        </w:tc>
        <w:tc>
          <w:tcPr>
            <w:tcW w:w="184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  <w:tc>
          <w:tcPr>
            <w:tcW w:w="236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</w:tr>
      <w:tr w:rsidR="00817508" w:rsidRPr="006872DD" w:rsidTr="006872DD">
        <w:trPr>
          <w:gridAfter w:val="1"/>
          <w:wAfter w:w="236" w:type="dxa"/>
        </w:trPr>
        <w:tc>
          <w:tcPr>
            <w:tcW w:w="280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7030A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7030A0"/>
                <w:sz w:val="24"/>
                <w:szCs w:val="24"/>
              </w:rPr>
              <w:t>Kumaş</w:t>
            </w:r>
          </w:p>
        </w:tc>
        <w:tc>
          <w:tcPr>
            <w:tcW w:w="184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</w:tr>
      <w:tr w:rsidR="00817508" w:rsidRPr="006872DD" w:rsidTr="006872DD">
        <w:trPr>
          <w:gridAfter w:val="1"/>
          <w:wAfter w:w="236" w:type="dxa"/>
        </w:trPr>
        <w:tc>
          <w:tcPr>
            <w:tcW w:w="280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7030A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7030A0"/>
                <w:sz w:val="24"/>
                <w:szCs w:val="24"/>
              </w:rPr>
              <w:t>Fasulye</w:t>
            </w:r>
          </w:p>
        </w:tc>
        <w:tc>
          <w:tcPr>
            <w:tcW w:w="184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</w:tr>
      <w:tr w:rsidR="00817508" w:rsidRPr="006872DD" w:rsidTr="006872DD">
        <w:trPr>
          <w:gridAfter w:val="1"/>
          <w:wAfter w:w="236" w:type="dxa"/>
        </w:trPr>
        <w:tc>
          <w:tcPr>
            <w:tcW w:w="280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7030A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7030A0"/>
                <w:sz w:val="24"/>
                <w:szCs w:val="24"/>
              </w:rPr>
              <w:t>Dondurma</w:t>
            </w:r>
          </w:p>
        </w:tc>
        <w:tc>
          <w:tcPr>
            <w:tcW w:w="184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</w:tr>
      <w:tr w:rsidR="00817508" w:rsidRPr="006872DD" w:rsidTr="006872DD">
        <w:trPr>
          <w:gridAfter w:val="1"/>
          <w:wAfter w:w="236" w:type="dxa"/>
        </w:trPr>
        <w:tc>
          <w:tcPr>
            <w:tcW w:w="280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7030A0"/>
                <w:sz w:val="24"/>
                <w:szCs w:val="24"/>
              </w:rPr>
            </w:pPr>
            <w:r w:rsidRPr="006872DD">
              <w:rPr>
                <w:rFonts w:ascii="Segoe Print" w:hAnsi="Segoe Print"/>
                <w:color w:val="7030A0"/>
                <w:sz w:val="24"/>
                <w:szCs w:val="24"/>
              </w:rPr>
              <w:t>Kâğıt</w:t>
            </w:r>
          </w:p>
        </w:tc>
        <w:tc>
          <w:tcPr>
            <w:tcW w:w="1842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17508" w:rsidRPr="006872DD" w:rsidRDefault="00817508" w:rsidP="006872DD">
            <w:pPr>
              <w:spacing w:after="0" w:line="240" w:lineRule="auto"/>
              <w:rPr>
                <w:rFonts w:ascii="Segoe Print" w:hAnsi="Segoe Print"/>
                <w:color w:val="00B050"/>
                <w:sz w:val="24"/>
                <w:szCs w:val="24"/>
              </w:rPr>
            </w:pPr>
          </w:p>
        </w:tc>
      </w:tr>
    </w:tbl>
    <w:p w:rsidR="00817508" w:rsidRPr="00086B7F" w:rsidRDefault="00817508" w:rsidP="007C6A3A">
      <w:pPr>
        <w:spacing w:line="240" w:lineRule="auto"/>
        <w:rPr>
          <w:rFonts w:ascii="Segoe Print" w:hAnsi="Segoe Print"/>
          <w:color w:val="00B050"/>
          <w:sz w:val="12"/>
          <w:szCs w:val="12"/>
        </w:rPr>
      </w:pPr>
    </w:p>
    <w:p w:rsidR="00817508" w:rsidRDefault="00817508" w:rsidP="007C6A3A">
      <w:pPr>
        <w:spacing w:line="240" w:lineRule="auto"/>
        <w:rPr>
          <w:rFonts w:ascii="Monotype Corsiva" w:hAnsi="Monotype Corsiva"/>
          <w:b/>
          <w:color w:val="0070C0"/>
          <w:sz w:val="32"/>
          <w:szCs w:val="32"/>
        </w:rPr>
      </w:pPr>
      <w:r>
        <w:rPr>
          <w:noProof/>
          <w:lang w:eastAsia="tr-TR"/>
        </w:rPr>
        <w:pict>
          <v:shape id="Metin Kutusu 22" o:spid="_x0000_s1039" type="#_x0000_t202" style="position:absolute;margin-left:419.4pt;margin-top:20.45pt;width:87pt;height:4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" filled="f" stroked="f">
            <v:textbox style="mso-next-textbox:#Metin Kutusu 22">
              <w:txbxContent>
                <w:p w:rsidR="00817508" w:rsidRPr="005F6A55" w:rsidRDefault="00817508" w:rsidP="005F6A5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b/>
                      <w:sz w:val="40"/>
                      <w:szCs w:val="40"/>
                    </w:rPr>
                  </w:pPr>
                  <w:r w:rsidRPr="00086B7F">
                    <w:rPr>
                      <w:rFonts w:ascii="Segoe Print" w:hAnsi="Segoe Print"/>
                      <w:b/>
                      <w:color w:val="00B050"/>
                      <w:sz w:val="40"/>
                      <w:szCs w:val="40"/>
                    </w:rPr>
                    <w:t>Erime</w:t>
                  </w:r>
                  <w:r w:rsidRPr="005F6A55">
                    <w:rPr>
                      <w:rFonts w:ascii="Segoe Print" w:hAnsi="Segoe Print"/>
                      <w:b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8" o:spid="_x0000_s1040" type="#_x0000_t75" alt="http://us.cdn3.123rf.com/168nwm/deryacelik/deryacelik0907/deryacelik090700016/5176453-blank-post-it-note-paper-with-paperclip.jpg" style="position:absolute;margin-left:413.4pt;margin-top:4.55pt;width:102.05pt;height:71.75pt;z-index:-251664384;visibility:visible" wrapcoords="-159 0 -159 21375 21600 21375 21600 0 -159 0">
            <v:imagedata r:id="rId8" o:title=""/>
            <w10:wrap type="tight"/>
          </v:shape>
        </w:pict>
      </w:r>
      <w:r w:rsidRPr="00CE53A2">
        <w:rPr>
          <w:rFonts w:ascii="Monotype Corsiva" w:hAnsi="Monotype Corsiva"/>
          <w:b/>
          <w:color w:val="0070C0"/>
          <w:sz w:val="32"/>
          <w:szCs w:val="32"/>
        </w:rPr>
        <w:t xml:space="preserve">Cümleleri uygun sözcüklerle eşleştiriniz. </w:t>
      </w:r>
    </w:p>
    <w:p w:rsidR="00817508" w:rsidRPr="00CE53A2" w:rsidRDefault="00817508" w:rsidP="007C6A3A">
      <w:pPr>
        <w:spacing w:line="240" w:lineRule="auto"/>
        <w:rPr>
          <w:rFonts w:ascii="Segoe Print" w:hAnsi="Segoe Print"/>
          <w:b/>
          <w:color w:val="0070C0"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41" type="#_x0000_t98" style="position:absolute;margin-left:-9.6pt;margin-top:0;width:327pt;height:63.7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 style="mso-next-textbox:#Yatay Kaydırma 13">
              <w:txbxContent>
                <w:p w:rsidR="00817508" w:rsidRPr="005F6A55" w:rsidRDefault="00817508" w:rsidP="005F6A5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5F6A55">
                    <w:rPr>
                      <w:rFonts w:ascii="Segoe Print" w:hAnsi="Segoe Print"/>
                      <w:sz w:val="24"/>
                      <w:szCs w:val="24"/>
                    </w:rPr>
                    <w:t>Sıvı haldeki maddenin katı hale geçmesidir.</w:t>
                  </w:r>
                </w:p>
              </w:txbxContent>
            </v:textbox>
          </v:shape>
        </w:pict>
      </w:r>
    </w:p>
    <w:p w:rsidR="00817508" w:rsidRDefault="00817508" w:rsidP="00CE53A2">
      <w:pPr>
        <w:tabs>
          <w:tab w:val="left" w:pos="3915"/>
        </w:tabs>
        <w:rPr>
          <w:rFonts w:ascii="Segoe Print" w:hAnsi="Segoe Print"/>
          <w:sz w:val="24"/>
          <w:szCs w:val="24"/>
        </w:rPr>
      </w:pPr>
      <w:r>
        <w:rPr>
          <w:noProof/>
          <w:lang w:eastAsia="tr-TR"/>
        </w:rPr>
        <w:pict>
          <v:shape id="Metin Kutusu 23" o:spid="_x0000_s1042" type="#_x0000_t202" style="position:absolute;margin-left:426.9pt;margin-top:45.45pt;width:87pt;height:4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" filled="f" stroked="f">
            <v:textbox style="mso-next-textbox:#Metin Kutusu 23">
              <w:txbxContent>
                <w:p w:rsidR="00817508" w:rsidRPr="005F6A55" w:rsidRDefault="00817508" w:rsidP="005F6A5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b/>
                      <w:sz w:val="40"/>
                      <w:szCs w:val="40"/>
                    </w:rPr>
                  </w:pPr>
                  <w:r w:rsidRPr="00086B7F">
                    <w:rPr>
                      <w:rFonts w:ascii="Segoe Print" w:hAnsi="Segoe Print"/>
                      <w:b/>
                      <w:color w:val="0070C0"/>
                      <w:sz w:val="40"/>
                      <w:szCs w:val="40"/>
                    </w:rPr>
                    <w:t>Donma</w:t>
                  </w:r>
                  <w:r w:rsidRPr="005F6A55">
                    <w:rPr>
                      <w:rFonts w:ascii="Segoe Print" w:hAnsi="Segoe Print"/>
                      <w:b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0" o:spid="_x0000_s1043" type="#_x0000_t75" alt="http://us.cdn3.123rf.com/168nwm/deryacelik/deryacelik0907/deryacelik090700016/5176453-blank-post-it-note-paper-with-paperclip.jpg" style="position:absolute;margin-left:420.15pt;margin-top:31.05pt;width:102.05pt;height:71.75pt;z-index:-251663360;visibility:visible" wrapcoords="-159 0 -159 21375 21600 21375 21600 0 -159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Yatay Kaydırma 15" o:spid="_x0000_s1044" type="#_x0000_t98" style="position:absolute;margin-left:-9.6pt;margin-top:111.3pt;width:327pt;height:63.7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 style="mso-next-textbox:#Yatay Kaydırma 15">
              <w:txbxContent>
                <w:p w:rsidR="00817508" w:rsidRPr="005F6A55" w:rsidRDefault="00817508" w:rsidP="005F6A5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5F6A55">
                    <w:rPr>
                      <w:rFonts w:ascii="Segoe Print" w:hAnsi="Segoe Print"/>
                      <w:sz w:val="24"/>
                      <w:szCs w:val="24"/>
                    </w:rPr>
                    <w:t>Katı haldeki maddenin sıvı hale geçmesidir.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4" o:spid="_x0000_s1045" type="#_x0000_t98" style="position:absolute;margin-left:-9.6pt;margin-top:36.3pt;width:327pt;height:63.7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 style="mso-next-textbox:#Yatay Kaydırma 14">
              <w:txbxContent>
                <w:p w:rsidR="00817508" w:rsidRPr="005F6A55" w:rsidRDefault="00817508" w:rsidP="005F6A5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5F6A55">
                    <w:rPr>
                      <w:rFonts w:ascii="Segoe Print" w:hAnsi="Segoe Print"/>
                      <w:sz w:val="24"/>
                      <w:szCs w:val="24"/>
                    </w:rPr>
                    <w:t>Maddenin, ısı etkisiyle yapısının değişmesidir.</w:t>
                  </w:r>
                </w:p>
              </w:txbxContent>
            </v:textbox>
          </v:shape>
        </w:pict>
      </w:r>
      <w:r>
        <w:rPr>
          <w:rFonts w:ascii="Segoe Print" w:hAnsi="Segoe Print"/>
          <w:sz w:val="24"/>
          <w:szCs w:val="24"/>
        </w:rPr>
        <w:tab/>
      </w:r>
    </w:p>
    <w:p w:rsidR="00817508" w:rsidRPr="005F6A55" w:rsidRDefault="00817508" w:rsidP="005F6A55">
      <w:pPr>
        <w:rPr>
          <w:rFonts w:ascii="Segoe Print" w:hAnsi="Segoe Print"/>
          <w:sz w:val="24"/>
          <w:szCs w:val="24"/>
        </w:rPr>
      </w:pPr>
    </w:p>
    <w:p w:rsidR="00817508" w:rsidRPr="005F6A55" w:rsidRDefault="00817508" w:rsidP="005F6A55">
      <w:pPr>
        <w:rPr>
          <w:rFonts w:ascii="Segoe Print" w:hAnsi="Segoe Print"/>
          <w:sz w:val="24"/>
          <w:szCs w:val="24"/>
        </w:rPr>
      </w:pPr>
      <w:r>
        <w:rPr>
          <w:noProof/>
          <w:lang w:eastAsia="tr-TR"/>
        </w:rPr>
        <w:pict>
          <v:shape id="Resim 21" o:spid="_x0000_s1046" type="#_x0000_t75" alt="http://us.cdn3.123rf.com/168nwm/deryacelik/deryacelik0907/deryacelik090700016/5176453-blank-post-it-note-paper-with-paperclip.jpg" style="position:absolute;margin-left:424.5pt;margin-top:44.95pt;width:99pt;height:69.6pt;z-index:-251662336;visibility:visible" wrapcoords="-164 0 -164 21368 21600 21368 21600 0 -164 0">
            <v:imagedata r:id="rId8" o:title=""/>
            <w10:wrap type="tight"/>
          </v:shape>
        </w:pict>
      </w:r>
    </w:p>
    <w:p w:rsidR="00817508" w:rsidRPr="005F6A55" w:rsidRDefault="00817508" w:rsidP="005F6A55">
      <w:pPr>
        <w:rPr>
          <w:rFonts w:ascii="Segoe Print" w:hAnsi="Segoe Print"/>
          <w:sz w:val="24"/>
          <w:szCs w:val="24"/>
        </w:rPr>
      </w:pPr>
      <w:r>
        <w:rPr>
          <w:noProof/>
          <w:lang w:eastAsia="tr-TR"/>
        </w:rPr>
        <w:pict>
          <v:shape id="Metin Kutusu 24" o:spid="_x0000_s1047" type="#_x0000_t202" style="position:absolute;margin-left:427.65pt;margin-top:23.4pt;width:92.25pt;height:4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" filled="f" stroked="f">
            <v:textbox style="mso-next-textbox:#Metin Kutusu 24">
              <w:txbxContent>
                <w:p w:rsidR="00817508" w:rsidRPr="005F6A55" w:rsidRDefault="00817508" w:rsidP="005F6A5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b/>
                      <w:sz w:val="32"/>
                      <w:szCs w:val="32"/>
                    </w:rPr>
                  </w:pPr>
                  <w:r w:rsidRPr="005F6A55">
                    <w:rPr>
                      <w:rFonts w:ascii="Segoe Print" w:hAnsi="Segoe Print"/>
                      <w:b/>
                      <w:sz w:val="32"/>
                      <w:szCs w:val="32"/>
                    </w:rPr>
                    <w:t xml:space="preserve">Bozunma </w:t>
                  </w:r>
                </w:p>
              </w:txbxContent>
            </v:textbox>
          </v:shape>
        </w:pict>
      </w:r>
    </w:p>
    <w:p w:rsidR="00817508" w:rsidRPr="005F6A55" w:rsidRDefault="00817508" w:rsidP="005F6A55">
      <w:pPr>
        <w:rPr>
          <w:rFonts w:ascii="Segoe Print" w:hAnsi="Segoe Print"/>
          <w:sz w:val="24"/>
          <w:szCs w:val="24"/>
        </w:rPr>
      </w:pPr>
    </w:p>
    <w:p w:rsidR="00817508" w:rsidRDefault="00817508" w:rsidP="005F6A55">
      <w:pPr>
        <w:rPr>
          <w:rFonts w:ascii="Segoe Print" w:hAnsi="Segoe Print"/>
          <w:sz w:val="24"/>
          <w:szCs w:val="24"/>
        </w:rPr>
      </w:pPr>
      <w:r>
        <w:rPr>
          <w:noProof/>
          <w:lang w:eastAsia="tr-TR"/>
        </w:rPr>
        <w:pict>
          <v:shape id="Metin Kutusu 46" o:spid="_x0000_s1048" type="#_x0000_t202" style="position:absolute;margin-left:198.7pt;margin-top:9.15pt;width:93.75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" filled="f" stroked="f">
            <v:textbox style="mso-next-textbox:#Metin Kutusu 46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2"/>
                      <w:szCs w:val="32"/>
                    </w:rPr>
                  </w:pPr>
                  <w:r w:rsidRPr="00B27B4D">
                    <w:rPr>
                      <w:rFonts w:ascii="Segoe Print" w:hAnsi="Segoe Print"/>
                      <w:sz w:val="32"/>
                      <w:szCs w:val="32"/>
                    </w:rPr>
                    <w:t xml:space="preserve">bozunma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8" o:spid="_x0000_s1049" type="#_x0000_t75" alt="http://us.cdn3.123rf.com/168nwm/deryacelik/deryacelik0907/deryacelik090700016/5176453-blank-post-it-note-paper-with-paperclip.jpg" style="position:absolute;margin-left:295.65pt;margin-top:-6.2pt;width:93pt;height:71.15pt;z-index:-251644928;visibility:visible" wrapcoords="-174 0 -174 21373 21600 21373 21600 0 -174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33" o:spid="_x0000_s1050" type="#_x0000_t75" alt="http://us.cdn3.123rf.com/168nwm/deryacelik/deryacelik0907/deryacelik090700016/5176453-blank-post-it-note-paper-with-paperclip.jpg" style="position:absolute;margin-left:-5.1pt;margin-top:-11pt;width:93pt;height:71.15pt;z-index:-251655168;visibility:visible" wrapcoords="-174 0 -174 21373 21600 21373 21600 0 -174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Metin Kutusu 28" o:spid="_x0000_s1051" type="#_x0000_t202" style="position:absolute;margin-left:351.8pt;margin-top:17.55pt;width:70.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" filled="f" stroked="f">
            <v:textbox style="mso-next-textbox:#Metin Kutusu 28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6"/>
                      <w:szCs w:val="36"/>
                    </w:rPr>
                  </w:pPr>
                  <w:r w:rsidRPr="00B27B4D">
                    <w:rPr>
                      <w:rFonts w:ascii="Segoe Print" w:hAnsi="Segoe Print"/>
                      <w:sz w:val="36"/>
                      <w:szCs w:val="36"/>
                    </w:rPr>
                    <w:t>gaz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52" type="#_x0000_t202" style="position:absolute;margin-left:79.65pt;margin-top:8.1pt;width:70.5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" filled="f" stroked="f">
            <v:textbox style="mso-next-textbox:#Metin Kutusu 29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6"/>
                      <w:szCs w:val="36"/>
                    </w:rPr>
                  </w:pPr>
                  <w:r w:rsidRPr="00B27B4D">
                    <w:rPr>
                      <w:rFonts w:ascii="Segoe Print" w:hAnsi="Segoe Print"/>
                      <w:sz w:val="36"/>
                      <w:szCs w:val="36"/>
                    </w:rPr>
                    <w:t>hacim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53" type="#_x0000_t202" style="position:absolute;margin-left:-95.25pt;margin-top:8.4pt;width:76.5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" filled="f" stroked="f">
            <v:textbox style="mso-next-textbox:#Metin Kutusu 10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6"/>
                      <w:szCs w:val="36"/>
                    </w:rPr>
                  </w:pPr>
                  <w:r w:rsidRPr="00B27B4D">
                    <w:rPr>
                      <w:rFonts w:ascii="Segoe Print" w:hAnsi="Segoe Print"/>
                      <w:color w:val="FF0000"/>
                      <w:sz w:val="36"/>
                      <w:szCs w:val="36"/>
                    </w:rPr>
                    <w:t>berk</w:t>
                  </w:r>
                  <w:r w:rsidRPr="00B27B4D">
                    <w:rPr>
                      <w:rFonts w:ascii="Segoe Print" w:hAnsi="Segoe Print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7" o:spid="_x0000_s1054" type="#_x0000_t75" alt="http://us.cdn3.123rf.com/168nwm/deryacelik/deryacelik0907/deryacelik090700016/5176453-blank-post-it-note-paper-with-paperclip.jpg" style="position:absolute;margin-left:164.4pt;margin-top:-9.4pt;width:93pt;height:71.15pt;z-index:-251645952;visibility:visible" wrapcoords="-174 0 -174 21373 21600 21373 21600 0 -174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49" o:spid="_x0000_s1055" type="#_x0000_t75" alt="http://us.cdn3.123rf.com/168nwm/deryacelik/deryacelik0907/deryacelik090700016/5176453-blank-post-it-note-paper-with-paperclip.jpg" style="position:absolute;margin-left:434.4pt;margin-top:-2pt;width:93pt;height:71.15pt;z-index:-251643904;visibility:visible" wrapcoords="-174 0 -174 21373 21600 21373 21600 0 -174 0">
            <v:imagedata r:id="rId8" o:title=""/>
            <w10:wrap type="tight"/>
          </v:shape>
        </w:pict>
      </w:r>
    </w:p>
    <w:p w:rsidR="00817508" w:rsidRDefault="00817508" w:rsidP="005F6A55">
      <w:pPr>
        <w:tabs>
          <w:tab w:val="left" w:pos="3630"/>
        </w:tabs>
        <w:rPr>
          <w:rFonts w:ascii="Segoe Print" w:hAnsi="Segoe Print"/>
          <w:sz w:val="24"/>
          <w:szCs w:val="24"/>
        </w:rPr>
      </w:pPr>
      <w:r>
        <w:rPr>
          <w:noProof/>
          <w:lang w:eastAsia="tr-TR"/>
        </w:rPr>
        <w:pict>
          <v:shape id="Resim 50" o:spid="_x0000_s1056" type="#_x0000_t75" alt="http://us.cdn3.123rf.com/168nwm/deryacelik/deryacelik0907/deryacelik090700016/5176453-blank-post-it-note-paper-with-paperclip.jpg" style="position:absolute;margin-left:24.9pt;margin-top:38.75pt;width:93pt;height:71.15pt;z-index:-251642880;visibility:visible" wrapcoords="-174 0 -174 21373 21600 21373 21600 0 -174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52" o:spid="_x0000_s1057" type="#_x0000_t75" alt="http://us.cdn3.123rf.com/168nwm/deryacelik/deryacelik0907/deryacelik090700016/5176453-blank-post-it-note-paper-with-paperclip.jpg" style="position:absolute;margin-left:-106.5pt;margin-top:38.65pt;width:93pt;height:71.15pt;z-index:-251640832;visibility:visible" wrapcoords="-174 0 -174 21373 21600 21373 21600 0 -174 0">
            <v:imagedata r:id="rId8" o:title=""/>
            <w10:wrap type="tight"/>
          </v:shape>
        </w:pict>
      </w:r>
      <w:r>
        <w:rPr>
          <w:rFonts w:ascii="Segoe Print" w:hAnsi="Segoe Print"/>
          <w:sz w:val="24"/>
          <w:szCs w:val="24"/>
        </w:rPr>
        <w:tab/>
      </w:r>
    </w:p>
    <w:p w:rsidR="00817508" w:rsidRDefault="00817508" w:rsidP="005F6A55">
      <w:pPr>
        <w:tabs>
          <w:tab w:val="left" w:pos="3630"/>
        </w:tabs>
        <w:rPr>
          <w:rFonts w:ascii="Segoe Print" w:hAnsi="Segoe Print"/>
          <w:sz w:val="24"/>
          <w:szCs w:val="24"/>
        </w:rPr>
      </w:pPr>
      <w:r>
        <w:rPr>
          <w:noProof/>
          <w:lang w:eastAsia="tr-TR"/>
        </w:rPr>
        <w:pict>
          <v:shape id="Metin Kutusu 31" o:spid="_x0000_s1058" type="#_x0000_t202" style="position:absolute;margin-left:172.5pt;margin-top:26.4pt;width:70.5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" filled="f" stroked="f">
            <v:textbox style="mso-next-textbox:#Metin Kutusu 31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6"/>
                      <w:szCs w:val="36"/>
                    </w:rPr>
                  </w:pPr>
                  <w:r w:rsidRPr="00B27B4D">
                    <w:rPr>
                      <w:rFonts w:ascii="Segoe Print" w:hAnsi="Segoe Print"/>
                      <w:sz w:val="36"/>
                      <w:szCs w:val="36"/>
                    </w:rPr>
                    <w:t xml:space="preserve">şekli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1" o:spid="_x0000_s1059" type="#_x0000_t75" alt="http://us.cdn3.123rf.com/168nwm/deryacelik/deryacelik0907/deryacelik090700016/5176453-blank-post-it-note-paper-with-paperclip.jpg" style="position:absolute;margin-left:160.65pt;margin-top:12pt;width:93pt;height:71.15pt;z-index:-251641856;visibility:visible" wrapcoords="-174 0 -174 21373 21600 21373 21600 0 -174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Metin Kutusu 16" o:spid="_x0000_s1060" type="#_x0000_t202" style="position:absolute;margin-left:36pt;margin-top:16.2pt;width:81pt;height: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" filled="f" stroked="f">
            <v:textbox style="mso-next-textbox:#Metin Kutusu 16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6"/>
                      <w:szCs w:val="36"/>
                    </w:rPr>
                  </w:pPr>
                  <w:r w:rsidRPr="00B27B4D">
                    <w:rPr>
                      <w:rFonts w:ascii="Segoe Print" w:hAnsi="Segoe Print"/>
                      <w:sz w:val="36"/>
                      <w:szCs w:val="36"/>
                    </w:rPr>
                    <w:t xml:space="preserve">yapay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1" type="#_x0000_t202" style="position:absolute;margin-left:-100.55pt;margin-top:19.65pt;width:87.75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" filled="f" stroked="f">
            <v:textbox style="mso-next-textbox:#Metin Kutusu 30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6"/>
                      <w:szCs w:val="36"/>
                    </w:rPr>
                  </w:pPr>
                  <w:r w:rsidRPr="00B27B4D">
                    <w:rPr>
                      <w:rFonts w:ascii="Segoe Print" w:hAnsi="Segoe Print"/>
                      <w:sz w:val="36"/>
                      <w:szCs w:val="36"/>
                    </w:rPr>
                    <w:t>saydam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62" type="#_x0000_t202" style="position:absolute;margin-left:315.7pt;margin-top:25.95pt;width:93.75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" filled="f" stroked="f">
            <v:textbox style="mso-next-textbox:#Metin Kutusu 19">
              <w:txbxContent>
                <w:p w:rsidR="00817508" w:rsidRPr="00B27B4D" w:rsidRDefault="00817508" w:rsidP="004C4915">
                  <w:pPr>
                    <w:tabs>
                      <w:tab w:val="left" w:pos="3630"/>
                    </w:tabs>
                    <w:jc w:val="center"/>
                    <w:rPr>
                      <w:rFonts w:ascii="Segoe Print" w:hAnsi="Segoe Print"/>
                      <w:sz w:val="34"/>
                      <w:szCs w:val="34"/>
                    </w:rPr>
                  </w:pPr>
                  <w:r w:rsidRPr="00B27B4D">
                    <w:rPr>
                      <w:rFonts w:ascii="Segoe Print" w:hAnsi="Segoe Print"/>
                      <w:sz w:val="34"/>
                      <w:szCs w:val="34"/>
                    </w:rPr>
                    <w:t xml:space="preserve">işlenmiş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3" o:spid="_x0000_s1063" type="#_x0000_t75" alt="http://us.cdn3.123rf.com/168nwm/deryacelik/deryacelik0907/deryacelik090700016/5176453-blank-post-it-note-paper-with-paperclip.jpg" style="position:absolute;margin-left:318pt;margin-top:9.55pt;width:93pt;height:71.15pt;z-index:-251639808;visibility:visible" wrapcoords="-174 0 -174 21373 21600 21373 21600 0 -174 0">
            <v:imagedata r:id="rId8" o:title=""/>
            <w10:wrap type="tight"/>
          </v:shape>
        </w:pict>
      </w:r>
    </w:p>
    <w:p w:rsidR="00817508" w:rsidRDefault="00817508" w:rsidP="005F6A55">
      <w:pPr>
        <w:tabs>
          <w:tab w:val="left" w:pos="3630"/>
        </w:tabs>
        <w:rPr>
          <w:rFonts w:ascii="Segoe Print" w:hAnsi="Segoe Print"/>
          <w:sz w:val="24"/>
          <w:szCs w:val="24"/>
        </w:rPr>
      </w:pPr>
    </w:p>
    <w:p w:rsidR="00817508" w:rsidRDefault="00817508" w:rsidP="00B27B4D">
      <w:pPr>
        <w:tabs>
          <w:tab w:val="left" w:pos="3630"/>
        </w:tabs>
        <w:rPr>
          <w:rFonts w:ascii="Segoe Print" w:hAnsi="Segoe Print"/>
          <w:sz w:val="24"/>
          <w:szCs w:val="24"/>
        </w:rPr>
      </w:pPr>
    </w:p>
    <w:p w:rsidR="00817508" w:rsidRPr="002046A5" w:rsidRDefault="00817508" w:rsidP="00B27B4D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 </w:t>
      </w:r>
      <w:r w:rsidRPr="002046A5">
        <w:rPr>
          <w:rFonts w:ascii="ALFABET98" w:hAnsi="ALFABET98"/>
          <w:sz w:val="24"/>
          <w:szCs w:val="24"/>
        </w:rPr>
        <w:t xml:space="preserve">Maddeler doğada kat, sıvı ve </w:t>
      </w:r>
      <w:r w:rsidRPr="002046A5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</w:t>
      </w:r>
      <w:r w:rsidRPr="002046A5">
        <w:rPr>
          <w:rFonts w:ascii="ALFABET98" w:hAnsi="ALFABET98"/>
          <w:sz w:val="24"/>
          <w:szCs w:val="24"/>
        </w:rPr>
        <w:t xml:space="preserve"> halinde bulunurlar.</w:t>
      </w:r>
    </w:p>
    <w:p w:rsidR="00817508" w:rsidRPr="002046A5" w:rsidRDefault="00817508" w:rsidP="00B27B4D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 w:rsidRPr="002046A5">
        <w:rPr>
          <w:rFonts w:ascii="ALFABET98" w:hAnsi="ALFABET98"/>
          <w:sz w:val="24"/>
          <w:szCs w:val="24"/>
        </w:rPr>
        <w:t xml:space="preserve">Doğal bir madde işlemden geçirilerek kullanıma uygun hale getirilirse </w:t>
      </w:r>
      <w:r w:rsidRPr="002046A5">
        <w:rPr>
          <w:rFonts w:ascii="Times New Roman" w:hAnsi="Times New Roman"/>
          <w:sz w:val="24"/>
          <w:szCs w:val="24"/>
        </w:rPr>
        <w:t>…………………...</w:t>
      </w:r>
      <w:r>
        <w:rPr>
          <w:rFonts w:ascii="Times New Roman" w:hAnsi="Times New Roman"/>
          <w:sz w:val="24"/>
          <w:szCs w:val="24"/>
        </w:rPr>
        <w:t>..................</w:t>
      </w:r>
      <w:r w:rsidRPr="002046A5">
        <w:rPr>
          <w:rFonts w:ascii="Times New Roman" w:hAnsi="Times New Roman"/>
          <w:sz w:val="24"/>
          <w:szCs w:val="24"/>
        </w:rPr>
        <w:t xml:space="preserve"> </w:t>
      </w:r>
      <w:r w:rsidRPr="002046A5">
        <w:rPr>
          <w:rFonts w:ascii="ALFABET98" w:hAnsi="ALFABET98"/>
          <w:sz w:val="24"/>
          <w:szCs w:val="24"/>
        </w:rPr>
        <w:t>madde olur.</w:t>
      </w:r>
    </w:p>
    <w:p w:rsidR="00817508" w:rsidRPr="002046A5" w:rsidRDefault="00817508" w:rsidP="00B27B4D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 w:rsidRPr="002046A5">
        <w:rPr>
          <w:rFonts w:ascii="ALFABET98" w:hAnsi="ALFABET98"/>
          <w:sz w:val="24"/>
          <w:szCs w:val="24"/>
        </w:rPr>
        <w:t xml:space="preserve">İnsanların </w:t>
      </w:r>
      <w:r>
        <w:rPr>
          <w:rFonts w:ascii="ALFABET98" w:hAnsi="ALFABET98"/>
          <w:sz w:val="24"/>
          <w:szCs w:val="24"/>
        </w:rPr>
        <w:t xml:space="preserve">doğadaki maddelere benzeterek ürettikleri maddelere </w:t>
      </w:r>
      <w:r>
        <w:rPr>
          <w:rFonts w:ascii="Times New Roman" w:hAnsi="Times New Roman"/>
          <w:sz w:val="24"/>
          <w:szCs w:val="24"/>
        </w:rPr>
        <w:t xml:space="preserve">………………… </w:t>
      </w:r>
      <w:r w:rsidRPr="002046A5">
        <w:rPr>
          <w:rFonts w:ascii="ALFABET98" w:hAnsi="ALFABET98"/>
          <w:sz w:val="24"/>
          <w:szCs w:val="24"/>
        </w:rPr>
        <w:t>maddeler denir.</w:t>
      </w:r>
    </w:p>
    <w:p w:rsidR="00817508" w:rsidRDefault="00817508" w:rsidP="00B27B4D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Maddelerin boşlukta kapladıkları yere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 xml:space="preserve"> denir.</w:t>
      </w:r>
    </w:p>
    <w:p w:rsidR="00817508" w:rsidRDefault="00817508" w:rsidP="00B27B4D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Işığı geçiren maddelere </w:t>
      </w: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ALFABET98" w:hAnsi="ALFABET98"/>
          <w:sz w:val="24"/>
          <w:szCs w:val="24"/>
        </w:rPr>
        <w:t xml:space="preserve"> madde denir.</w:t>
      </w:r>
    </w:p>
    <w:p w:rsidR="00817508" w:rsidRDefault="00817508" w:rsidP="00B27B4D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Eğilip bükülmeyen, eski şekline dönmeyen maddelere </w:t>
      </w:r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 xml:space="preserve"> madde denir.</w:t>
      </w:r>
    </w:p>
    <w:p w:rsidR="00817508" w:rsidRDefault="00817508" w:rsidP="00B27B4D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Sıvı maddeler bulundukları kabın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 xml:space="preserve"> alırlar.</w:t>
      </w:r>
    </w:p>
    <w:p w:rsidR="00817508" w:rsidRPr="00845A45" w:rsidRDefault="00817508" w:rsidP="00845A45">
      <w:pPr>
        <w:pStyle w:val="ListParagraph"/>
        <w:numPr>
          <w:ilvl w:val="0"/>
          <w:numId w:val="2"/>
        </w:numPr>
        <w:tabs>
          <w:tab w:val="left" w:pos="3630"/>
        </w:tabs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Kağıdın yanması </w:t>
      </w:r>
      <w:r>
        <w:rPr>
          <w:rFonts w:ascii="Times New Roman" w:hAnsi="Times New Roman"/>
          <w:sz w:val="24"/>
          <w:szCs w:val="24"/>
        </w:rPr>
        <w:t>……………………………</w:t>
      </w:r>
      <w:r>
        <w:rPr>
          <w:rFonts w:ascii="ALFABET98" w:hAnsi="ALFABET98"/>
          <w:sz w:val="24"/>
          <w:szCs w:val="24"/>
        </w:rPr>
        <w:t xml:space="preserve"> olayına örnek verilebilir.</w:t>
      </w:r>
    </w:p>
    <w:p w:rsidR="00817508" w:rsidRDefault="00817508" w:rsidP="005C5635">
      <w:pPr>
        <w:tabs>
          <w:tab w:val="left" w:pos="3630"/>
        </w:tabs>
        <w:spacing w:line="240" w:lineRule="auto"/>
        <w:rPr>
          <w:rFonts w:ascii="Monotype Corsiva" w:hAnsi="Monotype Corsiva"/>
          <w:b/>
          <w:color w:val="00B0F0"/>
          <w:sz w:val="32"/>
          <w:szCs w:val="32"/>
        </w:rPr>
        <w:sectPr w:rsidR="00817508" w:rsidSect="00C7720F">
          <w:pgSz w:w="11906" w:h="16838"/>
          <w:pgMar w:top="567" w:right="567" w:bottom="284" w:left="567" w:header="708" w:footer="708" w:gutter="0"/>
          <w:cols w:space="708"/>
          <w:docGrid w:linePitch="360"/>
        </w:sectPr>
      </w:pPr>
      <w:r w:rsidRPr="007F718D">
        <w:rPr>
          <w:rFonts w:ascii="Monotype Corsiva" w:hAnsi="Monotype Corsiva"/>
          <w:b/>
          <w:color w:val="00B0F0"/>
          <w:sz w:val="32"/>
          <w:szCs w:val="32"/>
        </w:rPr>
        <w:t>Aşağıdaki kütle haci</w:t>
      </w:r>
      <w:r>
        <w:rPr>
          <w:rFonts w:ascii="Monotype Corsiva" w:hAnsi="Monotype Corsiva"/>
          <w:b/>
          <w:color w:val="00B0F0"/>
          <w:sz w:val="32"/>
          <w:szCs w:val="32"/>
        </w:rPr>
        <w:t>m problemlerini çözünüz</w:t>
      </w:r>
    </w:p>
    <w:p w:rsidR="00817508" w:rsidRPr="00845A45" w:rsidRDefault="00817508" w:rsidP="00845A45">
      <w:pPr>
        <w:pStyle w:val="ListParagraph"/>
        <w:numPr>
          <w:ilvl w:val="0"/>
          <w:numId w:val="4"/>
        </w:numPr>
        <w:tabs>
          <w:tab w:val="left" w:pos="3630"/>
        </w:tabs>
        <w:spacing w:line="240" w:lineRule="auto"/>
        <w:rPr>
          <w:rFonts w:ascii="ALFABET98" w:hAnsi="ALFABET98"/>
          <w:sz w:val="24"/>
          <w:szCs w:val="24"/>
        </w:rPr>
      </w:pPr>
      <w:r w:rsidRPr="00845A45">
        <w:rPr>
          <w:rFonts w:ascii="ALFABET98" w:hAnsi="ALFABET98"/>
          <w:sz w:val="24"/>
          <w:szCs w:val="24"/>
        </w:rPr>
        <w:t xml:space="preserve">Şeyda Hanım, </w:t>
      </w:r>
      <w:smartTag w:uri="urn:schemas-microsoft-com:office:smarttags" w:element="metricconverter">
        <w:smartTagPr>
          <w:attr w:name="ProductID" w:val="465 g"/>
        </w:smartTagPr>
        <w:r w:rsidRPr="00845A45">
          <w:rPr>
            <w:rFonts w:ascii="ALFABET98" w:hAnsi="ALFABET98"/>
            <w:sz w:val="24"/>
            <w:szCs w:val="24"/>
          </w:rPr>
          <w:t>465 g</w:t>
        </w:r>
      </w:smartTag>
      <w:r w:rsidRPr="00845A45">
        <w:rPr>
          <w:rFonts w:ascii="ALFABET98" w:hAnsi="ALFABET98"/>
          <w:sz w:val="24"/>
          <w:szCs w:val="24"/>
        </w:rPr>
        <w:t xml:space="preserve"> zeytinyağını şişeye katarak satıyor. Brüt kütle </w:t>
      </w:r>
      <w:smartTag w:uri="urn:schemas-microsoft-com:office:smarttags" w:element="metricconverter">
        <w:smartTagPr>
          <w:attr w:name="ProductID" w:val="985 g"/>
        </w:smartTagPr>
        <w:r w:rsidRPr="00845A45">
          <w:rPr>
            <w:rFonts w:ascii="ALFABET98" w:hAnsi="ALFABET98"/>
            <w:sz w:val="24"/>
            <w:szCs w:val="24"/>
          </w:rPr>
          <w:t>985 g</w:t>
        </w:r>
      </w:smartTag>
      <w:r w:rsidRPr="00845A45">
        <w:rPr>
          <w:rFonts w:ascii="ALFABET98" w:hAnsi="ALFABET98"/>
          <w:sz w:val="24"/>
          <w:szCs w:val="24"/>
        </w:rPr>
        <w:t xml:space="preserve"> olduğuna göre şişenin darası kaç gramdır?</w:t>
      </w:r>
    </w:p>
    <w:tbl>
      <w:tblPr>
        <w:tblW w:w="45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817508" w:rsidRPr="006872DD" w:rsidTr="00C60596">
        <w:trPr>
          <w:trHeight w:val="129"/>
          <w:jc w:val="center"/>
        </w:trPr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7F718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817508" w:rsidRDefault="00817508" w:rsidP="005C5635">
      <w:pPr>
        <w:pStyle w:val="ListParagraph"/>
        <w:numPr>
          <w:ilvl w:val="0"/>
          <w:numId w:val="4"/>
        </w:numPr>
        <w:tabs>
          <w:tab w:val="left" w:pos="3630"/>
        </w:tabs>
        <w:spacing w:line="240" w:lineRule="auto"/>
        <w:jc w:val="both"/>
        <w:rPr>
          <w:rFonts w:ascii="ALFABET98" w:hAnsi="ALFABET98"/>
          <w:sz w:val="24"/>
          <w:szCs w:val="24"/>
        </w:rPr>
      </w:pPr>
      <w:smartTag w:uri="urn:schemas-microsoft-com:office:smarttags" w:element="metricconverter">
        <w:smartTagPr>
          <w:attr w:name="ProductID" w:val="5 kg"/>
        </w:smartTagPr>
        <w:r w:rsidRPr="005C5635">
          <w:rPr>
            <w:rFonts w:ascii="ALFABET98" w:hAnsi="ALFABET98"/>
            <w:sz w:val="24"/>
            <w:szCs w:val="24"/>
          </w:rPr>
          <w:t>2 kg</w:t>
        </w:r>
      </w:smartTag>
      <w:r w:rsidRPr="005C5635">
        <w:rPr>
          <w:rFonts w:ascii="ALFABET98" w:hAnsi="ALFABET98"/>
          <w:sz w:val="24"/>
          <w:szCs w:val="24"/>
        </w:rPr>
        <w:t xml:space="preserve"> elma ile </w:t>
      </w:r>
      <w:smartTag w:uri="urn:schemas-microsoft-com:office:smarttags" w:element="metricconverter">
        <w:smartTagPr>
          <w:attr w:name="ProductID" w:val="5 kg"/>
        </w:smartTagPr>
        <w:r w:rsidRPr="005C5635">
          <w:rPr>
            <w:rFonts w:ascii="ALFABET98" w:hAnsi="ALFABET98"/>
            <w:sz w:val="24"/>
            <w:szCs w:val="24"/>
          </w:rPr>
          <w:t>5 kg</w:t>
        </w:r>
      </w:smartTag>
      <w:r w:rsidRPr="005C5635">
        <w:rPr>
          <w:rFonts w:ascii="ALFABET98" w:hAnsi="ALFABET98"/>
          <w:sz w:val="24"/>
          <w:szCs w:val="24"/>
        </w:rPr>
        <w:t xml:space="preserve"> elma toplam kaç gramdır</w:t>
      </w:r>
      <w:r>
        <w:rPr>
          <w:rFonts w:ascii="ALFABET98" w:hAnsi="ALFABET98"/>
          <w:sz w:val="24"/>
          <w:szCs w:val="24"/>
        </w:rPr>
        <w:t>?</w:t>
      </w:r>
    </w:p>
    <w:tbl>
      <w:tblPr>
        <w:tblW w:w="45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817508" w:rsidRPr="006872DD" w:rsidTr="00C60596">
        <w:trPr>
          <w:trHeight w:val="129"/>
          <w:jc w:val="center"/>
        </w:trPr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5C5635" w:rsidRDefault="00817508" w:rsidP="005C563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817508" w:rsidRPr="005C5635" w:rsidRDefault="00817508" w:rsidP="005C5635">
      <w:pPr>
        <w:pStyle w:val="ListParagraph"/>
        <w:numPr>
          <w:ilvl w:val="0"/>
          <w:numId w:val="4"/>
        </w:numPr>
        <w:tabs>
          <w:tab w:val="left" w:pos="3630"/>
        </w:tabs>
        <w:spacing w:line="240" w:lineRule="auto"/>
        <w:jc w:val="both"/>
        <w:rPr>
          <w:rFonts w:ascii="ALFABET98" w:hAnsi="ALFABET98"/>
          <w:sz w:val="24"/>
          <w:szCs w:val="24"/>
        </w:rPr>
      </w:pPr>
      <w:r w:rsidRPr="005C5635">
        <w:rPr>
          <w:rFonts w:ascii="ALFABET98" w:hAnsi="ALFABET98"/>
          <w:sz w:val="24"/>
          <w:szCs w:val="24"/>
        </w:rPr>
        <w:t>Bir dereceli kapta 560 mililitre su vardır. Bir demir parçası suya atılınca suyun seviyesi 790 mililitreyi gösteriyor. Demir parçasının hacmi kaç mililitredir?</w:t>
      </w:r>
    </w:p>
    <w:tbl>
      <w:tblPr>
        <w:tblW w:w="45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817508" w:rsidRPr="006872DD" w:rsidTr="00C60596">
        <w:trPr>
          <w:trHeight w:val="129"/>
          <w:jc w:val="center"/>
        </w:trPr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C60596">
        <w:trPr>
          <w:trHeight w:val="255"/>
          <w:jc w:val="center"/>
        </w:trPr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817508" w:rsidRPr="007F718D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7F718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817508" w:rsidRDefault="00817508" w:rsidP="005C5635">
      <w:pPr>
        <w:tabs>
          <w:tab w:val="left" w:pos="3630"/>
        </w:tabs>
        <w:spacing w:line="360" w:lineRule="auto"/>
        <w:rPr>
          <w:rFonts w:ascii="ALFABET98" w:hAnsi="ALFABET98"/>
          <w:sz w:val="12"/>
          <w:szCs w:val="12"/>
        </w:rPr>
      </w:pPr>
    </w:p>
    <w:p w:rsidR="00817508" w:rsidRDefault="00817508" w:rsidP="005C5635">
      <w:pPr>
        <w:pStyle w:val="ListParagraph"/>
        <w:numPr>
          <w:ilvl w:val="0"/>
          <w:numId w:val="4"/>
        </w:numPr>
        <w:tabs>
          <w:tab w:val="left" w:pos="3630"/>
        </w:tabs>
        <w:spacing w:line="240" w:lineRule="auto"/>
        <w:rPr>
          <w:rFonts w:ascii="ALFABET98" w:hAnsi="ALFABET98"/>
          <w:sz w:val="24"/>
          <w:szCs w:val="24"/>
        </w:rPr>
      </w:pPr>
    </w:p>
    <w:p w:rsidR="00817508" w:rsidRDefault="00817508" w:rsidP="005C5635">
      <w:pPr>
        <w:pStyle w:val="ListParagraph"/>
        <w:numPr>
          <w:ilvl w:val="0"/>
          <w:numId w:val="4"/>
        </w:numPr>
        <w:tabs>
          <w:tab w:val="left" w:pos="3630"/>
        </w:tabs>
        <w:spacing w:line="240" w:lineRule="auto"/>
        <w:rPr>
          <w:rFonts w:ascii="ALFABET98" w:hAnsi="ALFABET98"/>
          <w:sz w:val="24"/>
          <w:szCs w:val="24"/>
        </w:rPr>
      </w:pPr>
    </w:p>
    <w:p w:rsidR="00817508" w:rsidRPr="005C5635" w:rsidRDefault="00817508" w:rsidP="005C5635">
      <w:pPr>
        <w:pStyle w:val="ListParagraph"/>
        <w:numPr>
          <w:ilvl w:val="0"/>
          <w:numId w:val="4"/>
        </w:numPr>
        <w:tabs>
          <w:tab w:val="left" w:pos="3630"/>
        </w:tabs>
        <w:spacing w:line="240" w:lineRule="auto"/>
        <w:rPr>
          <w:rFonts w:ascii="ALFABET98" w:hAnsi="ALFABET98"/>
          <w:sz w:val="24"/>
          <w:szCs w:val="24"/>
        </w:rPr>
      </w:pPr>
      <w:r w:rsidRPr="005C5635">
        <w:rPr>
          <w:rFonts w:ascii="ALFABET98" w:hAnsi="ALFABET98"/>
          <w:sz w:val="24"/>
          <w:szCs w:val="24"/>
        </w:rPr>
        <w:t>Ali, içinde 54 ml su bulunan dereceli silindire bir taş atıyor. Su 65ml’e çıkıyor.</w:t>
      </w:r>
      <w:r>
        <w:rPr>
          <w:rFonts w:ascii="ALFABET98" w:hAnsi="ALFABET98"/>
          <w:sz w:val="24"/>
          <w:szCs w:val="24"/>
        </w:rPr>
        <w:t xml:space="preserve"> </w:t>
      </w:r>
      <w:r w:rsidRPr="005C5635">
        <w:rPr>
          <w:rFonts w:ascii="ALFABET98" w:hAnsi="ALFABET98"/>
          <w:sz w:val="24"/>
          <w:szCs w:val="24"/>
        </w:rPr>
        <w:t>Buna göre, taşın hacmi ne kaç ml’dir?</w:t>
      </w:r>
    </w:p>
    <w:tbl>
      <w:tblPr>
        <w:tblW w:w="4515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817508" w:rsidRPr="006872DD" w:rsidTr="005C5635">
        <w:trPr>
          <w:trHeight w:val="121"/>
          <w:jc w:val="center"/>
        </w:trPr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5C5635">
        <w:trPr>
          <w:trHeight w:val="239"/>
          <w:jc w:val="center"/>
        </w:trPr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5C5635">
        <w:trPr>
          <w:trHeight w:val="239"/>
          <w:jc w:val="center"/>
        </w:trPr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5C5635">
        <w:trPr>
          <w:trHeight w:val="239"/>
          <w:jc w:val="center"/>
        </w:trPr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817508" w:rsidRPr="006872DD" w:rsidTr="005C5635">
        <w:trPr>
          <w:trHeight w:val="239"/>
          <w:jc w:val="center"/>
        </w:trPr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1" w:type="dxa"/>
            <w:noWrap/>
            <w:vAlign w:val="bottom"/>
          </w:tcPr>
          <w:p w:rsidR="00817508" w:rsidRPr="005C5635" w:rsidRDefault="00817508" w:rsidP="00C605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5C563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817508" w:rsidRPr="00B27B4D" w:rsidRDefault="00817508" w:rsidP="00B27B4D">
      <w:pPr>
        <w:tabs>
          <w:tab w:val="left" w:pos="3630"/>
        </w:tabs>
        <w:rPr>
          <w:rFonts w:ascii="Segoe Print" w:hAnsi="Segoe Print"/>
          <w:sz w:val="24"/>
          <w:szCs w:val="24"/>
        </w:rPr>
      </w:pPr>
    </w:p>
    <w:sectPr w:rsidR="00817508" w:rsidRPr="00B27B4D" w:rsidSect="005C5635">
      <w:type w:val="continuous"/>
      <w:pgSz w:w="11906" w:h="16838"/>
      <w:pgMar w:top="567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1D4536F"/>
    <w:multiLevelType w:val="hybridMultilevel"/>
    <w:tmpl w:val="63286146"/>
    <w:lvl w:ilvl="0" w:tplc="3BA44B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34371"/>
    <w:multiLevelType w:val="hybridMultilevel"/>
    <w:tmpl w:val="09AC5DF6"/>
    <w:lvl w:ilvl="0" w:tplc="3BA44B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B1F5B"/>
    <w:multiLevelType w:val="hybridMultilevel"/>
    <w:tmpl w:val="4D18EB34"/>
    <w:lvl w:ilvl="0" w:tplc="DDE4F7A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EE6EF0"/>
    <w:multiLevelType w:val="hybridMultilevel"/>
    <w:tmpl w:val="58DC57AE"/>
    <w:lvl w:ilvl="0" w:tplc="2D44FCD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20F"/>
    <w:rsid w:val="0002508C"/>
    <w:rsid w:val="00086B7F"/>
    <w:rsid w:val="002046A5"/>
    <w:rsid w:val="004878D0"/>
    <w:rsid w:val="004C4915"/>
    <w:rsid w:val="00592C8C"/>
    <w:rsid w:val="005C5635"/>
    <w:rsid w:val="005F6A55"/>
    <w:rsid w:val="006872DD"/>
    <w:rsid w:val="0076521F"/>
    <w:rsid w:val="007C6A3A"/>
    <w:rsid w:val="007F718D"/>
    <w:rsid w:val="00817508"/>
    <w:rsid w:val="00845A45"/>
    <w:rsid w:val="00982584"/>
    <w:rsid w:val="00B27B4D"/>
    <w:rsid w:val="00C60596"/>
    <w:rsid w:val="00C7720F"/>
    <w:rsid w:val="00C8033A"/>
    <w:rsid w:val="00CE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E53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E5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53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C49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3</Pages>
  <Words>344</Words>
  <Characters>1964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Ömür</dc:creator>
  <cp:keywords>www.sorubak.com</cp:keywords>
  <dc:description/>
  <cp:lastModifiedBy>edanur</cp:lastModifiedBy>
  <cp:revision>6</cp:revision>
  <dcterms:created xsi:type="dcterms:W3CDTF">2014-12-08T06:26:00Z</dcterms:created>
  <dcterms:modified xsi:type="dcterms:W3CDTF">2014-12-11T16:37:00Z</dcterms:modified>
</cp:coreProperties>
</file>