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57" w:rsidRPr="00A05BCC" w:rsidRDefault="00C76D57" w:rsidP="00A05BCC">
      <w:pPr>
        <w:spacing w:after="120" w:line="240" w:lineRule="auto"/>
        <w:rPr>
          <w:rFonts w:eastAsia="VagRoundedBold" w:cs="Calibri"/>
          <w:bCs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jc w:val="center"/>
        <w:rPr>
          <w:rFonts w:eastAsia="VagRoundedBold" w:cs="Calibri"/>
          <w:bCs/>
          <w:sz w:val="24"/>
          <w:szCs w:val="24"/>
        </w:rPr>
      </w:pPr>
      <w:r w:rsidRPr="00A05BCC">
        <w:rPr>
          <w:rFonts w:eastAsia="VagRoundedBold" w:cs="Calibri"/>
          <w:bCs/>
          <w:sz w:val="24"/>
          <w:szCs w:val="24"/>
        </w:rPr>
        <w:t>FEN BİLİMLERİ TEST SORULARI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bCs/>
          <w:sz w:val="24"/>
          <w:szCs w:val="24"/>
        </w:rPr>
      </w:pPr>
      <w:r w:rsidRPr="00A05BCC">
        <w:rPr>
          <w:rFonts w:eastAsia="VagRoundedBold" w:cs="Calibri"/>
          <w:bCs/>
          <w:sz w:val="24"/>
          <w:szCs w:val="24"/>
        </w:rPr>
        <w:t>1-Aşağıdaki karşılaştırmalardan hangisi yanlıştır?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a. </w:t>
      </w:r>
      <w:r w:rsidRPr="00A05BCC">
        <w:rPr>
          <w:rFonts w:eastAsia="VagRoundedThin" w:cs="Calibri"/>
          <w:sz w:val="24"/>
          <w:szCs w:val="24"/>
        </w:rPr>
        <w:t>Çelik, tahtadan daha parlaktır.</w:t>
      </w:r>
      <w:r w:rsidRPr="00A05BCC">
        <w:rPr>
          <w:rFonts w:eastAsia="VagRoundedThin"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Thin" w:cs="Calibri"/>
          <w:sz w:val="24"/>
          <w:szCs w:val="24"/>
        </w:rPr>
        <w:t>b.Tebeşir, demirden daha yumuşaktır.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c. </w:t>
      </w:r>
      <w:r w:rsidRPr="00A05BCC">
        <w:rPr>
          <w:rFonts w:eastAsia="VagRoundedThin" w:cs="Calibri"/>
          <w:sz w:val="24"/>
          <w:szCs w:val="24"/>
        </w:rPr>
        <w:t xml:space="preserve">Cam, bakırdan daha sağlamdır.                            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Thin" w:cs="Calibri"/>
          <w:sz w:val="24"/>
          <w:szCs w:val="24"/>
        </w:rPr>
        <w:t>2     -I. Parlak,      II. Esnek,        III. Kırılgan,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Thin" w:cs="Calibri"/>
          <w:sz w:val="24"/>
          <w:szCs w:val="24"/>
        </w:rPr>
        <w:t xml:space="preserve">        IV. Pürüzlü,    V. Islanmaz</w:t>
      </w:r>
    </w:p>
    <w:p w:rsidR="00C76D57" w:rsidRPr="00A05BCC" w:rsidRDefault="00C76D57" w:rsidP="00A05BCC">
      <w:pPr>
        <w:spacing w:after="120" w:line="240" w:lineRule="auto"/>
        <w:rPr>
          <w:rFonts w:eastAsia="VagRoundedBold" w:cs="Calibri"/>
          <w:bCs/>
          <w:sz w:val="24"/>
          <w:szCs w:val="24"/>
        </w:rPr>
      </w:pPr>
      <w:r w:rsidRPr="00A05BCC">
        <w:rPr>
          <w:rFonts w:eastAsia="VagRoundedBold" w:cs="Calibri"/>
          <w:bCs/>
          <w:sz w:val="24"/>
          <w:szCs w:val="24"/>
        </w:rPr>
        <w:t>Yukarıdakilerden hangisi ya da hangileri bir aynanın özelliklerindendir?</w:t>
      </w:r>
    </w:p>
    <w:p w:rsidR="00C76D57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a. </w:t>
      </w:r>
      <w:r w:rsidRPr="00A05BCC">
        <w:rPr>
          <w:rFonts w:eastAsia="VagRoundedThin" w:cs="Calibri"/>
          <w:sz w:val="24"/>
          <w:szCs w:val="24"/>
        </w:rPr>
        <w:t xml:space="preserve">Yalnız I 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Bold" w:cs="Calibri"/>
          <w:sz w:val="24"/>
          <w:szCs w:val="24"/>
        </w:rPr>
        <w:t xml:space="preserve">b. </w:t>
      </w:r>
      <w:r w:rsidRPr="00A05BCC">
        <w:rPr>
          <w:rFonts w:eastAsia="VagRoundedThin" w:cs="Calibri"/>
          <w:sz w:val="24"/>
          <w:szCs w:val="24"/>
        </w:rPr>
        <w:t>I, III, V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Bold" w:cs="Calibri"/>
          <w:sz w:val="24"/>
          <w:szCs w:val="24"/>
        </w:rPr>
        <w:t>c.</w:t>
      </w:r>
      <w:r w:rsidRPr="00A05BCC">
        <w:rPr>
          <w:rFonts w:eastAsia="VagRoundedThin" w:cs="Calibri"/>
          <w:sz w:val="24"/>
          <w:szCs w:val="24"/>
        </w:rPr>
        <w:t xml:space="preserve"> III, V 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bCs/>
          <w:sz w:val="24"/>
          <w:szCs w:val="24"/>
        </w:rPr>
      </w:pPr>
      <w:r w:rsidRPr="00A05BCC">
        <w:rPr>
          <w:rFonts w:eastAsia="VagRoundedBold" w:cs="Calibri"/>
          <w:bCs/>
          <w:sz w:val="24"/>
          <w:szCs w:val="24"/>
        </w:rPr>
        <w:t>3-Aşağıdakilerden hangisinde</w:t>
      </w:r>
      <w:r w:rsidRPr="00A05BCC">
        <w:rPr>
          <w:rFonts w:eastAsia="VagRoundedThin" w:cs="Calibri"/>
          <w:bCs/>
          <w:sz w:val="24"/>
          <w:szCs w:val="24"/>
        </w:rPr>
        <w:t xml:space="preserve"> </w:t>
      </w:r>
      <w:r w:rsidRPr="00A05BCC">
        <w:rPr>
          <w:rFonts w:eastAsia="VagRoundedBold" w:cs="Calibri"/>
          <w:bCs/>
          <w:sz w:val="24"/>
          <w:szCs w:val="24"/>
        </w:rPr>
        <w:t>verilenlerin tümü dokunularak fark</w:t>
      </w:r>
      <w:r w:rsidRPr="00A05BCC">
        <w:rPr>
          <w:rFonts w:eastAsia="VagRoundedThin" w:cs="Calibri"/>
          <w:bCs/>
          <w:sz w:val="24"/>
          <w:szCs w:val="24"/>
        </w:rPr>
        <w:t xml:space="preserve"> </w:t>
      </w:r>
      <w:r w:rsidRPr="00A05BCC">
        <w:rPr>
          <w:rFonts w:eastAsia="VagRoundedBold" w:cs="Calibri"/>
          <w:bCs/>
          <w:sz w:val="24"/>
          <w:szCs w:val="24"/>
        </w:rPr>
        <w:t>edilebilecek özelliklerdendir?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a. </w:t>
      </w:r>
      <w:r w:rsidRPr="00A05BCC">
        <w:rPr>
          <w:rFonts w:eastAsia="VagRoundedThin" w:cs="Calibri"/>
          <w:sz w:val="24"/>
          <w:szCs w:val="24"/>
        </w:rPr>
        <w:t xml:space="preserve">sağlamlık, berklik, matlık  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b. </w:t>
      </w:r>
      <w:r w:rsidRPr="00A05BCC">
        <w:rPr>
          <w:rFonts w:eastAsia="VagRoundedThin" w:cs="Calibri"/>
          <w:sz w:val="24"/>
          <w:szCs w:val="24"/>
        </w:rPr>
        <w:t>pürüzlülük, yumuşaklık, esneklik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c. </w:t>
      </w:r>
      <w:r w:rsidRPr="00A05BCC">
        <w:rPr>
          <w:rFonts w:eastAsia="VagRoundedThin" w:cs="Calibri"/>
          <w:sz w:val="24"/>
          <w:szCs w:val="24"/>
        </w:rPr>
        <w:t>renk, koku, suda batma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Thin" w:cs="Calibri"/>
          <w:sz w:val="24"/>
          <w:szCs w:val="24"/>
        </w:rPr>
        <w:t>4-Maddeleri duyu organlarımızla algılarız. Renklerini görür, seslerini duyar, kokularını, tatlarını alırız.</w:t>
      </w:r>
    </w:p>
    <w:p w:rsidR="00C76D57" w:rsidRPr="00A05BCC" w:rsidRDefault="00C76D57" w:rsidP="00A05BCC">
      <w:pPr>
        <w:spacing w:after="120" w:line="240" w:lineRule="auto"/>
        <w:rPr>
          <w:rFonts w:eastAsia="VagRoundedBold" w:cs="Calibri"/>
          <w:bCs/>
          <w:sz w:val="24"/>
          <w:szCs w:val="24"/>
        </w:rPr>
      </w:pPr>
      <w:r w:rsidRPr="00A05BCC">
        <w:rPr>
          <w:rFonts w:eastAsia="VagRoundedBold" w:cs="Calibri"/>
          <w:bCs/>
          <w:sz w:val="24"/>
          <w:szCs w:val="24"/>
        </w:rPr>
        <w:t>Aşağıda verilen maddeleri yukarıda anlatılanlara göre gruplandırırsak hangisi bu gruplandırmanın dışında kalır?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a. </w:t>
      </w:r>
      <w:r w:rsidRPr="00A05BCC">
        <w:rPr>
          <w:rFonts w:eastAsia="VagRoundedThin" w:cs="Calibri"/>
          <w:sz w:val="24"/>
          <w:szCs w:val="24"/>
        </w:rPr>
        <w:t xml:space="preserve">un 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Bold" w:cs="Calibri"/>
          <w:sz w:val="24"/>
          <w:szCs w:val="24"/>
        </w:rPr>
        <w:t xml:space="preserve">b. </w:t>
      </w:r>
      <w:r w:rsidRPr="00A05BCC">
        <w:rPr>
          <w:rFonts w:eastAsia="VagRoundedThin" w:cs="Calibri"/>
          <w:sz w:val="24"/>
          <w:szCs w:val="24"/>
        </w:rPr>
        <w:t xml:space="preserve">pamuk 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Bold" w:cs="Calibri"/>
          <w:sz w:val="24"/>
          <w:szCs w:val="24"/>
        </w:rPr>
        <w:t xml:space="preserve">c. </w:t>
      </w:r>
      <w:r w:rsidRPr="00A05BCC">
        <w:rPr>
          <w:rFonts w:eastAsia="VagRoundedThin" w:cs="Calibri"/>
          <w:sz w:val="24"/>
          <w:szCs w:val="24"/>
        </w:rPr>
        <w:t xml:space="preserve">hava </w:t>
      </w:r>
      <w:r w:rsidRPr="00A05BCC">
        <w:rPr>
          <w:rFonts w:eastAsia="VagRoundedThin"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bCs/>
          <w:sz w:val="24"/>
          <w:szCs w:val="24"/>
        </w:rPr>
      </w:pPr>
      <w:r w:rsidRPr="00A05BCC">
        <w:rPr>
          <w:rFonts w:eastAsia="VagRoundedThin" w:cs="Calibri"/>
          <w:bCs/>
          <w:sz w:val="24"/>
          <w:szCs w:val="24"/>
        </w:rPr>
        <w:t>5-Aşağıdaki maddelerden hangisi esnek ve suyu çeken bir madde olarak nitelendirilir?</w:t>
      </w:r>
    </w:p>
    <w:p w:rsidR="00C76D57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Thin" w:cs="Calibri"/>
          <w:sz w:val="24"/>
          <w:szCs w:val="24"/>
        </w:rPr>
        <w:t>a.paket lastiği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  <w:t>b.sünger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  <w:t>c.balo</w:t>
      </w:r>
      <w:r w:rsidRPr="00A05BCC">
        <w:rPr>
          <w:rFonts w:eastAsia="VagRoundedThin"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>6-Aşağıdakilerden hangisindeki maddelerin tümü sıvı maddedir?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a. </w:t>
      </w:r>
      <w:r w:rsidRPr="00A05BCC">
        <w:rPr>
          <w:rFonts w:eastAsia="VagRoundedThin" w:cs="Calibri"/>
          <w:sz w:val="24"/>
          <w:szCs w:val="24"/>
        </w:rPr>
        <w:t xml:space="preserve">kolonya, un, sirke </w:t>
      </w:r>
      <w:r w:rsidRPr="00A05BCC">
        <w:rPr>
          <w:rFonts w:eastAsia="VagRoundedThin" w:cs="Calibri"/>
          <w:sz w:val="24"/>
          <w:szCs w:val="24"/>
        </w:rPr>
        <w:tab/>
        <w:t xml:space="preserve">     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b. </w:t>
      </w:r>
      <w:r w:rsidRPr="00A05BCC">
        <w:rPr>
          <w:rFonts w:eastAsia="VagRoundedThin" w:cs="Calibri"/>
          <w:sz w:val="24"/>
          <w:szCs w:val="24"/>
        </w:rPr>
        <w:t xml:space="preserve">petrol gazı, su, zeytinyağı      </w:t>
      </w:r>
    </w:p>
    <w:p w:rsidR="00C76D57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Thin" w:cs="Calibri"/>
          <w:sz w:val="24"/>
          <w:szCs w:val="24"/>
        </w:rPr>
        <w:t xml:space="preserve"> </w:t>
      </w:r>
      <w:r w:rsidRPr="00A05BCC">
        <w:rPr>
          <w:rFonts w:eastAsia="VagRoundedBold" w:cs="Calibri"/>
          <w:sz w:val="24"/>
          <w:szCs w:val="24"/>
        </w:rPr>
        <w:t xml:space="preserve">c. </w:t>
      </w:r>
      <w:r w:rsidRPr="00A05BCC">
        <w:rPr>
          <w:rFonts w:eastAsia="VagRoundedThin" w:cs="Calibri"/>
          <w:sz w:val="24"/>
          <w:szCs w:val="24"/>
        </w:rPr>
        <w:t>alkol, petrol, gaz yağı</w:t>
      </w:r>
    </w:p>
    <w:p w:rsidR="00C76D57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jc w:val="both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7-Aşağıdakilerden hangisi madde değildir ?</w:t>
      </w:r>
    </w:p>
    <w:p w:rsidR="00C76D57" w:rsidRPr="00A05BCC" w:rsidRDefault="00C76D57" w:rsidP="00A05BCC">
      <w:pPr>
        <w:spacing w:after="120" w:line="240" w:lineRule="auto"/>
        <w:ind w:left="709"/>
        <w:jc w:val="both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Toprak</w:t>
      </w:r>
      <w:r w:rsidRPr="00A05BCC">
        <w:rPr>
          <w:rFonts w:cs="Calibri"/>
          <w:sz w:val="24"/>
          <w:szCs w:val="24"/>
        </w:rPr>
        <w:tab/>
        <w:t>b) Hava</w:t>
      </w:r>
      <w:r w:rsidRPr="00A05BCC">
        <w:rPr>
          <w:rFonts w:cs="Calibri"/>
          <w:sz w:val="24"/>
          <w:szCs w:val="24"/>
        </w:rPr>
        <w:tab/>
        <w:t>c) Ses</w:t>
      </w:r>
    </w:p>
    <w:p w:rsidR="00C76D57" w:rsidRDefault="00C76D57" w:rsidP="00A05BCC">
      <w:pPr>
        <w:spacing w:after="120" w:line="240" w:lineRule="auto"/>
        <w:jc w:val="both"/>
        <w:rPr>
          <w:rFonts w:cs="Calibri"/>
          <w:sz w:val="24"/>
          <w:szCs w:val="24"/>
        </w:rPr>
      </w:pPr>
    </w:p>
    <w:p w:rsidR="00C76D57" w:rsidRDefault="00C76D57" w:rsidP="00A05BCC">
      <w:pPr>
        <w:spacing w:after="120" w:line="240" w:lineRule="auto"/>
        <w:jc w:val="both"/>
        <w:rPr>
          <w:rFonts w:cs="Calibri"/>
          <w:sz w:val="24"/>
          <w:szCs w:val="24"/>
        </w:rPr>
      </w:pPr>
    </w:p>
    <w:p w:rsidR="00C76D57" w:rsidRDefault="00C76D57" w:rsidP="00A05BCC">
      <w:pPr>
        <w:spacing w:after="120" w:line="240" w:lineRule="auto"/>
        <w:jc w:val="both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jc w:val="both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8-Aşağıdakilerden hangisi maddelerin ortak özelliğidir ?</w:t>
      </w:r>
    </w:p>
    <w:p w:rsidR="00C76D57" w:rsidRPr="00A05BCC" w:rsidRDefault="00C76D57" w:rsidP="00A05BCC">
      <w:pPr>
        <w:spacing w:after="120" w:line="240" w:lineRule="auto"/>
        <w:ind w:left="709"/>
        <w:jc w:val="both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Bir yer kaplama</w:t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ind w:left="709"/>
        <w:jc w:val="both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b) Kokulu olma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Default="00C76D57" w:rsidP="00A05BCC">
      <w:pPr>
        <w:spacing w:after="120" w:line="240" w:lineRule="auto"/>
        <w:ind w:left="709"/>
        <w:jc w:val="both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c) Renkli olma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Default="00C76D57" w:rsidP="00A05BCC">
      <w:pPr>
        <w:tabs>
          <w:tab w:val="left" w:pos="360"/>
        </w:tabs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tabs>
          <w:tab w:val="left" w:pos="360"/>
        </w:tabs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9-Aşağıdakilerden hangisi </w:t>
      </w:r>
      <w:r w:rsidRPr="00A05BCC">
        <w:rPr>
          <w:rFonts w:cs="Calibri"/>
          <w:sz w:val="24"/>
          <w:szCs w:val="24"/>
          <w:u w:val="single"/>
        </w:rPr>
        <w:t>madde değildir</w:t>
      </w:r>
      <w:r w:rsidRPr="00A05BCC">
        <w:rPr>
          <w:rFonts w:cs="Calibri"/>
          <w:sz w:val="24"/>
          <w:szCs w:val="24"/>
        </w:rPr>
        <w:t>?</w:t>
      </w:r>
    </w:p>
    <w:p w:rsidR="00C76D57" w:rsidRPr="00A05BCC" w:rsidRDefault="00C76D57" w:rsidP="00A05BCC">
      <w:pPr>
        <w:tabs>
          <w:tab w:val="left" w:pos="360"/>
        </w:tabs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   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 xml:space="preserve">a) hava             </w:t>
      </w:r>
      <w:r w:rsidRPr="00A05BCC">
        <w:rPr>
          <w:rFonts w:cs="Calibri"/>
          <w:sz w:val="24"/>
          <w:szCs w:val="24"/>
        </w:rPr>
        <w:tab/>
        <w:t xml:space="preserve">b) taş               </w:t>
      </w:r>
      <w:r w:rsidRPr="00A05BCC">
        <w:rPr>
          <w:rFonts w:cs="Calibri"/>
          <w:sz w:val="24"/>
          <w:szCs w:val="24"/>
        </w:rPr>
        <w:tab/>
        <w:t xml:space="preserve">c) ışık               </w:t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10-Aşağıdakilerden hangisi saydam maddeye örnektir?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  Gözlük </w:t>
      </w:r>
      <w:r w:rsidRPr="00A05BCC">
        <w:rPr>
          <w:rFonts w:cs="Calibri"/>
          <w:sz w:val="24"/>
          <w:szCs w:val="24"/>
        </w:rPr>
        <w:tab/>
        <w:t>B)  Şapka       C)  Çekiç</w:t>
      </w:r>
      <w:r w:rsidRPr="00A05BCC">
        <w:rPr>
          <w:rFonts w:cs="Calibri"/>
          <w:sz w:val="24"/>
          <w:szCs w:val="24"/>
        </w:rPr>
        <w:tab/>
        <w:t xml:space="preserve">      </w:t>
      </w:r>
    </w:p>
    <w:p w:rsidR="00C76D57" w:rsidRPr="00A05BCC" w:rsidRDefault="00C76D57" w:rsidP="00A05BCC">
      <w:pPr>
        <w:tabs>
          <w:tab w:val="left" w:pos="360"/>
        </w:tabs>
        <w:spacing w:after="120" w:line="240" w:lineRule="auto"/>
        <w:jc w:val="both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11-Aşağıdakilerden hangisi parlak maddeye örnektir?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 Defter</w:t>
      </w:r>
      <w:r w:rsidRPr="00A05BCC">
        <w:rPr>
          <w:rFonts w:cs="Calibri"/>
          <w:sz w:val="24"/>
          <w:szCs w:val="24"/>
        </w:rPr>
        <w:tab/>
        <w:t>B)  Kitap          C)   Elmas</w:t>
      </w:r>
    </w:p>
    <w:p w:rsidR="00C76D57" w:rsidRPr="00A05BCC" w:rsidRDefault="00C76D57" w:rsidP="00A05BCC">
      <w:pPr>
        <w:tabs>
          <w:tab w:val="left" w:pos="360"/>
        </w:tabs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12-Aşağıdakilerden hangisi sert maddeye örnektir?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 Sandalye</w:t>
      </w:r>
      <w:r w:rsidRPr="00A05BCC">
        <w:rPr>
          <w:rFonts w:cs="Calibri"/>
          <w:sz w:val="24"/>
          <w:szCs w:val="24"/>
        </w:rPr>
        <w:tab/>
        <w:t xml:space="preserve">B)  Pamuk    C)  Oyuncak ayı  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13-Aşağıdakilerden hangisi kırılgan maddeye örnektir?</w:t>
      </w:r>
    </w:p>
    <w:p w:rsidR="00C76D57" w:rsidRPr="00A05BCC" w:rsidRDefault="00C76D57" w:rsidP="00A05BCC">
      <w:pPr>
        <w:spacing w:after="120" w:line="240" w:lineRule="auto"/>
        <w:ind w:left="36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  Halat     </w:t>
      </w:r>
      <w:r w:rsidRPr="00A05BCC">
        <w:rPr>
          <w:rFonts w:cs="Calibri"/>
          <w:sz w:val="24"/>
          <w:szCs w:val="24"/>
        </w:rPr>
        <w:tab/>
        <w:t>B)  Tahta kaşık</w:t>
      </w:r>
      <w:r w:rsidRPr="00A05BCC">
        <w:rPr>
          <w:rFonts w:cs="Calibri"/>
          <w:sz w:val="24"/>
          <w:szCs w:val="24"/>
        </w:rPr>
        <w:tab/>
        <w:t xml:space="preserve">      C)  Bardak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ind w:left="36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        </w:t>
      </w:r>
      <w:r w:rsidRPr="00A05BCC">
        <w:rPr>
          <w:rFonts w:cs="Calibri"/>
          <w:sz w:val="24"/>
          <w:szCs w:val="24"/>
        </w:rPr>
        <w:tab/>
        <w:t>I.    Gül</w:t>
      </w:r>
    </w:p>
    <w:p w:rsidR="00C76D57" w:rsidRPr="00A05BCC" w:rsidRDefault="00C76D57" w:rsidP="00A05BCC">
      <w:pPr>
        <w:spacing w:after="120" w:line="240" w:lineRule="auto"/>
        <w:ind w:left="1068" w:firstLine="348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II.   Sarımsak</w:t>
      </w:r>
    </w:p>
    <w:p w:rsidR="00C76D57" w:rsidRPr="00A05BCC" w:rsidRDefault="00C76D57" w:rsidP="00A05BCC">
      <w:pPr>
        <w:spacing w:after="120" w:line="240" w:lineRule="auto"/>
        <w:ind w:left="720" w:firstLine="696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III.  Su</w:t>
      </w:r>
    </w:p>
    <w:p w:rsidR="00C76D57" w:rsidRPr="00A05BCC" w:rsidRDefault="00C76D57" w:rsidP="00A05BCC">
      <w:pPr>
        <w:spacing w:after="120" w:line="240" w:lineRule="auto"/>
        <w:ind w:left="1068" w:firstLine="348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IV. Cam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14-Yukarıdakilerden hangisi ya da hangileri kokulu maddelere örnektir?</w:t>
      </w:r>
    </w:p>
    <w:p w:rsidR="00C76D57" w:rsidRPr="00A05BCC" w:rsidRDefault="00C76D57" w:rsidP="00A05BCC">
      <w:pPr>
        <w:spacing w:after="120" w:line="240" w:lineRule="auto"/>
        <w:ind w:left="36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 I ve III</w:t>
      </w:r>
      <w:r w:rsidRPr="00A05BCC">
        <w:rPr>
          <w:rFonts w:cs="Calibri"/>
          <w:sz w:val="24"/>
          <w:szCs w:val="24"/>
        </w:rPr>
        <w:tab/>
        <w:t xml:space="preserve">     </w:t>
      </w:r>
      <w:r w:rsidRPr="00A05BCC">
        <w:rPr>
          <w:rFonts w:cs="Calibri"/>
          <w:sz w:val="24"/>
          <w:szCs w:val="24"/>
        </w:rPr>
        <w:tab/>
        <w:t xml:space="preserve">B)  I ve II                C)  II ve III      </w:t>
      </w:r>
    </w:p>
    <w:p w:rsidR="00C76D57" w:rsidRPr="00A05BCC" w:rsidRDefault="00C76D57" w:rsidP="00A05BCC">
      <w:pPr>
        <w:spacing w:after="120" w:line="240" w:lineRule="auto"/>
        <w:ind w:left="3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15-Maddeler kaç halde bulunur?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1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B) 2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C) 3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ind w:left="36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Default="00C76D57" w:rsidP="00A05BCC">
      <w:pPr>
        <w:spacing w:after="120" w:line="240" w:lineRule="auto"/>
        <w:rPr>
          <w:rFonts w:cs="Calibri"/>
          <w:bCs/>
          <w:sz w:val="24"/>
          <w:szCs w:val="24"/>
        </w:rPr>
      </w:pPr>
      <w:r w:rsidRPr="00A05BCC">
        <w:rPr>
          <w:rFonts w:cs="Calibri"/>
          <w:bCs/>
          <w:sz w:val="24"/>
          <w:szCs w:val="24"/>
        </w:rPr>
        <w:tab/>
        <w:t xml:space="preserve">         </w:t>
      </w:r>
    </w:p>
    <w:p w:rsidR="00C76D57" w:rsidRDefault="00C76D57" w:rsidP="00A05BCC">
      <w:pPr>
        <w:spacing w:after="120" w:line="240" w:lineRule="auto"/>
        <w:rPr>
          <w:rFonts w:cs="Calibri"/>
          <w:bCs/>
          <w:sz w:val="24"/>
          <w:szCs w:val="24"/>
        </w:rPr>
      </w:pPr>
    </w:p>
    <w:p w:rsidR="00C76D57" w:rsidRDefault="00C76D57" w:rsidP="00A05BCC">
      <w:pPr>
        <w:spacing w:after="120" w:line="240" w:lineRule="auto"/>
        <w:rPr>
          <w:rFonts w:cs="Calibri"/>
          <w:bCs/>
          <w:sz w:val="24"/>
          <w:szCs w:val="24"/>
        </w:rPr>
      </w:pPr>
    </w:p>
    <w:p w:rsidR="00C76D57" w:rsidRDefault="00C76D57" w:rsidP="00A05BCC">
      <w:pPr>
        <w:spacing w:after="120" w:line="240" w:lineRule="auto"/>
        <w:rPr>
          <w:rFonts w:cs="Calibri"/>
          <w:bCs/>
          <w:sz w:val="24"/>
          <w:szCs w:val="24"/>
        </w:rPr>
      </w:pPr>
    </w:p>
    <w:p w:rsidR="00C76D57" w:rsidRDefault="00C76D57" w:rsidP="00A05BCC">
      <w:pPr>
        <w:spacing w:after="120" w:line="240" w:lineRule="auto"/>
        <w:rPr>
          <w:rFonts w:cs="Calibri"/>
          <w:bCs/>
          <w:sz w:val="24"/>
          <w:szCs w:val="24"/>
        </w:rPr>
      </w:pPr>
    </w:p>
    <w:p w:rsidR="00C76D57" w:rsidRDefault="00C76D57" w:rsidP="00A05BCC">
      <w:pPr>
        <w:spacing w:after="120" w:line="240" w:lineRule="auto"/>
        <w:rPr>
          <w:rFonts w:cs="Calibri"/>
          <w:bCs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                     </w:t>
      </w:r>
      <w:r w:rsidRPr="00A05BCC">
        <w:rPr>
          <w:rFonts w:cs="Calibri"/>
          <w:bCs/>
          <w:sz w:val="24"/>
          <w:szCs w:val="24"/>
        </w:rPr>
        <w:t xml:space="preserve">     </w:t>
      </w:r>
      <w:r w:rsidRPr="00A05BCC">
        <w:rPr>
          <w:rFonts w:cs="Calibri"/>
          <w:sz w:val="24"/>
          <w:szCs w:val="24"/>
        </w:rPr>
        <w:t>I.   Taş</w:t>
      </w:r>
    </w:p>
    <w:p w:rsidR="00C76D57" w:rsidRPr="00A05BCC" w:rsidRDefault="00C76D57" w:rsidP="00A05BCC">
      <w:pPr>
        <w:spacing w:after="120" w:line="240" w:lineRule="auto"/>
        <w:ind w:left="1068" w:firstLine="348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II.  Balon</w:t>
      </w:r>
    </w:p>
    <w:p w:rsidR="00C76D57" w:rsidRPr="00A05BCC" w:rsidRDefault="00C76D57" w:rsidP="00A05BCC">
      <w:pPr>
        <w:spacing w:after="120" w:line="240" w:lineRule="auto"/>
        <w:ind w:left="720" w:firstLine="696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III. Çay kaşığı</w:t>
      </w:r>
    </w:p>
    <w:p w:rsidR="00C76D57" w:rsidRPr="00A05BCC" w:rsidRDefault="00C76D57" w:rsidP="00A05BCC">
      <w:pPr>
        <w:spacing w:after="120" w:line="240" w:lineRule="auto"/>
        <w:ind w:left="1068" w:firstLine="348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IV. Kâğıt</w:t>
      </w:r>
    </w:p>
    <w:p w:rsidR="00C76D57" w:rsidRPr="00A05BCC" w:rsidRDefault="00C76D57" w:rsidP="00A05BCC">
      <w:pPr>
        <w:spacing w:after="120" w:line="240" w:lineRule="auto"/>
        <w:ind w:left="720" w:firstLine="696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V.  Tahta parçası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16-Yukarıda verilen maddeler içi su dolu plastik küvete atılırsa hangisi veya hangilerinin yüzdüğü gözlenir?</w:t>
      </w:r>
    </w:p>
    <w:p w:rsidR="00C76D57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 IV           B)  I ve IV       C)    I, III ve V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17-Bir öğrenci gözü kapalı olarak bazı maddeleri tanımaya çalışıyor. Bu maddeler; tuz, makas, gül, şeker, kalem, tebeşir ve kaşıktır. Hangilerini tadarak tanır?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tuz, şeker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B) tebeşir</w:t>
      </w:r>
      <w:r w:rsidRPr="00A05BCC">
        <w:rPr>
          <w:rFonts w:cs="Calibri"/>
          <w:sz w:val="24"/>
          <w:szCs w:val="24"/>
        </w:rPr>
        <w:tab/>
        <w:t>C) kalem, kaşık</w:t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18-Aşağıdakilerden hangisi suda batmaz?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kağıt mendil         B) taş heykel</w:t>
      </w:r>
      <w:r w:rsidRPr="00A05BCC">
        <w:rPr>
          <w:rFonts w:cs="Calibri"/>
          <w:sz w:val="24"/>
          <w:szCs w:val="24"/>
        </w:rPr>
        <w:tab/>
        <w:t>C) plastik şişe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19- Katı, sıvı ve gaz durumunda olan maddeler bir takım etkiler sonucunda durum değiştirirler.Bu olaya ne denir?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hal değiştirme</w:t>
      </w:r>
      <w:r w:rsidRPr="00A05BCC">
        <w:rPr>
          <w:rFonts w:cs="Calibri"/>
          <w:sz w:val="24"/>
          <w:szCs w:val="24"/>
        </w:rPr>
        <w:tab/>
        <w:t>B) donma</w:t>
      </w:r>
      <w:r w:rsidRPr="00A05BCC">
        <w:rPr>
          <w:rFonts w:cs="Calibri"/>
          <w:sz w:val="24"/>
          <w:szCs w:val="24"/>
        </w:rPr>
        <w:tab/>
        <w:t>C) katılaşma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20-Aşağıdakilerden hangisi opak madde değildir?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Duvar</w:t>
      </w:r>
      <w:r w:rsidRPr="00A05BCC">
        <w:rPr>
          <w:rFonts w:cs="Calibri"/>
          <w:sz w:val="24"/>
          <w:szCs w:val="24"/>
        </w:rPr>
        <w:tab/>
        <w:t>B) Su bardağı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C) Demir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 xml:space="preserve">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21-Aşağıdakilerden hangisi madde değildir?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un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B) hava</w:t>
      </w:r>
      <w:r w:rsidRPr="00A05BCC">
        <w:rPr>
          <w:rFonts w:cs="Calibri"/>
          <w:sz w:val="24"/>
          <w:szCs w:val="24"/>
        </w:rPr>
        <w:tab/>
        <w:t>C) ışık</w:t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22-Dışarıdan baktığımızda içerisini göstermeyen maddelere ne denir?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Saydam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B)  Opak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C) Berk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23-Meryem ocağa koyduğu demlikteki suyun bir süre sonra azaldığını görmüştür. Bu olayın sebebi nedir? </w:t>
      </w:r>
    </w:p>
    <w:p w:rsidR="00C76D57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Yoğunlaşma</w:t>
      </w:r>
      <w:r w:rsidRPr="00A05BCC">
        <w:rPr>
          <w:rFonts w:cs="Calibri"/>
          <w:sz w:val="24"/>
          <w:szCs w:val="24"/>
        </w:rPr>
        <w:tab/>
        <w:t>B) Erime</w:t>
      </w:r>
      <w:r w:rsidRPr="00A05BCC">
        <w:rPr>
          <w:rFonts w:cs="Calibri"/>
          <w:sz w:val="24"/>
          <w:szCs w:val="24"/>
        </w:rPr>
        <w:tab/>
        <w:t>C) Buharlaşma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24-Kırmızı renkli üç şişede su, kolonya ve benzin bulunmaktadır. Bu maddeleri birbirinden nasıl ayırt edebiliriz?</w:t>
      </w:r>
    </w:p>
    <w:p w:rsidR="00C76D57" w:rsidRPr="00A05BCC" w:rsidRDefault="00C76D57" w:rsidP="00A05BCC">
      <w:pPr>
        <w:spacing w:after="120" w:line="240" w:lineRule="auto"/>
        <w:ind w:firstLine="708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 Renk ve görünüşlerinden  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ind w:firstLine="708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B) Kokularından</w:t>
      </w:r>
    </w:p>
    <w:p w:rsidR="00C76D57" w:rsidRDefault="00C76D57" w:rsidP="00A05BCC">
      <w:pPr>
        <w:spacing w:after="120" w:line="240" w:lineRule="auto"/>
        <w:ind w:firstLine="708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C) Sertlik ve yumuşaklıklarından</w:t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ind w:firstLine="708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25-Seçeneklerden hangisi saydam madde değildir?</w:t>
      </w:r>
    </w:p>
    <w:p w:rsidR="00C76D57" w:rsidRPr="00A05BCC" w:rsidRDefault="00C76D57" w:rsidP="00A05BCC">
      <w:pPr>
        <w:spacing w:after="120" w:line="240" w:lineRule="auto"/>
        <w:ind w:left="708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Cam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B) Tahta</w:t>
      </w:r>
      <w:r w:rsidRPr="00A05BCC">
        <w:rPr>
          <w:rFonts w:cs="Calibri"/>
          <w:sz w:val="24"/>
          <w:szCs w:val="24"/>
        </w:rPr>
        <w:tab/>
        <w:t>C) İnce plastik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26-Aşağıda verilen ev eşyalarından hangisini mıknatıs ile çekebiliriz?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 Terlik       B)Makas      C)Ayna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27-Aşağıda verilen maddelerden hangisi esnek maddedir?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 Tahta kaşık      B) Sünger      C) Çelik Tencere        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28-Aşağıda verilen maddelerden hangisi suda ıslanmaz?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 Kağıt          B) Plastik poşet        C) Pamuk           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jc w:val="both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29-Aşağıda verilenlerden hangisi saydam maddeye örnek verilebilir?</w:t>
      </w:r>
    </w:p>
    <w:p w:rsidR="00C76D57" w:rsidRPr="00A05BCC" w:rsidRDefault="00C76D57" w:rsidP="00A05BCC">
      <w:pPr>
        <w:spacing w:after="120" w:line="240" w:lineRule="auto"/>
        <w:jc w:val="both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A)Gözlük camı       B) Duvar     C) Demir   </w:t>
      </w:r>
    </w:p>
    <w:p w:rsidR="00C76D57" w:rsidRPr="00A05BCC" w:rsidRDefault="00C76D57" w:rsidP="00A05BCC">
      <w:pPr>
        <w:spacing w:after="120" w:line="240" w:lineRule="auto"/>
        <w:jc w:val="both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30-“üç bardağa farklı meyve suyu doldurulup, gözleri bağlı olan öğrenciye hangi meyve sularının olduğu sorulmaktadır.”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Gözleri bağlı öğrenci hangi özelliklerinden yararlanarak bulabilir?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A) Renk – tat     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B) Renk – koku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C) Tat – koku   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31-     I. Kırılganlık       II. Sertlik          III. yumuşaklık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Yukarıda verilenlerden hangileri maddelerin görülebilir ve hissedilebilir özelliklerindendir?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A) I, II         B) II, III          C) I, II, III        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32-Aşağıda verilen eşleştirmelerden hangisi doğru değildir?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 kolonya    ; sıvı madde  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B) tüp gaz     ; gaz madde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C) ayran        ; katı madde            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33-Aşağıda verilen maddelerden hangisi katı maddelere örnektir?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Kola        B) Kolonya     C) Buz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34-Aşağıda verilen eşleştirmelerden hangisi doğru değildir?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 zeytinyağı          ; sıvı madde     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B) kavun                 ; katı madde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C) benzin                ; katı madde           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35-Aşağıda verilen maddelerden hangisi sıvı madde değildir?</w:t>
      </w:r>
    </w:p>
    <w:p w:rsidR="00C76D57" w:rsidRPr="00A05BCC" w:rsidRDefault="00C76D57" w:rsidP="00A05BCC">
      <w:pPr>
        <w:pStyle w:val="NoSpacing"/>
        <w:spacing w:after="120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A elmas        B)süt      C) meyve suyu      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36-. Verilen hangi maddeler bulundukları kabın şeklini alırlar?</w:t>
      </w:r>
    </w:p>
    <w:p w:rsidR="00C76D57" w:rsidRPr="00A05BCC" w:rsidRDefault="00C76D57" w:rsidP="00A05BCC">
      <w:pPr>
        <w:spacing w:after="120" w:line="240" w:lineRule="auto"/>
        <w:ind w:firstLine="708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I.Katı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II.Sıvı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III.Gaz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Yalnız II</w:t>
      </w:r>
      <w:r w:rsidRPr="00A05BCC">
        <w:rPr>
          <w:rFonts w:cs="Calibri"/>
          <w:sz w:val="24"/>
          <w:szCs w:val="24"/>
        </w:rPr>
        <w:tab/>
        <w:t>B) II ve III</w:t>
      </w:r>
      <w:r w:rsidRPr="00A05BCC">
        <w:rPr>
          <w:rFonts w:cs="Calibri"/>
          <w:sz w:val="24"/>
          <w:szCs w:val="24"/>
        </w:rPr>
        <w:tab/>
        <w:t>C) I ve II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37- “ İzel istemeden elindeki topu attı. Top cama geldi ve cam kırıldı.” Buna göre; cam için aşağıdakilerden hangisi söylenebilir?</w:t>
      </w:r>
    </w:p>
    <w:p w:rsidR="00C76D57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  a- kırılgandır   </w:t>
      </w:r>
      <w:r>
        <w:rPr>
          <w:rFonts w:cs="Calibri"/>
          <w:sz w:val="24"/>
          <w:szCs w:val="24"/>
        </w:rPr>
        <w:t xml:space="preserve">          b- esnektir          </w:t>
      </w:r>
      <w:r w:rsidRPr="00A05BCC">
        <w:rPr>
          <w:rFonts w:cs="Calibri"/>
          <w:sz w:val="24"/>
          <w:szCs w:val="24"/>
        </w:rPr>
        <w:t xml:space="preserve">    c- sağlamdır  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     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38-) “Oturduğumuz koltuğun minderi önce çöker,  kalktığımızda eski halini alır.” Bu durum minderin hangi özelliğini göstermektedir?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a- Serttir                  b- Berktir            </w:t>
      </w:r>
      <w:r w:rsidRPr="00A05BCC">
        <w:rPr>
          <w:rFonts w:cs="Calibri"/>
          <w:sz w:val="24"/>
          <w:szCs w:val="24"/>
        </w:rPr>
        <w:t xml:space="preserve">     c-   Esnektir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             I- Kavun                 II- Soğan                  III- Su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39-Yukarıdaki maddelerden hangilerini kokularından tanıyabiliriz?</w:t>
      </w:r>
    </w:p>
    <w:p w:rsidR="00C76D57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a- yalnız II               b- I ve II                  c- I ve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40- Aşağıdakilerden hangisi gaz maddelere örnek olamaz?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   a-soluduğumuz hava      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b- dogal gaz      </w:t>
      </w:r>
    </w:p>
    <w:p w:rsidR="00C76D57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 c- demlikteki su     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  <w:u w:val="single"/>
        </w:rPr>
      </w:pPr>
      <w:r w:rsidRPr="00A05BCC">
        <w:rPr>
          <w:rFonts w:cs="Calibri"/>
          <w:sz w:val="24"/>
          <w:szCs w:val="24"/>
        </w:rPr>
        <w:t xml:space="preserve">41-Verilenlerden hangisiyle havanın varlığını </w:t>
      </w:r>
      <w:r w:rsidRPr="00A05BCC">
        <w:rPr>
          <w:rFonts w:cs="Calibri"/>
          <w:sz w:val="24"/>
          <w:szCs w:val="24"/>
          <w:u w:val="single"/>
        </w:rPr>
        <w:t>anlayamayız?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A) Rüzgarın esmesi 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B)  Balonun şişirilmesi         </w:t>
      </w:r>
    </w:p>
    <w:p w:rsidR="00C76D57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 xml:space="preserve">  C) Bulutların oluşması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42- Aşağıdakilerden hangisi opak maddedir?</w:t>
      </w:r>
    </w:p>
    <w:p w:rsidR="00C76D57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A) kâğıt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B) su</w:t>
      </w:r>
      <w:r w:rsidRPr="00A05BCC">
        <w:rPr>
          <w:rFonts w:cs="Calibri"/>
          <w:sz w:val="24"/>
          <w:szCs w:val="24"/>
        </w:rPr>
        <w:tab/>
      </w:r>
      <w:r w:rsidRPr="00A05BCC">
        <w:rPr>
          <w:rFonts w:cs="Calibri"/>
          <w:sz w:val="24"/>
          <w:szCs w:val="24"/>
        </w:rPr>
        <w:tab/>
        <w:t>C) hava</w:t>
      </w:r>
      <w:r w:rsidRPr="00A05BCC">
        <w:rPr>
          <w:rFonts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eastAsia="VagRoundedBold" w:cs="Calibri"/>
          <w:sz w:val="24"/>
          <w:szCs w:val="24"/>
        </w:rPr>
      </w:pPr>
      <w:r w:rsidRPr="00A05BCC">
        <w:rPr>
          <w:rFonts w:cs="Calibri"/>
          <w:sz w:val="24"/>
          <w:szCs w:val="24"/>
        </w:rPr>
        <w:t>43-</w:t>
      </w:r>
      <w:r w:rsidRPr="00A05BCC">
        <w:rPr>
          <w:rFonts w:eastAsia="VagRoundedBold" w:cs="Calibri"/>
          <w:b/>
          <w:sz w:val="24"/>
          <w:szCs w:val="24"/>
        </w:rPr>
        <w:t xml:space="preserve"> </w:t>
      </w:r>
      <w:r w:rsidRPr="00A05BCC">
        <w:rPr>
          <w:rFonts w:eastAsia="VagRoundedBold" w:cs="Calibri"/>
          <w:sz w:val="24"/>
          <w:szCs w:val="24"/>
        </w:rPr>
        <w:t>Nilüfer, toprağa bir miktar su döktüğünde kısa sürede suyun gözden kaybolduğunu gördü. Bu durum aşağıdakilerden hangisi ile açıklanabilir?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a. </w:t>
      </w:r>
      <w:r w:rsidRPr="00A05BCC">
        <w:rPr>
          <w:rFonts w:eastAsia="VagRoundedThin" w:cs="Calibri"/>
          <w:sz w:val="24"/>
          <w:szCs w:val="24"/>
        </w:rPr>
        <w:t xml:space="preserve">Su yok olmuştur. </w:t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  <w:r w:rsidRPr="00A05BCC">
        <w:rPr>
          <w:rFonts w:eastAsia="VagRoundedThin"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b. </w:t>
      </w:r>
      <w:r w:rsidRPr="00A05BCC">
        <w:rPr>
          <w:rFonts w:eastAsia="VagRoundedThin" w:cs="Calibri"/>
          <w:sz w:val="24"/>
          <w:szCs w:val="24"/>
        </w:rPr>
        <w:t>Su topraktaki hava boşluklarına dolmuştur.</w:t>
      </w:r>
    </w:p>
    <w:p w:rsidR="00C76D57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Bold" w:cs="Calibri"/>
          <w:sz w:val="24"/>
          <w:szCs w:val="24"/>
        </w:rPr>
        <w:t xml:space="preserve">c. </w:t>
      </w:r>
      <w:r w:rsidRPr="00A05BCC">
        <w:rPr>
          <w:rFonts w:eastAsia="VagRoundedThin" w:cs="Calibri"/>
          <w:sz w:val="24"/>
          <w:szCs w:val="24"/>
        </w:rPr>
        <w:t xml:space="preserve">Su tamamen buharlaşarak havaya karışmıştır. </w:t>
      </w: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eastAsia="VagRoundedThin" w:cs="Calibri"/>
          <w:sz w:val="24"/>
          <w:szCs w:val="24"/>
        </w:rPr>
      </w:pPr>
      <w:r w:rsidRPr="00A05BCC">
        <w:rPr>
          <w:rFonts w:eastAsia="VagRoundedThin" w:cs="Calibri"/>
          <w:sz w:val="24"/>
          <w:szCs w:val="24"/>
        </w:rPr>
        <w:t>44-</w:t>
      </w:r>
      <w:r w:rsidRPr="00A05BCC">
        <w:rPr>
          <w:rFonts w:eastAsia="VagRoundedThin" w:cs="Calibri"/>
          <w:sz w:val="24"/>
          <w:szCs w:val="24"/>
        </w:rPr>
        <w:tab/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I. Paket satiği         II. Bardak       II.Sünger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 xml:space="preserve">IV.  Yay       V.Dolap 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Yukarıdakilerden kaç tanesi  esnek maddedir?</w:t>
      </w:r>
    </w:p>
    <w:p w:rsidR="00C76D57" w:rsidRDefault="00C76D57" w:rsidP="00A05BCC">
      <w:pPr>
        <w:pStyle w:val="ListParagraph"/>
        <w:numPr>
          <w:ilvl w:val="0"/>
          <w:numId w:val="2"/>
        </w:numPr>
        <w:spacing w:after="120" w:line="240" w:lineRule="auto"/>
        <w:rPr>
          <w:rFonts w:cs="Calibri"/>
          <w:noProof/>
          <w:sz w:val="24"/>
          <w:szCs w:val="24"/>
          <w:lang w:eastAsia="tr-TR"/>
        </w:rPr>
      </w:pPr>
      <w:r w:rsidRPr="00A05BCC">
        <w:rPr>
          <w:rFonts w:cs="Calibri"/>
          <w:noProof/>
          <w:sz w:val="24"/>
          <w:szCs w:val="24"/>
          <w:lang w:eastAsia="tr-TR"/>
        </w:rPr>
        <w:t>2           b)4                 c) 3</w:t>
      </w:r>
    </w:p>
    <w:p w:rsidR="00C76D57" w:rsidRPr="00A05BCC" w:rsidRDefault="00C76D57" w:rsidP="00A05BCC">
      <w:pPr>
        <w:pStyle w:val="ListParagraph"/>
        <w:spacing w:after="120" w:line="240" w:lineRule="auto"/>
        <w:rPr>
          <w:rFonts w:cs="Calibri"/>
          <w:noProof/>
          <w:sz w:val="24"/>
          <w:szCs w:val="24"/>
          <w:lang w:eastAsia="tr-TR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 xml:space="preserve">45- Aşağdakilerden hangisi </w:t>
      </w:r>
      <w:r>
        <w:rPr>
          <w:rFonts w:cs="Calibri"/>
          <w:noProof/>
          <w:sz w:val="24"/>
          <w:szCs w:val="24"/>
        </w:rPr>
        <w:t>kırılgan</w:t>
      </w:r>
      <w:r w:rsidRPr="00A05BCC">
        <w:rPr>
          <w:rFonts w:cs="Calibri"/>
          <w:noProof/>
          <w:sz w:val="24"/>
          <w:szCs w:val="24"/>
        </w:rPr>
        <w:t>,pürüzsüz,kokusuzdur ?</w:t>
      </w:r>
    </w:p>
    <w:p w:rsidR="00C76D57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a) tahta            b) cam             d) peçete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46-) Bir cismin rengini   hangi duyu organımızla algılarız?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a)  kulak      b) deri       c) göz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47- Aşağıdakilerden hangisi sert bir maadeden yapılmamıştır?</w:t>
      </w:r>
    </w:p>
    <w:p w:rsidR="00C76D57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a)  Kazak      b) tencere     c) ütü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48-) Aşağıdakilerden  hangisi pürüzsüzdür?</w:t>
      </w:r>
    </w:p>
    <w:p w:rsidR="00C76D57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a) cam          b)   duvar     c)  rende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49- Esnek ,yum</w:t>
      </w:r>
      <w:r>
        <w:rPr>
          <w:rFonts w:cs="Calibri"/>
          <w:noProof/>
          <w:sz w:val="24"/>
          <w:szCs w:val="24"/>
        </w:rPr>
        <w:t>u</w:t>
      </w:r>
      <w:r w:rsidRPr="00A05BCC">
        <w:rPr>
          <w:rFonts w:cs="Calibri"/>
          <w:noProof/>
          <w:sz w:val="24"/>
          <w:szCs w:val="24"/>
        </w:rPr>
        <w:t>şak, pürüzlüdür.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Tanımlanan madde aşağıdakilerden hangisidir?</w:t>
      </w:r>
    </w:p>
    <w:p w:rsidR="00C76D57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a)Bulaşık  süngeri  b) Tava       c) Çay bardağı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50- Aşağıdakilerden hangisi opak (saydam olmayan)maddedir?</w:t>
      </w:r>
    </w:p>
    <w:p w:rsidR="00C76D57" w:rsidRPr="00A05BCC" w:rsidRDefault="00C76D57" w:rsidP="00A05BCC">
      <w:pPr>
        <w:spacing w:after="120" w:line="240" w:lineRule="auto"/>
        <w:rPr>
          <w:rFonts w:cs="Calibri"/>
          <w:noProof/>
          <w:sz w:val="24"/>
          <w:szCs w:val="24"/>
        </w:rPr>
      </w:pPr>
      <w:r w:rsidRPr="00A05BCC">
        <w:rPr>
          <w:rFonts w:cs="Calibri"/>
          <w:noProof/>
          <w:sz w:val="24"/>
          <w:szCs w:val="24"/>
        </w:rPr>
        <w:t>a) araba camı     b) ayna     c)  derin olmayan su</w:t>
      </w: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  <w:hyperlink r:id="rId5" w:history="1">
        <w:r>
          <w:rPr>
            <w:rStyle w:val="Hyperlink"/>
            <w:rFonts w:ascii="Arial" w:hAnsi="Arial"/>
            <w:shadow/>
            <w:sz w:val="26"/>
          </w:rPr>
          <w:t>www.sorubak.com</w:t>
        </w:r>
      </w:hyperlink>
    </w:p>
    <w:p w:rsidR="00C76D57" w:rsidRPr="00A05BCC" w:rsidRDefault="00C76D57" w:rsidP="00A05BCC">
      <w:pPr>
        <w:spacing w:after="120" w:line="240" w:lineRule="auto"/>
        <w:rPr>
          <w:rFonts w:cs="Calibri"/>
          <w:sz w:val="24"/>
          <w:szCs w:val="24"/>
        </w:rPr>
      </w:pPr>
    </w:p>
    <w:sectPr w:rsidR="00C76D57" w:rsidRPr="00A05BCC" w:rsidSect="00A05BCC">
      <w:pgSz w:w="11906" w:h="16838"/>
      <w:pgMar w:top="284" w:right="282" w:bottom="142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1A"/>
    <w:multiLevelType w:val="hybridMultilevel"/>
    <w:tmpl w:val="658AD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38253D"/>
    <w:multiLevelType w:val="hybridMultilevel"/>
    <w:tmpl w:val="B7105788"/>
    <w:lvl w:ilvl="0" w:tplc="BFC0CD3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87D"/>
    <w:rsid w:val="00486CB7"/>
    <w:rsid w:val="004A553E"/>
    <w:rsid w:val="005C0EE0"/>
    <w:rsid w:val="00607D72"/>
    <w:rsid w:val="007F1D63"/>
    <w:rsid w:val="00A05BCC"/>
    <w:rsid w:val="00A9487D"/>
    <w:rsid w:val="00C67F61"/>
    <w:rsid w:val="00C76D57"/>
    <w:rsid w:val="00DC3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D72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A9487D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A9487D"/>
    <w:rPr>
      <w:rFonts w:ascii="Times New Roman" w:hAnsi="Times New Roman" w:cs="Times New Roman"/>
      <w:b/>
      <w:bCs/>
      <w:sz w:val="28"/>
      <w:szCs w:val="28"/>
    </w:rPr>
  </w:style>
  <w:style w:type="paragraph" w:styleId="NoSpacing">
    <w:name w:val="No Spacing"/>
    <w:uiPriority w:val="99"/>
    <w:qFormat/>
    <w:rsid w:val="007F1D63"/>
  </w:style>
  <w:style w:type="paragraph" w:styleId="ListParagraph">
    <w:name w:val="List Paragraph"/>
    <w:basedOn w:val="Normal"/>
    <w:uiPriority w:val="99"/>
    <w:qFormat/>
    <w:rsid w:val="00C67F61"/>
    <w:pPr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4A55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1076</Words>
  <Characters>6135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OEM</dc:creator>
  <cp:keywords>www.sorubak.com</cp:keywords>
  <dc:description/>
  <cp:lastModifiedBy>edanur</cp:lastModifiedBy>
  <cp:revision>4</cp:revision>
  <dcterms:created xsi:type="dcterms:W3CDTF">2014-10-31T23:44:00Z</dcterms:created>
  <dcterms:modified xsi:type="dcterms:W3CDTF">2014-11-01T10:21:00Z</dcterms:modified>
</cp:coreProperties>
</file>