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CB7" w:rsidRDefault="00127CB7" w:rsidP="00645FA6">
      <w:pPr>
        <w:spacing w:after="0" w:line="240" w:lineRule="auto"/>
        <w:jc w:val="center"/>
      </w:pPr>
      <w:r>
        <w:t>SOSYAL BİLGİLER MİLLİ MÜCADELE</w:t>
      </w:r>
    </w:p>
    <w:p w:rsidR="00127CB7" w:rsidRDefault="00127CB7" w:rsidP="00645FA6">
      <w:pPr>
        <w:spacing w:after="0"/>
        <w:rPr>
          <w:u w:val="single"/>
        </w:rPr>
      </w:pPr>
      <w:r>
        <w:t xml:space="preserve">1-Aşağıdakilerden hangisi itilaf devletleri arasında </w:t>
      </w:r>
      <w:r w:rsidRPr="00645FA6">
        <w:rPr>
          <w:u w:val="single"/>
        </w:rPr>
        <w:t>değildir</w:t>
      </w:r>
      <w:r>
        <w:rPr>
          <w:u w:val="single"/>
        </w:rPr>
        <w:t>?</w:t>
      </w:r>
    </w:p>
    <w:p w:rsidR="00127CB7" w:rsidRDefault="00127CB7" w:rsidP="00645FA6">
      <w:pPr>
        <w:spacing w:after="0"/>
      </w:pPr>
      <w:r>
        <w:t>a-Fransa</w:t>
      </w:r>
    </w:p>
    <w:p w:rsidR="00127CB7" w:rsidRDefault="00127CB7" w:rsidP="00645FA6">
      <w:pPr>
        <w:spacing w:after="0"/>
      </w:pPr>
      <w:r>
        <w:t>b-İtayla</w:t>
      </w:r>
    </w:p>
    <w:p w:rsidR="00127CB7" w:rsidRDefault="00127CB7" w:rsidP="00645FA6">
      <w:pPr>
        <w:spacing w:after="0" w:line="240" w:lineRule="auto"/>
      </w:pPr>
      <w:r>
        <w:t>c-Rusya</w:t>
      </w:r>
    </w:p>
    <w:p w:rsidR="00127CB7" w:rsidRDefault="00127CB7" w:rsidP="00645FA6">
      <w:pPr>
        <w:spacing w:after="0" w:line="240" w:lineRule="auto"/>
      </w:pPr>
      <w:r>
        <w:t>d-Almanya</w:t>
      </w:r>
    </w:p>
    <w:p w:rsidR="00127CB7" w:rsidRDefault="00127CB7" w:rsidP="00645FA6">
      <w:pPr>
        <w:spacing w:after="0" w:line="240" w:lineRule="auto"/>
      </w:pPr>
    </w:p>
    <w:p w:rsidR="00127CB7" w:rsidRDefault="00127CB7" w:rsidP="00645FA6">
      <w:pPr>
        <w:spacing w:after="0" w:line="240" w:lineRule="auto"/>
      </w:pPr>
      <w:r>
        <w:t>2-Osmanlı devleti 1.dünya savaşından sonra imzaladığı anlaşma aşağıdakilerden hangisidir?</w:t>
      </w:r>
    </w:p>
    <w:p w:rsidR="00127CB7" w:rsidRDefault="00127CB7" w:rsidP="00645FA6">
      <w:pPr>
        <w:spacing w:after="0" w:line="240" w:lineRule="auto"/>
      </w:pPr>
      <w:r>
        <w:t>a-Gümrü Anlaşması</w:t>
      </w:r>
    </w:p>
    <w:p w:rsidR="00127CB7" w:rsidRDefault="00127CB7" w:rsidP="00645FA6">
      <w:pPr>
        <w:spacing w:after="0" w:line="240" w:lineRule="auto"/>
      </w:pPr>
      <w:r>
        <w:t>b-Mondros Ateşkes Anlaşması</w:t>
      </w:r>
    </w:p>
    <w:p w:rsidR="00127CB7" w:rsidRDefault="00127CB7" w:rsidP="00645FA6">
      <w:pPr>
        <w:spacing w:after="0" w:line="240" w:lineRule="auto"/>
      </w:pPr>
      <w:r>
        <w:t>c-Lozan Anlaşması</w:t>
      </w:r>
    </w:p>
    <w:p w:rsidR="00127CB7" w:rsidRDefault="00127CB7" w:rsidP="00645FA6">
      <w:pPr>
        <w:spacing w:after="0" w:line="240" w:lineRule="auto"/>
      </w:pPr>
      <w:r>
        <w:t>d-Mudanya Ateşkes Anlaşması</w:t>
      </w:r>
    </w:p>
    <w:p w:rsidR="00127CB7" w:rsidRDefault="00127CB7" w:rsidP="00645FA6">
      <w:pPr>
        <w:spacing w:after="0" w:line="240" w:lineRule="auto"/>
      </w:pPr>
    </w:p>
    <w:p w:rsidR="00127CB7" w:rsidRDefault="00127CB7" w:rsidP="00645FA6">
      <w:pPr>
        <w:spacing w:after="0" w:line="240" w:lineRule="auto"/>
      </w:pPr>
      <w:r>
        <w:t>3-Osmanlı devleti hangi savaşla toprak kaybetmeye başlamıştır?</w:t>
      </w:r>
    </w:p>
    <w:p w:rsidR="00127CB7" w:rsidRDefault="00127CB7" w:rsidP="00645FA6">
      <w:pPr>
        <w:spacing w:after="0" w:line="240" w:lineRule="auto"/>
      </w:pPr>
      <w:r>
        <w:t>a-Balkan Savaşları</w:t>
      </w:r>
    </w:p>
    <w:p w:rsidR="00127CB7" w:rsidRDefault="00127CB7" w:rsidP="00645FA6">
      <w:pPr>
        <w:spacing w:after="0" w:line="240" w:lineRule="auto"/>
      </w:pPr>
      <w:r>
        <w:t>b-Trablusgarp Savaşı</w:t>
      </w:r>
    </w:p>
    <w:p w:rsidR="00127CB7" w:rsidRDefault="00127CB7" w:rsidP="00645FA6">
      <w:pPr>
        <w:spacing w:after="0" w:line="240" w:lineRule="auto"/>
      </w:pPr>
      <w:r>
        <w:t>c-1.Dünya Savaşı</w:t>
      </w:r>
    </w:p>
    <w:p w:rsidR="00127CB7" w:rsidRDefault="00127CB7" w:rsidP="00645FA6">
      <w:pPr>
        <w:spacing w:after="0" w:line="240" w:lineRule="auto"/>
      </w:pPr>
      <w:r>
        <w:t>d-1.İnönü Savaşı</w:t>
      </w:r>
    </w:p>
    <w:p w:rsidR="00127CB7" w:rsidRDefault="00127CB7" w:rsidP="00645FA6">
      <w:pPr>
        <w:spacing w:after="0" w:line="240" w:lineRule="auto"/>
      </w:pPr>
    </w:p>
    <w:p w:rsidR="00127CB7" w:rsidRPr="00645FA6" w:rsidRDefault="00127CB7" w:rsidP="00255421">
      <w:pPr>
        <w:spacing w:after="0" w:line="240" w:lineRule="auto"/>
      </w:pPr>
      <w:r>
        <w:t>4-</w:t>
      </w:r>
      <w:r w:rsidRPr="00645FA6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“</w:t>
      </w:r>
      <w:r w:rsidRPr="00645FA6">
        <w:t xml:space="preserve">Savaşı kazanan devletler güvenliklerini tehdit eden bir durum ortaya çıktığı anda </w:t>
      </w:r>
    </w:p>
    <w:p w:rsidR="00127CB7" w:rsidRDefault="00127CB7" w:rsidP="00255421">
      <w:pPr>
        <w:spacing w:after="0" w:line="240" w:lineRule="auto"/>
      </w:pPr>
      <w:r w:rsidRPr="00645FA6">
        <w:t xml:space="preserve"> istedikleri yerleri işgal edebileceklerdi.</w:t>
      </w:r>
      <w:r>
        <w:t>”</w:t>
      </w:r>
    </w:p>
    <w:p w:rsidR="00127CB7" w:rsidRDefault="00127CB7" w:rsidP="00255421">
      <w:pPr>
        <w:spacing w:after="0" w:line="240" w:lineRule="auto"/>
      </w:pPr>
      <w:r>
        <w:t>Mondros Ateşkes Anlaşmasının kaçıncı maddesidir</w:t>
      </w:r>
    </w:p>
    <w:p w:rsidR="00127CB7" w:rsidRDefault="00127CB7" w:rsidP="00255421">
      <w:pPr>
        <w:spacing w:after="0" w:line="240" w:lineRule="auto"/>
      </w:pPr>
      <w:r>
        <w:t>a-5         b-6        c-3         d-7</w:t>
      </w:r>
    </w:p>
    <w:p w:rsidR="00127CB7" w:rsidRDefault="00127CB7" w:rsidP="00255421">
      <w:pPr>
        <w:spacing w:after="0" w:line="240" w:lineRule="auto"/>
      </w:pPr>
    </w:p>
    <w:p w:rsidR="00127CB7" w:rsidRDefault="00127CB7" w:rsidP="00255421">
      <w:pPr>
        <w:spacing w:after="0" w:line="240" w:lineRule="auto"/>
      </w:pPr>
      <w:r>
        <w:t>5-Aşağıdakilerden hangisi Mondros ateşkes anlaşmasıyla Osmanlı topraklarını işgal etmemiştir?</w:t>
      </w:r>
    </w:p>
    <w:p w:rsidR="00127CB7" w:rsidRDefault="00127CB7" w:rsidP="00255421">
      <w:pPr>
        <w:spacing w:after="0" w:line="240" w:lineRule="auto"/>
      </w:pPr>
      <w:r>
        <w:t>a-Rusya</w:t>
      </w:r>
    </w:p>
    <w:p w:rsidR="00127CB7" w:rsidRDefault="00127CB7" w:rsidP="00255421">
      <w:pPr>
        <w:spacing w:after="0" w:line="240" w:lineRule="auto"/>
      </w:pPr>
      <w:r>
        <w:t>b-Fransa</w:t>
      </w:r>
    </w:p>
    <w:p w:rsidR="00127CB7" w:rsidRDefault="00127CB7" w:rsidP="00255421">
      <w:pPr>
        <w:spacing w:after="0" w:line="240" w:lineRule="auto"/>
      </w:pPr>
      <w:r>
        <w:t>c-İtalya</w:t>
      </w:r>
    </w:p>
    <w:p w:rsidR="00127CB7" w:rsidRDefault="00127CB7" w:rsidP="00255421">
      <w:pPr>
        <w:spacing w:after="0" w:line="240" w:lineRule="auto"/>
      </w:pPr>
      <w:r>
        <w:t>d-İngiltere</w:t>
      </w:r>
    </w:p>
    <w:p w:rsidR="00127CB7" w:rsidRDefault="00127CB7" w:rsidP="00255421">
      <w:pPr>
        <w:spacing w:after="0" w:line="240" w:lineRule="auto"/>
      </w:pPr>
    </w:p>
    <w:p w:rsidR="00127CB7" w:rsidRDefault="00127CB7" w:rsidP="00255421">
      <w:pPr>
        <w:spacing w:after="0" w:line="240" w:lineRule="auto"/>
      </w:pPr>
      <w:r>
        <w:t>6-aşağıdakilerden hangisi bölgesel kurtuluşu sağlayan düzensiz askeri birlikleridir?</w:t>
      </w:r>
    </w:p>
    <w:p w:rsidR="00127CB7" w:rsidRDefault="00127CB7" w:rsidP="00255421">
      <w:pPr>
        <w:spacing w:after="0" w:line="240" w:lineRule="auto"/>
      </w:pPr>
      <w:r>
        <w:t>a-Milli cemiyetler</w:t>
      </w:r>
    </w:p>
    <w:p w:rsidR="00127CB7" w:rsidRDefault="00127CB7" w:rsidP="00255421">
      <w:pPr>
        <w:spacing w:after="0" w:line="240" w:lineRule="auto"/>
      </w:pPr>
      <w:r>
        <w:t>b-Kuvay-ı milliye</w:t>
      </w:r>
    </w:p>
    <w:p w:rsidR="00127CB7" w:rsidRDefault="00127CB7" w:rsidP="00255421">
      <w:pPr>
        <w:spacing w:after="0" w:line="240" w:lineRule="auto"/>
      </w:pPr>
      <w:r>
        <w:t>c-Misak-ı milli</w:t>
      </w:r>
    </w:p>
    <w:p w:rsidR="00127CB7" w:rsidRDefault="00127CB7" w:rsidP="00255421">
      <w:pPr>
        <w:spacing w:after="0" w:line="240" w:lineRule="auto"/>
      </w:pPr>
      <w:r>
        <w:t>d-Temsil heyeti</w:t>
      </w:r>
    </w:p>
    <w:p w:rsidR="00127CB7" w:rsidRPr="00645FA6" w:rsidRDefault="00127CB7" w:rsidP="00255421">
      <w:pPr>
        <w:spacing w:after="0" w:line="240" w:lineRule="auto"/>
      </w:pPr>
    </w:p>
    <w:p w:rsidR="00127CB7" w:rsidRDefault="00127CB7" w:rsidP="00255421">
      <w:pPr>
        <w:spacing w:after="0" w:line="240" w:lineRule="auto"/>
      </w:pPr>
      <w:r>
        <w:t>7-Mustafa Kemal Samsun’a hangi görev için gelmiştir?</w:t>
      </w:r>
    </w:p>
    <w:p w:rsidR="00127CB7" w:rsidRDefault="00127CB7" w:rsidP="00255421">
      <w:pPr>
        <w:spacing w:after="0" w:line="240" w:lineRule="auto"/>
      </w:pPr>
      <w:r>
        <w:t>A-Mareşallik</w:t>
      </w:r>
    </w:p>
    <w:p w:rsidR="00127CB7" w:rsidRDefault="00127CB7" w:rsidP="00255421">
      <w:pPr>
        <w:spacing w:after="0" w:line="240" w:lineRule="auto"/>
      </w:pPr>
      <w:r>
        <w:t>B-9.ordu müfettişliği</w:t>
      </w:r>
    </w:p>
    <w:p w:rsidR="00127CB7" w:rsidRDefault="00127CB7" w:rsidP="00255421">
      <w:pPr>
        <w:spacing w:after="0" w:line="240" w:lineRule="auto"/>
      </w:pPr>
      <w:r>
        <w:t>C-Yarbaylık</w:t>
      </w:r>
    </w:p>
    <w:p w:rsidR="00127CB7" w:rsidRDefault="00127CB7" w:rsidP="00255421">
      <w:pPr>
        <w:spacing w:after="0" w:line="240" w:lineRule="auto"/>
      </w:pPr>
      <w:r>
        <w:t>D-Albaylık</w:t>
      </w:r>
    </w:p>
    <w:p w:rsidR="00127CB7" w:rsidRDefault="00127CB7" w:rsidP="00255421">
      <w:pPr>
        <w:spacing w:after="0" w:line="240" w:lineRule="auto"/>
      </w:pPr>
    </w:p>
    <w:p w:rsidR="00127CB7" w:rsidRDefault="00127CB7" w:rsidP="00255421">
      <w:pPr>
        <w:spacing w:after="0" w:line="240" w:lineRule="auto"/>
      </w:pPr>
      <w:r>
        <w:t>8-“Vatanın bütünlüğü milletin bağımsızlığı tehlikededir”</w:t>
      </w:r>
    </w:p>
    <w:p w:rsidR="00127CB7" w:rsidRDefault="00127CB7" w:rsidP="00255421">
      <w:pPr>
        <w:spacing w:after="0" w:line="240" w:lineRule="auto"/>
      </w:pPr>
      <w:r>
        <w:t>Yukarda yazan madde nerede söylenmiştir?</w:t>
      </w:r>
    </w:p>
    <w:p w:rsidR="00127CB7" w:rsidRDefault="00127CB7" w:rsidP="00255421">
      <w:pPr>
        <w:spacing w:after="0" w:line="240" w:lineRule="auto"/>
      </w:pPr>
      <w:r>
        <w:t>a-Samsun</w:t>
      </w:r>
    </w:p>
    <w:p w:rsidR="00127CB7" w:rsidRDefault="00127CB7" w:rsidP="00255421">
      <w:pPr>
        <w:spacing w:after="0" w:line="240" w:lineRule="auto"/>
      </w:pPr>
      <w:r>
        <w:t>b-Havza</w:t>
      </w:r>
    </w:p>
    <w:p w:rsidR="00127CB7" w:rsidRDefault="00127CB7" w:rsidP="00255421">
      <w:pPr>
        <w:spacing w:after="0" w:line="240" w:lineRule="auto"/>
      </w:pPr>
      <w:r>
        <w:t>c-Amasya</w:t>
      </w:r>
    </w:p>
    <w:p w:rsidR="00127CB7" w:rsidRDefault="00127CB7" w:rsidP="00255421">
      <w:pPr>
        <w:spacing w:after="0" w:line="240" w:lineRule="auto"/>
      </w:pPr>
      <w:r>
        <w:t>d-Erzurum</w:t>
      </w:r>
    </w:p>
    <w:p w:rsidR="00127CB7" w:rsidRDefault="00127CB7" w:rsidP="00255421">
      <w:pPr>
        <w:spacing w:after="0" w:line="240" w:lineRule="auto"/>
      </w:pPr>
    </w:p>
    <w:p w:rsidR="00127CB7" w:rsidRDefault="00127CB7" w:rsidP="00255421">
      <w:pPr>
        <w:spacing w:after="0" w:line="240" w:lineRule="auto"/>
      </w:pPr>
      <w:r>
        <w:t>9-“Ulusal sınırlar içinde vatan bir bütündür parçalanamaz”</w:t>
      </w:r>
    </w:p>
    <w:p w:rsidR="00127CB7" w:rsidRDefault="00127CB7" w:rsidP="00255421">
      <w:pPr>
        <w:spacing w:after="0" w:line="240" w:lineRule="auto"/>
      </w:pPr>
      <w:r>
        <w:t>Yukarıda yazan madde nerede söylemiştir?</w:t>
      </w:r>
    </w:p>
    <w:p w:rsidR="00127CB7" w:rsidRDefault="00127CB7" w:rsidP="00255421">
      <w:pPr>
        <w:spacing w:after="0" w:line="240" w:lineRule="auto"/>
      </w:pPr>
      <w:r>
        <w:t>a-Sivas</w:t>
      </w:r>
    </w:p>
    <w:p w:rsidR="00127CB7" w:rsidRDefault="00127CB7" w:rsidP="00255421">
      <w:pPr>
        <w:spacing w:after="0" w:line="240" w:lineRule="auto"/>
      </w:pPr>
      <w:r>
        <w:t>b-Erzurum</w:t>
      </w:r>
    </w:p>
    <w:p w:rsidR="00127CB7" w:rsidRDefault="00127CB7" w:rsidP="00255421">
      <w:pPr>
        <w:spacing w:after="0" w:line="240" w:lineRule="auto"/>
      </w:pPr>
      <w:r>
        <w:t>c-Amasya</w:t>
      </w:r>
    </w:p>
    <w:p w:rsidR="00127CB7" w:rsidRDefault="00127CB7" w:rsidP="00255421">
      <w:pPr>
        <w:spacing w:after="0" w:line="240" w:lineRule="auto"/>
      </w:pPr>
      <w:r>
        <w:t>d-Samsun</w:t>
      </w:r>
    </w:p>
    <w:p w:rsidR="00127CB7" w:rsidRDefault="00127CB7" w:rsidP="00255421">
      <w:pPr>
        <w:spacing w:after="0" w:line="240" w:lineRule="auto"/>
      </w:pPr>
    </w:p>
    <w:p w:rsidR="00127CB7" w:rsidRDefault="00127CB7" w:rsidP="00255421">
      <w:pPr>
        <w:spacing w:after="0" w:line="240" w:lineRule="auto"/>
      </w:pPr>
      <w:r>
        <w:t>10-Kurtuluş savaşının programını oluşturan kararlara ne denir?</w:t>
      </w:r>
    </w:p>
    <w:p w:rsidR="00127CB7" w:rsidRDefault="00127CB7" w:rsidP="00255421">
      <w:pPr>
        <w:spacing w:after="0" w:line="240" w:lineRule="auto"/>
      </w:pPr>
      <w:r>
        <w:t>a-Kuvayı milliye</w:t>
      </w:r>
    </w:p>
    <w:p w:rsidR="00127CB7" w:rsidRDefault="00127CB7" w:rsidP="00255421">
      <w:pPr>
        <w:spacing w:after="0" w:line="240" w:lineRule="auto"/>
      </w:pPr>
      <w:r>
        <w:t>b-Temsil heyeti</w:t>
      </w:r>
    </w:p>
    <w:p w:rsidR="00127CB7" w:rsidRDefault="00127CB7" w:rsidP="00255421">
      <w:pPr>
        <w:spacing w:after="0" w:line="240" w:lineRule="auto"/>
      </w:pPr>
      <w:r>
        <w:t>c-Misakı milli</w:t>
      </w:r>
    </w:p>
    <w:p w:rsidR="00127CB7" w:rsidRDefault="00127CB7" w:rsidP="00255421">
      <w:pPr>
        <w:spacing w:after="0" w:line="240" w:lineRule="auto"/>
      </w:pPr>
      <w:r>
        <w:t>d-Milli cemiyetler</w:t>
      </w:r>
    </w:p>
    <w:p w:rsidR="00127CB7" w:rsidRDefault="00127CB7" w:rsidP="00255421">
      <w:pPr>
        <w:spacing w:after="0" w:line="240" w:lineRule="auto"/>
      </w:pPr>
    </w:p>
    <w:p w:rsidR="00127CB7" w:rsidRDefault="00127CB7" w:rsidP="00255421">
      <w:pPr>
        <w:spacing w:after="0" w:line="240" w:lineRule="auto"/>
      </w:pPr>
      <w:r>
        <w:t>11-23 nisanda açılan TBMM ye verilen önergelerden biri değildir?</w:t>
      </w:r>
    </w:p>
    <w:p w:rsidR="00127CB7" w:rsidRDefault="00127CB7" w:rsidP="004D5821">
      <w:pPr>
        <w:spacing w:after="0" w:line="240" w:lineRule="auto"/>
      </w:pPr>
      <w:r>
        <w:t>a-Hükümet kurmak zorunludur</w:t>
      </w:r>
    </w:p>
    <w:p w:rsidR="00127CB7" w:rsidRDefault="00127CB7" w:rsidP="004D5821">
      <w:pPr>
        <w:spacing w:after="0" w:line="240" w:lineRule="auto"/>
      </w:pPr>
      <w:r>
        <w:t>b-TBMM nin üstünde bir güç yoktur.</w:t>
      </w:r>
    </w:p>
    <w:p w:rsidR="00127CB7" w:rsidRDefault="00127CB7" w:rsidP="004D5821">
      <w:pPr>
        <w:spacing w:after="0" w:line="240" w:lineRule="auto"/>
      </w:pPr>
      <w:r>
        <w:t>c-meclis başkanı hükümetinde başkanıdır</w:t>
      </w:r>
    </w:p>
    <w:p w:rsidR="00127CB7" w:rsidRDefault="00127CB7" w:rsidP="004D5821">
      <w:pPr>
        <w:spacing w:after="0" w:line="240" w:lineRule="auto"/>
      </w:pPr>
      <w:r>
        <w:t>d-yasama yürütme Kuvayı Milliye cemiyetlere aittir</w:t>
      </w:r>
    </w:p>
    <w:p w:rsidR="00127CB7" w:rsidRDefault="00127CB7" w:rsidP="004D5821">
      <w:pPr>
        <w:spacing w:after="0" w:line="240" w:lineRule="auto"/>
      </w:pPr>
    </w:p>
    <w:p w:rsidR="00127CB7" w:rsidRDefault="00127CB7" w:rsidP="004D5821">
      <w:pPr>
        <w:spacing w:after="0" w:line="240" w:lineRule="auto"/>
      </w:pPr>
      <w:r>
        <w:t xml:space="preserve">12-Tarihte </w:t>
      </w:r>
      <w:r w:rsidRPr="004D5821">
        <w:rPr>
          <w:u w:val="single"/>
        </w:rPr>
        <w:t>ölü doğan</w:t>
      </w:r>
      <w:r>
        <w:t xml:space="preserve"> anlaşma olarak anılan anlaşma hangisidir?</w:t>
      </w:r>
    </w:p>
    <w:p w:rsidR="00127CB7" w:rsidRDefault="00127CB7" w:rsidP="004D5821">
      <w:pPr>
        <w:spacing w:after="0" w:line="240" w:lineRule="auto"/>
      </w:pPr>
      <w:r>
        <w:t>a-Mondros Mütarekesi</w:t>
      </w:r>
    </w:p>
    <w:p w:rsidR="00127CB7" w:rsidRDefault="00127CB7" w:rsidP="004D5821">
      <w:pPr>
        <w:spacing w:after="0" w:line="240" w:lineRule="auto"/>
      </w:pPr>
      <w:r>
        <w:t>b-Ankara Anlaşması</w:t>
      </w:r>
    </w:p>
    <w:p w:rsidR="00127CB7" w:rsidRDefault="00127CB7" w:rsidP="004D5821">
      <w:pPr>
        <w:spacing w:after="0" w:line="240" w:lineRule="auto"/>
      </w:pPr>
      <w:r>
        <w:t>c-Gümrü Anlaşması</w:t>
      </w:r>
    </w:p>
    <w:p w:rsidR="00127CB7" w:rsidRDefault="00127CB7" w:rsidP="004D5821">
      <w:pPr>
        <w:spacing w:after="0" w:line="240" w:lineRule="auto"/>
      </w:pPr>
      <w:r>
        <w:t>d-Sevr Anlaşması</w:t>
      </w:r>
    </w:p>
    <w:p w:rsidR="00127CB7" w:rsidRDefault="00127CB7" w:rsidP="004D5821">
      <w:pPr>
        <w:spacing w:after="0" w:line="240" w:lineRule="auto"/>
      </w:pPr>
    </w:p>
    <w:p w:rsidR="00127CB7" w:rsidRDefault="00127CB7" w:rsidP="004D5821">
      <w:pPr>
        <w:spacing w:after="0" w:line="240" w:lineRule="auto"/>
      </w:pPr>
      <w:r>
        <w:t>13 Aşağıdakilerden hangisi kurtuluş savaşı cephesi değildir?</w:t>
      </w:r>
    </w:p>
    <w:p w:rsidR="00127CB7" w:rsidRDefault="00127CB7" w:rsidP="004D5821">
      <w:pPr>
        <w:spacing w:after="0" w:line="240" w:lineRule="auto"/>
      </w:pPr>
      <w:r>
        <w:t>a-Güney cephesi</w:t>
      </w:r>
    </w:p>
    <w:p w:rsidR="00127CB7" w:rsidRDefault="00127CB7" w:rsidP="004D5821">
      <w:pPr>
        <w:spacing w:after="0" w:line="240" w:lineRule="auto"/>
      </w:pPr>
      <w:r>
        <w:t>b-Kuzey cephesi</w:t>
      </w:r>
    </w:p>
    <w:p w:rsidR="00127CB7" w:rsidRDefault="00127CB7" w:rsidP="004D5821">
      <w:pPr>
        <w:spacing w:after="0" w:line="240" w:lineRule="auto"/>
      </w:pPr>
      <w:r>
        <w:t>c-Batı cephesi</w:t>
      </w:r>
    </w:p>
    <w:p w:rsidR="00127CB7" w:rsidRDefault="00127CB7" w:rsidP="004D5821">
      <w:pPr>
        <w:spacing w:after="0" w:line="240" w:lineRule="auto"/>
      </w:pPr>
      <w:r>
        <w:t>d-Doğu cephesi</w:t>
      </w:r>
    </w:p>
    <w:p w:rsidR="00127CB7" w:rsidRDefault="00127CB7" w:rsidP="004D5821">
      <w:pPr>
        <w:spacing w:after="0" w:line="240" w:lineRule="auto"/>
      </w:pPr>
    </w:p>
    <w:p w:rsidR="00127CB7" w:rsidRDefault="00127CB7" w:rsidP="004D5821">
      <w:pPr>
        <w:spacing w:after="0" w:line="240" w:lineRule="auto"/>
      </w:pPr>
      <w:r>
        <w:t>14 -Kurtuluş savaşında güney cephesinde hangi devletle savaşılmıştır?</w:t>
      </w:r>
    </w:p>
    <w:p w:rsidR="00127CB7" w:rsidRDefault="00127CB7" w:rsidP="004D5821">
      <w:pPr>
        <w:spacing w:after="0" w:line="240" w:lineRule="auto"/>
      </w:pPr>
      <w:r>
        <w:t>a-İtalya</w:t>
      </w:r>
    </w:p>
    <w:p w:rsidR="00127CB7" w:rsidRDefault="00127CB7" w:rsidP="004D5821">
      <w:pPr>
        <w:spacing w:after="0" w:line="240" w:lineRule="auto"/>
      </w:pPr>
      <w:r>
        <w:t>b-Fransa</w:t>
      </w:r>
    </w:p>
    <w:p w:rsidR="00127CB7" w:rsidRDefault="00127CB7" w:rsidP="004D5821">
      <w:pPr>
        <w:spacing w:after="0" w:line="240" w:lineRule="auto"/>
      </w:pPr>
      <w:r>
        <w:t>c-İngiltere</w:t>
      </w:r>
    </w:p>
    <w:p w:rsidR="00127CB7" w:rsidRDefault="00127CB7" w:rsidP="004D5821">
      <w:pPr>
        <w:spacing w:after="0" w:line="240" w:lineRule="auto"/>
      </w:pPr>
      <w:r>
        <w:t>d-Yunanistan</w:t>
      </w:r>
    </w:p>
    <w:p w:rsidR="00127CB7" w:rsidRDefault="00127CB7" w:rsidP="004D5821">
      <w:pPr>
        <w:spacing w:after="0" w:line="240" w:lineRule="auto"/>
      </w:pPr>
    </w:p>
    <w:p w:rsidR="00127CB7" w:rsidRDefault="00127CB7" w:rsidP="004D5821">
      <w:pPr>
        <w:spacing w:after="0" w:line="240" w:lineRule="auto"/>
      </w:pPr>
      <w:r>
        <w:t>15-Aşağıdakilerden hangisi güney cephesinde kurtarılan iller arasında değildir?</w:t>
      </w:r>
    </w:p>
    <w:p w:rsidR="00127CB7" w:rsidRDefault="00127CB7" w:rsidP="004D5821">
      <w:pPr>
        <w:spacing w:after="0" w:line="240" w:lineRule="auto"/>
      </w:pPr>
      <w:r>
        <w:t>a-Urfa</w:t>
      </w:r>
    </w:p>
    <w:p w:rsidR="00127CB7" w:rsidRDefault="00127CB7" w:rsidP="004D5821">
      <w:pPr>
        <w:spacing w:after="0" w:line="240" w:lineRule="auto"/>
      </w:pPr>
      <w:r>
        <w:t>b-Antep</w:t>
      </w:r>
    </w:p>
    <w:p w:rsidR="00127CB7" w:rsidRDefault="00127CB7" w:rsidP="004D5821">
      <w:pPr>
        <w:spacing w:after="0" w:line="240" w:lineRule="auto"/>
      </w:pPr>
      <w:r>
        <w:t>c-Adıyaman</w:t>
      </w:r>
    </w:p>
    <w:p w:rsidR="00127CB7" w:rsidRDefault="00127CB7" w:rsidP="004D5821">
      <w:pPr>
        <w:spacing w:after="0" w:line="240" w:lineRule="auto"/>
      </w:pPr>
      <w:r>
        <w:t>d-Maraş</w:t>
      </w:r>
    </w:p>
    <w:p w:rsidR="00127CB7" w:rsidRDefault="00127CB7" w:rsidP="004D5821">
      <w:pPr>
        <w:spacing w:after="0" w:line="240" w:lineRule="auto"/>
      </w:pPr>
    </w:p>
    <w:p w:rsidR="00127CB7" w:rsidRDefault="00127CB7" w:rsidP="004D5821">
      <w:pPr>
        <w:spacing w:after="0" w:line="240" w:lineRule="auto"/>
      </w:pPr>
      <w:r>
        <w:t>16-TBMM nin ilk imzaladığı anlaşma hangisidir?</w:t>
      </w:r>
    </w:p>
    <w:p w:rsidR="00127CB7" w:rsidRDefault="00127CB7" w:rsidP="004D5821">
      <w:pPr>
        <w:spacing w:after="0" w:line="240" w:lineRule="auto"/>
      </w:pPr>
      <w:r>
        <w:t>a-Gümrü anlaşması</w:t>
      </w:r>
    </w:p>
    <w:p w:rsidR="00127CB7" w:rsidRDefault="00127CB7" w:rsidP="004D5821">
      <w:pPr>
        <w:spacing w:after="0" w:line="240" w:lineRule="auto"/>
      </w:pPr>
      <w:r>
        <w:t>b-Ankara anlaşması</w:t>
      </w:r>
    </w:p>
    <w:p w:rsidR="00127CB7" w:rsidRDefault="00127CB7" w:rsidP="004D5821">
      <w:pPr>
        <w:spacing w:after="0" w:line="240" w:lineRule="auto"/>
      </w:pPr>
      <w:r>
        <w:t>c-Moskova anlaşması</w:t>
      </w:r>
    </w:p>
    <w:p w:rsidR="00127CB7" w:rsidRDefault="00127CB7" w:rsidP="004D5821">
      <w:pPr>
        <w:spacing w:after="0" w:line="240" w:lineRule="auto"/>
      </w:pPr>
      <w:r>
        <w:t>d-Lozan anlaşması</w:t>
      </w:r>
    </w:p>
    <w:p w:rsidR="00127CB7" w:rsidRDefault="00127CB7" w:rsidP="004D5821">
      <w:pPr>
        <w:spacing w:after="0" w:line="240" w:lineRule="auto"/>
      </w:pPr>
    </w:p>
    <w:p w:rsidR="00127CB7" w:rsidRDefault="00127CB7" w:rsidP="004D5821">
      <w:pPr>
        <w:spacing w:after="0" w:line="240" w:lineRule="auto"/>
      </w:pPr>
    </w:p>
    <w:p w:rsidR="00127CB7" w:rsidRDefault="00127CB7" w:rsidP="004D5821">
      <w:pPr>
        <w:spacing w:after="0" w:line="240" w:lineRule="auto"/>
      </w:pPr>
    </w:p>
    <w:p w:rsidR="00127CB7" w:rsidRDefault="00127CB7" w:rsidP="004D5821">
      <w:pPr>
        <w:spacing w:after="0" w:line="240" w:lineRule="auto"/>
      </w:pPr>
    </w:p>
    <w:p w:rsidR="00127CB7" w:rsidRDefault="00127CB7" w:rsidP="004D5821">
      <w:pPr>
        <w:spacing w:after="0" w:line="240" w:lineRule="auto"/>
      </w:pPr>
      <w:r>
        <w:t>17-Doğu cephesini yöneten komutan kimdir?</w:t>
      </w:r>
    </w:p>
    <w:p w:rsidR="00127CB7" w:rsidRDefault="00127CB7" w:rsidP="004D5821">
      <w:pPr>
        <w:spacing w:after="0" w:line="240" w:lineRule="auto"/>
      </w:pPr>
      <w:r>
        <w:t>a-Mustafa Kemal</w:t>
      </w:r>
    </w:p>
    <w:p w:rsidR="00127CB7" w:rsidRDefault="00127CB7" w:rsidP="004D5821">
      <w:pPr>
        <w:spacing w:after="0" w:line="240" w:lineRule="auto"/>
      </w:pPr>
      <w:r>
        <w:t>b-Rauf Bey</w:t>
      </w:r>
    </w:p>
    <w:p w:rsidR="00127CB7" w:rsidRDefault="00127CB7" w:rsidP="004D5821">
      <w:pPr>
        <w:spacing w:after="0" w:line="240" w:lineRule="auto"/>
      </w:pPr>
      <w:r>
        <w:t>c-Refet Bey</w:t>
      </w:r>
    </w:p>
    <w:p w:rsidR="00127CB7" w:rsidRDefault="00127CB7" w:rsidP="004D5821">
      <w:pPr>
        <w:spacing w:after="0" w:line="240" w:lineRule="auto"/>
      </w:pPr>
      <w:r>
        <w:t>d-Kazım Karabekir</w:t>
      </w:r>
    </w:p>
    <w:p w:rsidR="00127CB7" w:rsidRDefault="00127CB7" w:rsidP="004D5821">
      <w:pPr>
        <w:spacing w:after="0" w:line="240" w:lineRule="auto"/>
      </w:pPr>
    </w:p>
    <w:p w:rsidR="00127CB7" w:rsidRDefault="00127CB7" w:rsidP="004D5821">
      <w:pPr>
        <w:spacing w:after="0" w:line="240" w:lineRule="auto"/>
      </w:pPr>
      <w:r>
        <w:t>18-Aşağıdakilerden hangisi batı cephesinde yapılan savaşlardan değildir?</w:t>
      </w:r>
    </w:p>
    <w:p w:rsidR="00127CB7" w:rsidRDefault="00127CB7" w:rsidP="004D5821">
      <w:pPr>
        <w:spacing w:after="0" w:line="240" w:lineRule="auto"/>
      </w:pPr>
      <w:r>
        <w:t>a-Sakarya Savaşı</w:t>
      </w:r>
    </w:p>
    <w:p w:rsidR="00127CB7" w:rsidRDefault="00127CB7" w:rsidP="004D5821">
      <w:pPr>
        <w:spacing w:after="0" w:line="240" w:lineRule="auto"/>
      </w:pPr>
      <w:r>
        <w:t>b-1.İnönü Savaşı</w:t>
      </w:r>
    </w:p>
    <w:p w:rsidR="00127CB7" w:rsidRDefault="00127CB7" w:rsidP="004D5821">
      <w:pPr>
        <w:spacing w:after="0" w:line="240" w:lineRule="auto"/>
      </w:pPr>
      <w:r>
        <w:t>c-Kütahya-Eskişehir Savaşı</w:t>
      </w:r>
    </w:p>
    <w:p w:rsidR="00127CB7" w:rsidRDefault="00127CB7" w:rsidP="004D5821">
      <w:pPr>
        <w:spacing w:after="0" w:line="240" w:lineRule="auto"/>
      </w:pPr>
      <w:r>
        <w:t>d-İzmir Savaşı</w:t>
      </w:r>
    </w:p>
    <w:p w:rsidR="00127CB7" w:rsidRDefault="00127CB7" w:rsidP="004D5821">
      <w:pPr>
        <w:spacing w:after="0" w:line="240" w:lineRule="auto"/>
      </w:pPr>
    </w:p>
    <w:p w:rsidR="00127CB7" w:rsidRDefault="00127CB7" w:rsidP="004D5821">
      <w:pPr>
        <w:spacing w:after="0" w:line="240" w:lineRule="auto"/>
      </w:pPr>
      <w:r>
        <w:t>19-Rusya’nın TBMM yi tanıdığı anlaşma Aşağıdakilerden hangisidir?</w:t>
      </w:r>
    </w:p>
    <w:p w:rsidR="00127CB7" w:rsidRDefault="00127CB7" w:rsidP="004D5821">
      <w:pPr>
        <w:spacing w:after="0" w:line="240" w:lineRule="auto"/>
      </w:pPr>
      <w:r>
        <w:t>a-Ankara Anlaşması</w:t>
      </w:r>
    </w:p>
    <w:p w:rsidR="00127CB7" w:rsidRDefault="00127CB7" w:rsidP="004D5821">
      <w:pPr>
        <w:spacing w:after="0" w:line="240" w:lineRule="auto"/>
      </w:pPr>
      <w:r>
        <w:t>b-Moskova Anlaşması</w:t>
      </w:r>
    </w:p>
    <w:p w:rsidR="00127CB7" w:rsidRDefault="00127CB7" w:rsidP="004D5821">
      <w:pPr>
        <w:spacing w:after="0" w:line="240" w:lineRule="auto"/>
      </w:pPr>
      <w:r>
        <w:t>c-Gümrü Anlaşması</w:t>
      </w:r>
    </w:p>
    <w:p w:rsidR="00127CB7" w:rsidRDefault="00127CB7" w:rsidP="004D5821">
      <w:pPr>
        <w:spacing w:after="0" w:line="240" w:lineRule="auto"/>
      </w:pPr>
      <w:r>
        <w:t>d-Lozan Anlaşması</w:t>
      </w:r>
    </w:p>
    <w:p w:rsidR="00127CB7" w:rsidRDefault="00127CB7" w:rsidP="004D5821">
      <w:pPr>
        <w:spacing w:after="0" w:line="240" w:lineRule="auto"/>
      </w:pPr>
    </w:p>
    <w:p w:rsidR="00127CB7" w:rsidRDefault="00127CB7" w:rsidP="004D5821">
      <w:pPr>
        <w:spacing w:after="0" w:line="240" w:lineRule="auto"/>
      </w:pPr>
      <w:r>
        <w:t>20-hangi savaştan sonra Mustafa kemale mareşallik ve gazilik unvanı verildi?</w:t>
      </w:r>
    </w:p>
    <w:p w:rsidR="00127CB7" w:rsidRDefault="00127CB7" w:rsidP="004D5821">
      <w:pPr>
        <w:spacing w:after="0" w:line="240" w:lineRule="auto"/>
      </w:pPr>
      <w:r>
        <w:t>a-1.İnönü Savaşı</w:t>
      </w:r>
    </w:p>
    <w:p w:rsidR="00127CB7" w:rsidRDefault="00127CB7" w:rsidP="004D5821">
      <w:pPr>
        <w:spacing w:after="0" w:line="240" w:lineRule="auto"/>
      </w:pPr>
      <w:r>
        <w:t>b-2. İnönü Savaşı</w:t>
      </w:r>
    </w:p>
    <w:p w:rsidR="00127CB7" w:rsidRDefault="00127CB7" w:rsidP="004D5821">
      <w:pPr>
        <w:spacing w:after="0" w:line="240" w:lineRule="auto"/>
      </w:pPr>
      <w:r>
        <w:t>c-Sakarya Savaşı</w:t>
      </w:r>
    </w:p>
    <w:p w:rsidR="00127CB7" w:rsidRDefault="00127CB7" w:rsidP="004D5821">
      <w:pPr>
        <w:spacing w:after="0" w:line="240" w:lineRule="auto"/>
      </w:pPr>
      <w:r>
        <w:t>d-Büyük Taarruz</w:t>
      </w:r>
    </w:p>
    <w:p w:rsidR="00127CB7" w:rsidRDefault="00127CB7" w:rsidP="004D5821">
      <w:pPr>
        <w:spacing w:after="0" w:line="240" w:lineRule="auto"/>
      </w:pPr>
    </w:p>
    <w:p w:rsidR="00127CB7" w:rsidRDefault="00127CB7" w:rsidP="004D5821">
      <w:pPr>
        <w:spacing w:after="0" w:line="240" w:lineRule="auto"/>
      </w:pPr>
      <w:r>
        <w:t>21 İzmir’in kurtuluş tarihi nedir?</w:t>
      </w:r>
    </w:p>
    <w:p w:rsidR="00127CB7" w:rsidRDefault="00127CB7" w:rsidP="004D5821">
      <w:pPr>
        <w:spacing w:after="0" w:line="240" w:lineRule="auto"/>
      </w:pPr>
      <w:r>
        <w:t>a-9 Eylül</w:t>
      </w:r>
    </w:p>
    <w:p w:rsidR="00127CB7" w:rsidRDefault="00127CB7" w:rsidP="004D5821">
      <w:pPr>
        <w:spacing w:after="0" w:line="240" w:lineRule="auto"/>
      </w:pPr>
      <w:r>
        <w:t>b-4 Eylül</w:t>
      </w:r>
    </w:p>
    <w:p w:rsidR="00127CB7" w:rsidRDefault="00127CB7" w:rsidP="004D5821">
      <w:pPr>
        <w:spacing w:after="0" w:line="240" w:lineRule="auto"/>
      </w:pPr>
      <w:r>
        <w:t>c-30 Ağustos</w:t>
      </w:r>
    </w:p>
    <w:p w:rsidR="00127CB7" w:rsidRDefault="00127CB7" w:rsidP="004D5821">
      <w:pPr>
        <w:spacing w:after="0" w:line="240" w:lineRule="auto"/>
      </w:pPr>
      <w:r>
        <w:t>d-29 Ekim</w:t>
      </w:r>
    </w:p>
    <w:p w:rsidR="00127CB7" w:rsidRDefault="00127CB7" w:rsidP="004D5821">
      <w:pPr>
        <w:spacing w:after="0" w:line="240" w:lineRule="auto"/>
      </w:pPr>
    </w:p>
    <w:p w:rsidR="00127CB7" w:rsidRDefault="00127CB7" w:rsidP="004D5821">
      <w:pPr>
        <w:spacing w:after="0" w:line="240" w:lineRule="auto"/>
      </w:pPr>
      <w:r>
        <w:t>22-Kurtuluş savaşını bitiren anlaşma hangisidir?</w:t>
      </w:r>
    </w:p>
    <w:p w:rsidR="00127CB7" w:rsidRDefault="00127CB7" w:rsidP="004D5821">
      <w:pPr>
        <w:spacing w:after="0" w:line="240" w:lineRule="auto"/>
      </w:pPr>
      <w:r>
        <w:t>a-Mudanya ateşkes anlaşması</w:t>
      </w:r>
    </w:p>
    <w:p w:rsidR="00127CB7" w:rsidRDefault="00127CB7" w:rsidP="004D5821">
      <w:pPr>
        <w:spacing w:after="0" w:line="240" w:lineRule="auto"/>
      </w:pPr>
      <w:r>
        <w:t>b-Mondros ateşkes anlaşması</w:t>
      </w:r>
    </w:p>
    <w:p w:rsidR="00127CB7" w:rsidRDefault="00127CB7" w:rsidP="004D5821">
      <w:pPr>
        <w:spacing w:after="0" w:line="240" w:lineRule="auto"/>
      </w:pPr>
      <w:r>
        <w:t>c-Lozan barış anlaşması</w:t>
      </w:r>
    </w:p>
    <w:p w:rsidR="00127CB7" w:rsidRDefault="00127CB7" w:rsidP="004D5821">
      <w:pPr>
        <w:spacing w:after="0" w:line="240" w:lineRule="auto"/>
      </w:pPr>
      <w:r>
        <w:t>d-Gümrü anlaşması</w:t>
      </w:r>
    </w:p>
    <w:p w:rsidR="00127CB7" w:rsidRDefault="00127CB7" w:rsidP="004D5821">
      <w:pPr>
        <w:spacing w:after="0" w:line="240" w:lineRule="auto"/>
      </w:pPr>
    </w:p>
    <w:p w:rsidR="00127CB7" w:rsidRDefault="00127CB7" w:rsidP="004D5821">
      <w:pPr>
        <w:spacing w:after="0" w:line="240" w:lineRule="auto"/>
        <w:rPr>
          <w:rFonts w:cs="Arial"/>
        </w:rPr>
      </w:pPr>
      <w:r>
        <w:t>23- “</w:t>
      </w:r>
      <w:r w:rsidRPr="005C1EB3">
        <w:rPr>
          <w:rFonts w:cs="Arial"/>
        </w:rPr>
        <w:t>Türk Devleti’nin varlığı tüm dünyaya kabul ettirilmiş oldu.Türk Devleti uluslararası alanda eşit haklara sahip, tam bağımsız ve özgür bir devlet olduğunu göstermiştir.</w:t>
      </w:r>
      <w:r>
        <w:rPr>
          <w:rFonts w:cs="Arial"/>
        </w:rPr>
        <w:t>”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Yukarıdaki anlaşma aşağıdakilerden hangisidir?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a-Lozan basrış anlaşması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b-Mudanya ateşkes anlaşması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c-Ankara anlaşması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d-Mondros mütarekesi</w:t>
      </w:r>
    </w:p>
    <w:p w:rsidR="00127CB7" w:rsidRDefault="00127CB7" w:rsidP="004D5821">
      <w:pPr>
        <w:spacing w:after="0" w:line="240" w:lineRule="auto"/>
        <w:rPr>
          <w:rFonts w:cs="Arial"/>
        </w:rPr>
      </w:pP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24-Osmanlı Devleti 1.Dünya savaşında hangi cephede başarılı olmuştur?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a-Kafkas cephesi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b-Irak cephesi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c-Çanakkale cephesi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d-Yemen cephesi</w:t>
      </w:r>
    </w:p>
    <w:p w:rsidR="00127CB7" w:rsidRDefault="00127CB7" w:rsidP="004D5821">
      <w:pPr>
        <w:spacing w:after="0" w:line="240" w:lineRule="auto"/>
        <w:rPr>
          <w:rFonts w:cs="Arial"/>
        </w:rPr>
      </w:pPr>
    </w:p>
    <w:p w:rsidR="00127CB7" w:rsidRDefault="00127CB7" w:rsidP="004D5821">
      <w:pPr>
        <w:spacing w:after="0" w:line="240" w:lineRule="auto"/>
        <w:rPr>
          <w:rFonts w:cs="Arial"/>
        </w:rPr>
      </w:pPr>
    </w:p>
    <w:p w:rsidR="00127CB7" w:rsidRDefault="00127CB7" w:rsidP="004D5821">
      <w:pPr>
        <w:spacing w:after="0" w:line="240" w:lineRule="auto"/>
        <w:rPr>
          <w:rFonts w:cs="Arial"/>
        </w:rPr>
      </w:pPr>
    </w:p>
    <w:p w:rsidR="00127CB7" w:rsidRDefault="00127CB7" w:rsidP="004D5821">
      <w:pPr>
        <w:spacing w:after="0" w:line="240" w:lineRule="auto"/>
        <w:rPr>
          <w:rFonts w:cs="Arial"/>
        </w:rPr>
      </w:pP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25-1.Dünya savaşında ilk olarak İttifak Devletleri arasında olup daha sonra İtilaf devletleri arasına geçen ülke hangisidir?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a-İtalya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b-İngiltere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c-Fransa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d-Yunanistan</w:t>
      </w:r>
    </w:p>
    <w:p w:rsidR="00127CB7" w:rsidRDefault="00127CB7" w:rsidP="004D5821">
      <w:pPr>
        <w:spacing w:after="0" w:line="240" w:lineRule="auto"/>
        <w:rPr>
          <w:rFonts w:cs="Arial"/>
        </w:rPr>
      </w:pP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26-Osmanlı Devleti kim tarafından kurulmuştur?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a-Orhan bey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b-Fatih Sultan Mehmet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c-Yavuz Sultan Selim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d-Osman Bey</w:t>
      </w:r>
    </w:p>
    <w:p w:rsidR="00127CB7" w:rsidRDefault="00127CB7" w:rsidP="004D5821">
      <w:pPr>
        <w:spacing w:after="0" w:line="240" w:lineRule="auto"/>
        <w:rPr>
          <w:rFonts w:cs="Arial"/>
        </w:rPr>
      </w:pP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27-Aşağıdakilerden hangisi Atatürk’ün gittiği okullardan biri değildir?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a-Manastır Askeri İdadisi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b-Şemsettin Karahisar İlkokulu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c-Selanik Askeri Rüştiyesi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d-İstanbul Harp Akademisi</w:t>
      </w:r>
    </w:p>
    <w:p w:rsidR="00127CB7" w:rsidRDefault="00127CB7" w:rsidP="004D5821">
      <w:pPr>
        <w:spacing w:after="0" w:line="240" w:lineRule="auto"/>
        <w:rPr>
          <w:rFonts w:cs="Arial"/>
        </w:rPr>
      </w:pP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28-“HASTA ADAM” ismiyle anılan ülke aşağıdakilerden hangisidir?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a-Suriye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b-İran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c-Afganistan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d-Osmanlı</w:t>
      </w:r>
    </w:p>
    <w:p w:rsidR="00127CB7" w:rsidRDefault="00127CB7" w:rsidP="004D5821">
      <w:pPr>
        <w:spacing w:after="0" w:line="240" w:lineRule="auto"/>
        <w:rPr>
          <w:rFonts w:cs="Arial"/>
        </w:rPr>
      </w:pP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29-Mondros Ateşkes Anlaşması hangi tarihte imzalanmıştır?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a-1918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b-1919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c-1920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d-1923</w:t>
      </w:r>
    </w:p>
    <w:p w:rsidR="00127CB7" w:rsidRDefault="00127CB7" w:rsidP="004D5821">
      <w:pPr>
        <w:spacing w:after="0" w:line="240" w:lineRule="auto"/>
        <w:rPr>
          <w:rFonts w:cs="Arial"/>
        </w:rPr>
      </w:pP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30-Ermenilerle savaşılan cephe aşağıdakilerden hangisidir?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a-Doğu cephesi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b-Batı cephesi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c-Güney cephesi</w:t>
      </w:r>
    </w:p>
    <w:p w:rsidR="00127CB7" w:rsidRDefault="00127CB7" w:rsidP="004D5821">
      <w:pPr>
        <w:spacing w:after="0" w:line="240" w:lineRule="auto"/>
        <w:rPr>
          <w:rFonts w:cs="Arial"/>
        </w:rPr>
      </w:pPr>
      <w:r>
        <w:rPr>
          <w:rFonts w:cs="Arial"/>
        </w:rPr>
        <w:t>d-Kuzey cephesi</w:t>
      </w:r>
    </w:p>
    <w:p w:rsidR="00127CB7" w:rsidRDefault="00127CB7" w:rsidP="004D5821">
      <w:pPr>
        <w:spacing w:after="0" w:line="240" w:lineRule="auto"/>
        <w:rPr>
          <w:rFonts w:cs="Arial"/>
        </w:rPr>
      </w:pPr>
    </w:p>
    <w:p w:rsidR="00127CB7" w:rsidRDefault="00127CB7" w:rsidP="004D5821">
      <w:pPr>
        <w:spacing w:after="0" w:line="240" w:lineRule="auto"/>
        <w:rPr>
          <w:rFonts w:cs="Arial"/>
          <w:noProof/>
          <w:lang w:eastAsia="tr-TR"/>
        </w:rPr>
      </w:pPr>
      <w:r w:rsidRPr="0038795F">
        <w:rPr>
          <w:rFonts w:cs="Arial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i1025" type="#_x0000_t75" alt="222.jpg" style="width:195.75pt;height:114pt;visibility:visible">
            <v:imagedata r:id="rId5" o:title=""/>
          </v:shape>
        </w:pict>
      </w:r>
    </w:p>
    <w:p w:rsidR="00127CB7" w:rsidRPr="00023122" w:rsidRDefault="00127CB7" w:rsidP="003C49D9">
      <w:pPr>
        <w:rPr>
          <w:b/>
          <w:sz w:val="18"/>
        </w:rPr>
      </w:pPr>
      <w:hyperlink r:id="rId6" w:history="1">
        <w:r w:rsidRPr="006A53C4">
          <w:rPr>
            <w:rStyle w:val="Hyperlink"/>
            <w:b/>
            <w:sz w:val="18"/>
          </w:rPr>
          <w:t>www.sorubak.com</w:t>
        </w:r>
      </w:hyperlink>
      <w:r>
        <w:rPr>
          <w:b/>
          <w:sz w:val="18"/>
        </w:rPr>
        <w:t xml:space="preserve"> </w:t>
      </w:r>
    </w:p>
    <w:p w:rsidR="00127CB7" w:rsidRPr="004B63EE" w:rsidRDefault="00127CB7" w:rsidP="004D5821">
      <w:pPr>
        <w:spacing w:after="0" w:line="240" w:lineRule="auto"/>
        <w:rPr>
          <w:rFonts w:cs="Arial"/>
        </w:rPr>
      </w:pPr>
    </w:p>
    <w:sectPr w:rsidR="00127CB7" w:rsidRPr="004B63EE" w:rsidSect="004D5821">
      <w:pgSz w:w="11906" w:h="16838"/>
      <w:pgMar w:top="426" w:right="991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9A3"/>
    <w:multiLevelType w:val="hybridMultilevel"/>
    <w:tmpl w:val="A056ACB0"/>
    <w:lvl w:ilvl="0" w:tplc="B120C3E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FA6"/>
    <w:rsid w:val="00023122"/>
    <w:rsid w:val="00127CB7"/>
    <w:rsid w:val="00165B66"/>
    <w:rsid w:val="00255421"/>
    <w:rsid w:val="00326465"/>
    <w:rsid w:val="0038795F"/>
    <w:rsid w:val="003C49D9"/>
    <w:rsid w:val="00463E92"/>
    <w:rsid w:val="004B63EE"/>
    <w:rsid w:val="004D5821"/>
    <w:rsid w:val="004E0623"/>
    <w:rsid w:val="00584EAD"/>
    <w:rsid w:val="005C1EB3"/>
    <w:rsid w:val="00645FA6"/>
    <w:rsid w:val="006A53C4"/>
    <w:rsid w:val="00752DF6"/>
    <w:rsid w:val="007D460A"/>
    <w:rsid w:val="00B9464F"/>
    <w:rsid w:val="00CC0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C8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58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E0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06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C49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2</Pages>
  <Words>652</Words>
  <Characters>3723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cansu</dc:creator>
  <cp:keywords>www.sorubak.com</cp:keywords>
  <dc:description/>
  <cp:lastModifiedBy>edanur</cp:lastModifiedBy>
  <cp:revision>5</cp:revision>
  <dcterms:created xsi:type="dcterms:W3CDTF">2014-11-13T22:18:00Z</dcterms:created>
  <dcterms:modified xsi:type="dcterms:W3CDTF">2014-11-16T14:29:00Z</dcterms:modified>
</cp:coreProperties>
</file>