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791" w:rsidRDefault="00B16791" w:rsidP="00814A40">
      <w:pPr>
        <w:pStyle w:val="NoSpacing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PROBLEMLER</w:t>
      </w:r>
    </w:p>
    <w:p w:rsidR="00B16791" w:rsidRDefault="00B16791" w:rsidP="00F03B43">
      <w:pPr>
        <w:pStyle w:val="NoSpacing"/>
        <w:rPr>
          <w:rFonts w:ascii="ALFABET98" w:hAnsi="ALFABET98"/>
          <w:sz w:val="24"/>
          <w:szCs w:val="24"/>
        </w:rPr>
        <w:sectPr w:rsidR="00B16791" w:rsidSect="00F03B43">
          <w:headerReference w:type="default" r:id="rId7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1-Bir çiftlikte 257 tavuk, tavuklardan 78 eksik civcvi var.Bu çiftlikte toplam kaç hayvan var?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(c=436)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2-Bir otobüs gideceği yolun önce 129 km sini sonra 187 km sini gidiyor.Bu otobüsün daha 88 km gideceği yol olduğuna göre yolun toplamı kaç km dir?(c=404)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3-Damla tanesi 1TL 50 Kr tan 4 silgi, tanesi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2 TL  25 Kr tan 3 kalem alıyor.Damla kırtasiyeye 15 TL veriyor.Kırtasiyeci Damla’ya geriye ne kadar vermelidir?(c=2 TL 25 Kr)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4-Bir okul gezisi için öğrencilerden kişi başı 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45 TL istenmektedir.Geziye 27 öğrenci katılacağına göre gezi için kaç TL toplanmalıdır?(c=1215)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5-Cemalcan’ın 186 TL si var.Çilem Su’nun parası Cemalcan’ın parasının yarısından 18 TL fazladır.İkisinin paralı farkı kaçtır?(c=75)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6-Bir uçak günde 87 yolcu taşıyorsa yılda kaç yolcu taşır?(c=31755)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7-Bir adet küpe 136 liradır.4tane küpe alan Meltem kuyumcuya 1000 TL vermiştir.Meltem para üstü olarak kaç TL alır?(c=456)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Rümeysa 7 rengarenk etek için satıcıya 399TL vermişse eteklerin tanesi ne kadardır?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(c=57)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9- 268 yumurtanın önce çeyreği satılmıştır. Sonra 75 yumurta daha satılmıştır.Geriye kaç yumurta kalmıştır?(c=126)</w:t>
      </w: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</w:p>
    <w:p w:rsidR="00B16791" w:rsidRPr="00F03B43" w:rsidRDefault="00B16791" w:rsidP="00F03B43">
      <w:pPr>
        <w:pStyle w:val="NoSpacing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Umutcan 280 sayfalık kitabının ilk gün 42 sayfasını,ikinci gün ilk günden 19 sayfa fazla okuyor.Umutcan’ın okumadığı kaç sayfa kaldı?</w:t>
      </w:r>
    </w:p>
    <w:p w:rsidR="00B16791" w:rsidRDefault="00B16791">
      <w:pPr>
        <w:rPr>
          <w:rFonts w:ascii="ALFABET98" w:hAnsi="ALFABET98"/>
        </w:rPr>
      </w:pPr>
      <w:r w:rsidRPr="00801503">
        <w:rPr>
          <w:rFonts w:ascii="ALFABET98" w:hAnsi="ALFABET98"/>
        </w:rPr>
        <w:t>(c=177)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 w:rsidRPr="00801503">
        <w:rPr>
          <w:rFonts w:ascii="ALFABET98" w:hAnsi="ALFABET98"/>
          <w:sz w:val="24"/>
          <w:szCs w:val="24"/>
        </w:rPr>
        <w:t>11- Babam bana her gün 16 TL harçlık veriyor.</w:t>
      </w:r>
      <w:r>
        <w:rPr>
          <w:rFonts w:ascii="ALFABET98" w:hAnsi="ALFABET98"/>
          <w:sz w:val="24"/>
          <w:szCs w:val="24"/>
        </w:rPr>
        <w:t xml:space="preserve"> İki haftada ne kadar harçlık vermiş olur?(c=224)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 Yasin günde 38 soru cevaplıyor.456 soruyu kaç günde cevaplar?(c=12)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13-Nisanur yapacağı bir bilezik için 124 lastik kullanıyor.Nisanur 15 bilezik için kaç lastik kullanır?(c=1860)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14- 287 sayısının 5 katının 193 eksiği kaçtır?(c=1242)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 Ardışık 5 sayının toplamı 685 ise bu saıların en büyüğünün ve en küçüğünün toplamı kaçtır?(c=274)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bookmarkStart w:id="0" w:name="_GoBack"/>
      <w:bookmarkEnd w:id="0"/>
      <w:r>
        <w:rPr>
          <w:rFonts w:ascii="ALFABET98" w:hAnsi="ALFABET98"/>
          <w:sz w:val="24"/>
          <w:szCs w:val="24"/>
        </w:rPr>
        <w:t>16- Birler basamağı 8,yüzler basamağı 5 olan dört basamaklı en büyük sayı ile en küçük sayının toplamı kaçtır?(c=11106)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17- Hamit 642 ile 255 i toplayıp sonucu 13 e bölüyor.İşlem sonucunu kaç bulur?(c=69)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18-Bir bisiklet 4 saatte 56 km yol gidiyorsa 7 saatte kaç km yol gider?(c=98)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19- 174 sayısını 6 e bölüp sonucu 14 le çarparsak kaç buluruz?(c=406)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20-  Sılanur dakikada 168 kelime okuyor. Sılanur yarım saatte kaç kelime okur?(c=5040)</w:t>
      </w: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  <w:hyperlink r:id="rId8" w:history="1">
        <w:r w:rsidRPr="00D006E6">
          <w:rPr>
            <w:rStyle w:val="Hyperlink"/>
            <w:rFonts w:ascii="Times New Roman" w:hAnsi="Times New Roman"/>
            <w:b/>
          </w:rPr>
          <w:t>www.sorubak.com</w:t>
        </w:r>
      </w:hyperlink>
    </w:p>
    <w:p w:rsidR="00B16791" w:rsidRDefault="00B16791" w:rsidP="00801503">
      <w:pPr>
        <w:jc w:val="both"/>
        <w:rPr>
          <w:rFonts w:ascii="ALFABET98" w:hAnsi="ALFABET98"/>
          <w:sz w:val="24"/>
          <w:szCs w:val="24"/>
        </w:rPr>
      </w:pPr>
    </w:p>
    <w:p w:rsidR="00B16791" w:rsidRPr="00801503" w:rsidRDefault="00B16791" w:rsidP="00801503">
      <w:pPr>
        <w:jc w:val="both"/>
        <w:rPr>
          <w:rFonts w:ascii="ALFABET98" w:hAnsi="ALFABET98"/>
          <w:sz w:val="24"/>
          <w:szCs w:val="24"/>
        </w:rPr>
      </w:pPr>
    </w:p>
    <w:sectPr w:rsidR="00B16791" w:rsidRPr="00801503" w:rsidSect="00F03B4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791" w:rsidRDefault="00B16791" w:rsidP="00814A40">
      <w:pPr>
        <w:spacing w:after="0" w:line="240" w:lineRule="auto"/>
      </w:pPr>
      <w:r>
        <w:separator/>
      </w:r>
    </w:p>
  </w:endnote>
  <w:endnote w:type="continuationSeparator" w:id="0">
    <w:p w:rsidR="00B16791" w:rsidRDefault="00B16791" w:rsidP="0081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791" w:rsidRDefault="00B16791" w:rsidP="00814A40">
      <w:pPr>
        <w:spacing w:after="0" w:line="240" w:lineRule="auto"/>
      </w:pPr>
      <w:r>
        <w:separator/>
      </w:r>
    </w:p>
  </w:footnote>
  <w:footnote w:type="continuationSeparator" w:id="0">
    <w:p w:rsidR="00B16791" w:rsidRDefault="00B16791" w:rsidP="00814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91" w:rsidRDefault="00B16791" w:rsidP="00814A40">
    <w:pPr>
      <w:pStyle w:val="Header"/>
      <w:jc w:val="center"/>
    </w:pPr>
    <w:r>
      <w:t>GÜLÜÇ VESİLE DİKMEN İLKOKULU 4/B SINIFI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5041D"/>
    <w:multiLevelType w:val="hybridMultilevel"/>
    <w:tmpl w:val="80F4A90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B43"/>
    <w:rsid w:val="00351AB4"/>
    <w:rsid w:val="003E3087"/>
    <w:rsid w:val="00801503"/>
    <w:rsid w:val="00814A40"/>
    <w:rsid w:val="00AD7302"/>
    <w:rsid w:val="00AE26D5"/>
    <w:rsid w:val="00B16791"/>
    <w:rsid w:val="00C81F95"/>
    <w:rsid w:val="00D006E6"/>
    <w:rsid w:val="00D21C32"/>
    <w:rsid w:val="00E768A0"/>
    <w:rsid w:val="00F03B43"/>
    <w:rsid w:val="00F358AB"/>
    <w:rsid w:val="00F63441"/>
    <w:rsid w:val="00F91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6D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03B43"/>
    <w:rPr>
      <w:lang w:eastAsia="en-US"/>
    </w:rPr>
  </w:style>
  <w:style w:type="paragraph" w:styleId="Header">
    <w:name w:val="header"/>
    <w:basedOn w:val="Normal"/>
    <w:link w:val="HeaderChar"/>
    <w:uiPriority w:val="99"/>
    <w:rsid w:val="0081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14A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14A40"/>
    <w:rPr>
      <w:rFonts w:cs="Times New Roman"/>
    </w:rPr>
  </w:style>
  <w:style w:type="character" w:styleId="Hyperlink">
    <w:name w:val="Hyperlink"/>
    <w:basedOn w:val="DefaultParagraphFont"/>
    <w:uiPriority w:val="99"/>
    <w:rsid w:val="00D21C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340</Words>
  <Characters>1941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PC-SALİH</dc:creator>
  <cp:keywords>www.sorubak.com</cp:keywords>
  <dc:description>www.sorubak.com</dc:description>
  <cp:lastModifiedBy>edanur</cp:lastModifiedBy>
  <cp:revision>4</cp:revision>
  <dcterms:created xsi:type="dcterms:W3CDTF">2014-12-25T19:24:00Z</dcterms:created>
  <dcterms:modified xsi:type="dcterms:W3CDTF">2014-12-27T10:20:00Z</dcterms:modified>
  <cp:category>www.sorubak.com</cp:category>
</cp:coreProperties>
</file>