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CF" w:rsidRPr="005C14AB" w:rsidRDefault="001E24CF" w:rsidP="00610A5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</w:rPr>
        <w:t>…………………………..</w:t>
      </w:r>
      <w:r>
        <w:rPr>
          <w:rFonts w:ascii="Comic Sans MS" w:hAnsi="Comic Sans MS"/>
          <w:b/>
        </w:rPr>
        <w:t xml:space="preserve"> </w:t>
      </w:r>
      <w:r w:rsidRPr="005C14AB">
        <w:rPr>
          <w:rFonts w:ascii="Comic Sans MS" w:hAnsi="Comic Sans MS"/>
          <w:b/>
        </w:rPr>
        <w:t>2014-2015 EDUCATIONAL YEAR 4TH CLASSES 1ST TERM 1ST WRITTEN EXAM</w:t>
      </w:r>
    </w:p>
    <w:p w:rsidR="001E24CF" w:rsidRPr="006140E0" w:rsidRDefault="001E24CF" w:rsidP="00F64C6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ab/>
      </w:r>
    </w:p>
    <w:p w:rsidR="001E24CF" w:rsidRPr="005C14AB" w:rsidRDefault="001E24CF" w:rsidP="00F64C65">
      <w:pPr>
        <w:rPr>
          <w:rFonts w:ascii="Comic Sans MS" w:hAnsi="Comic Sans MS"/>
          <w:b/>
          <w:sz w:val="20"/>
          <w:szCs w:val="20"/>
        </w:rPr>
      </w:pPr>
      <w:r w:rsidRPr="005C14AB">
        <w:rPr>
          <w:rFonts w:ascii="Comic Sans MS" w:hAnsi="Comic Sans MS"/>
          <w:b/>
          <w:sz w:val="20"/>
          <w:szCs w:val="20"/>
        </w:rPr>
        <w:t>Name</w:t>
      </w:r>
      <w:r w:rsidRPr="006140E0">
        <w:rPr>
          <w:rFonts w:ascii="Comic Sans MS" w:hAnsi="Comic Sans MS"/>
          <w:sz w:val="20"/>
          <w:szCs w:val="20"/>
        </w:rPr>
        <w:t xml:space="preserve">( Adı):   </w:t>
      </w:r>
      <w:r w:rsidRPr="006140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5C14AB">
        <w:rPr>
          <w:rFonts w:ascii="Comic Sans MS" w:hAnsi="Comic Sans MS"/>
          <w:b/>
          <w:sz w:val="20"/>
          <w:szCs w:val="20"/>
        </w:rPr>
        <w:t>Surname</w:t>
      </w:r>
      <w:r w:rsidRPr="006140E0">
        <w:rPr>
          <w:rFonts w:ascii="Comic Sans MS" w:hAnsi="Comic Sans MS"/>
          <w:sz w:val="20"/>
          <w:szCs w:val="20"/>
        </w:rPr>
        <w:t xml:space="preserve">(Soyadı):   </w:t>
      </w:r>
      <w:r w:rsidRPr="006140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5C14AB">
        <w:rPr>
          <w:rFonts w:ascii="Comic Sans MS" w:hAnsi="Comic Sans MS"/>
          <w:b/>
          <w:sz w:val="20"/>
          <w:szCs w:val="20"/>
        </w:rPr>
        <w:t>Number/Class(</w:t>
      </w:r>
      <w:r w:rsidRPr="006140E0">
        <w:rPr>
          <w:rFonts w:ascii="Comic Sans MS" w:hAnsi="Comic Sans MS"/>
          <w:sz w:val="20"/>
          <w:szCs w:val="20"/>
        </w:rPr>
        <w:t>Numara/Sınıf)</w:t>
      </w:r>
      <w:r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ab/>
      </w:r>
      <w:r w:rsidRPr="005C14AB">
        <w:rPr>
          <w:rFonts w:ascii="Comic Sans MS" w:hAnsi="Comic Sans MS"/>
          <w:b/>
          <w:sz w:val="20"/>
          <w:szCs w:val="20"/>
        </w:rPr>
        <w:t xml:space="preserve">        Not:</w:t>
      </w:r>
    </w:p>
    <w:p w:rsidR="001E24CF" w:rsidRDefault="001E24CF">
      <w:pPr>
        <w:rPr>
          <w:rFonts w:ascii="Comic Sans MS" w:hAnsi="Comic Sans MS"/>
        </w:rPr>
      </w:pPr>
    </w:p>
    <w:p w:rsidR="001E24CF" w:rsidRPr="005C14AB" w:rsidRDefault="001E24CF" w:rsidP="00F3294F">
      <w:pPr>
        <w:numPr>
          <w:ilvl w:val="0"/>
          <w:numId w:val="1"/>
        </w:numPr>
        <w:rPr>
          <w:rFonts w:ascii="Comic Sans MS" w:hAnsi="Comic Sans MS"/>
          <w:b/>
          <w:bCs/>
        </w:rPr>
      </w:pPr>
      <w:r w:rsidRPr="005C14AB">
        <w:rPr>
          <w:rFonts w:ascii="Comic Sans MS" w:hAnsi="Comic Sans MS"/>
          <w:b/>
          <w:bCs/>
        </w:rPr>
        <w:t>Sınıfta sıkça kullanılan kutu içindeki ifadeleri resimlerin altına yazın</w:t>
      </w:r>
      <w:r>
        <w:rPr>
          <w:rFonts w:ascii="Comic Sans MS" w:hAnsi="Comic Sans MS"/>
          <w:b/>
          <w:bCs/>
        </w:rPr>
        <w:t>ız</w:t>
      </w:r>
      <w:r w:rsidRPr="005C14AB">
        <w:rPr>
          <w:rFonts w:ascii="Comic Sans MS" w:hAnsi="Comic Sans MS"/>
          <w:b/>
          <w:bCs/>
        </w:rPr>
        <w:t>. (</w:t>
      </w:r>
      <w:r>
        <w:rPr>
          <w:rFonts w:ascii="Comic Sans MS" w:hAnsi="Comic Sans MS"/>
          <w:b/>
          <w:bCs/>
        </w:rPr>
        <w:t>8*3=</w:t>
      </w:r>
      <w:r w:rsidRPr="005C14AB">
        <w:rPr>
          <w:rFonts w:ascii="Comic Sans MS" w:hAnsi="Comic Sans MS"/>
          <w:b/>
          <w:bCs/>
        </w:rPr>
        <w:t>24 puan)</w:t>
      </w:r>
    </w:p>
    <w:p w:rsidR="001E24CF" w:rsidRDefault="001E24CF" w:rsidP="00105CEF">
      <w:pPr>
        <w:ind w:left="375"/>
        <w:rPr>
          <w:rFonts w:ascii="Comic Sans MS" w:hAnsi="Comic Sans MS"/>
          <w:b/>
          <w:bCs/>
          <w:sz w:val="20"/>
          <w:szCs w:val="20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5"/>
      </w:tblGrid>
      <w:tr w:rsidR="001E24CF" w:rsidRPr="00DB59BB" w:rsidTr="000B24AD">
        <w:trPr>
          <w:trHeight w:val="581"/>
        </w:trPr>
        <w:tc>
          <w:tcPr>
            <w:tcW w:w="6465" w:type="dxa"/>
          </w:tcPr>
          <w:p w:rsidR="001E24CF" w:rsidRPr="00C0013E" w:rsidRDefault="001E24CF" w:rsidP="00610A5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Clean</w:t>
            </w:r>
            <w:r w:rsidRPr="00DB59BB">
              <w:rPr>
                <w:rFonts w:ascii="Comic Sans MS" w:hAnsi="Comic Sans MS"/>
                <w:sz w:val="20"/>
                <w:szCs w:val="20"/>
              </w:rPr>
              <w:t xml:space="preserve"> on the board  / </w:t>
            </w:r>
            <w:r>
              <w:rPr>
                <w:rFonts w:ascii="Comic Sans MS" w:hAnsi="Comic Sans MS"/>
                <w:sz w:val="20"/>
                <w:szCs w:val="20"/>
              </w:rPr>
              <w:t>Be quiet /</w:t>
            </w:r>
            <w:r w:rsidRPr="00DB59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Turn around / S</w:t>
            </w:r>
            <w:r w:rsidRPr="00DB59BB">
              <w:rPr>
                <w:rFonts w:ascii="Comic Sans MS" w:hAnsi="Comic Sans MS"/>
                <w:sz w:val="20"/>
                <w:szCs w:val="20"/>
              </w:rPr>
              <w:t>it down</w:t>
            </w:r>
            <w:r>
              <w:rPr>
                <w:rFonts w:ascii="Comic Sans MS" w:hAnsi="Comic Sans MS"/>
                <w:sz w:val="20"/>
                <w:szCs w:val="20"/>
              </w:rPr>
              <w:t xml:space="preserve"> / Stand up  / Turn on the light / Open the door / Close the window</w:t>
            </w:r>
          </w:p>
        </w:tc>
      </w:tr>
    </w:tbl>
    <w:p w:rsidR="001E24CF" w:rsidRDefault="001E24CF" w:rsidP="00F3294F">
      <w:pPr>
        <w:ind w:left="37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turnaroundbw" style="position:absolute;left:0;text-align:left;margin-left:416.05pt;margin-top:14.3pt;width:97.25pt;height:66.35pt;z-index:251672576;visibility:visible;mso-position-horizontal-relative:text;mso-position-vertical-relative:text">
            <v:imagedata r:id="rId5" o:title=""/>
          </v:shape>
        </w:pict>
      </w:r>
      <w:r>
        <w:rPr>
          <w:noProof/>
        </w:rPr>
        <w:pict>
          <v:shape id="Resim 32" o:spid="_x0000_s1027" type="#_x0000_t75" alt="http://www.christart.com/IMAGES-art9ab/clipart/2809/open-door.png" style="position:absolute;left:0;text-align:left;margin-left:289.3pt;margin-top:8.3pt;width:60.8pt;height:71.3pt;z-index:251653120;visibility:visible;mso-position-horizontal-relative:text;mso-position-vertical-relative:text">
            <v:imagedata r:id="rId6" o:title="" cropbottom="7072f"/>
          </v:shape>
        </w:pict>
      </w:r>
      <w:r>
        <w:rPr>
          <w:noProof/>
        </w:rPr>
        <w:pict>
          <v:shape id="Resim 27" o:spid="_x0000_s1028" type="#_x0000_t75" alt="https://www.superteachertools.net/jeopardyx/uploads/20140406/Sit.png" style="position:absolute;left:0;text-align:left;margin-left:158.35pt;margin-top:8.35pt;width:48pt;height:75.45pt;z-index:251652096;visibility:visible;mso-position-horizontal-relative:text;mso-position-vertical-relative:text">
            <v:imagedata r:id="rId7" o:title=""/>
          </v:shape>
        </w:pict>
      </w:r>
      <w:r>
        <w:rPr>
          <w:noProof/>
        </w:rPr>
        <w:pict>
          <v:shape id="Resim 14" o:spid="_x0000_s1029" type="#_x0000_t75" alt="http://www.overells.com.au/files/images/content/blogs/stand_up.png" style="position:absolute;left:0;text-align:left;margin-left:36.8pt;margin-top:3.45pt;width:45.6pt;height:80.35pt;z-index:251651072;visibility:visible;mso-position-horizontal-relative:text;mso-position-vertical-relative:text">
            <v:imagedata r:id="rId8" o:title=""/>
          </v:shape>
        </w:pict>
      </w:r>
      <w:r>
        <w:t xml:space="preserve">     </w:t>
      </w:r>
      <w:r>
        <w:pict>
          <v:shape id="_x0000_i1025" type="#_x0000_t75" alt="" style="width:24pt;height:24pt">
            <v:imagedata r:id="rId9" o:title=""/>
          </v:shape>
        </w:pict>
      </w:r>
    </w:p>
    <w:p w:rsidR="001E24CF" w:rsidRDefault="001E24CF" w:rsidP="000B24AD">
      <w:r>
        <w:t xml:space="preserve">                                                                                    </w:t>
      </w: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610A54">
      <w:pPr>
        <w:ind w:firstLine="709"/>
      </w:pPr>
      <w:r>
        <w:t>______________              ______________            _______________                ____</w:t>
      </w:r>
      <w:r>
        <w:rPr>
          <w:u w:val="single"/>
        </w:rPr>
        <w:t xml:space="preserve">   </w:t>
      </w:r>
      <w:r>
        <w:t>_______</w:t>
      </w:r>
    </w:p>
    <w:p w:rsidR="001E24CF" w:rsidRDefault="001E24CF" w:rsidP="00F3294F">
      <w:pPr>
        <w:ind w:left="375"/>
      </w:pPr>
      <w:r>
        <w:rPr>
          <w:noProof/>
        </w:rPr>
        <w:pict>
          <v:shape id="_x0000_s1030" type="#_x0000_t75" alt="http://www.howitis.org.uk/images/thumbnails/26bk.gif" style="position:absolute;left:0;text-align:left;margin-left:416.05pt;margin-top:4.9pt;width:114.25pt;height:77.65pt;z-index:251673600;visibility:visible">
            <v:imagedata r:id="rId10" r:href="rId11"/>
          </v:shape>
        </w:pict>
      </w:r>
      <w:r>
        <w:rPr>
          <w:noProof/>
        </w:rPr>
        <w:pict>
          <v:shape id="Resim 49" o:spid="_x0000_s1031" type="#_x0000_t75" style="position:absolute;left:0;text-align:left;margin-left:163.45pt;margin-top:5.85pt;width:74.05pt;height:90.7pt;z-index:251654144;visibility:visible">
            <v:imagedata r:id="rId12" o:title="" croptop="7352f" cropbottom="7910f" cropright="6908f"/>
          </v:shape>
        </w:pict>
      </w:r>
      <w:r>
        <w:rPr>
          <w:noProof/>
        </w:rPr>
        <w:pict>
          <v:shape id="Resim 50" o:spid="_x0000_s1032" type="#_x0000_t75" alt="http://qph.is.quoracdn.net/main-qimg-6b64617c1324284498b2541f41d8c2c0?convert_to_webp=true" style="position:absolute;left:0;text-align:left;margin-left:27.1pt;margin-top:6.05pt;width:89.15pt;height:82.35pt;z-index:251655168;visibility:visible">
            <v:imagedata r:id="rId13" o:title="" cropright="15815f"/>
          </v:shape>
        </w:pict>
      </w:r>
    </w:p>
    <w:p w:rsidR="001E24CF" w:rsidRDefault="001E24CF" w:rsidP="00F3294F">
      <w:pPr>
        <w:ind w:left="375"/>
      </w:pPr>
      <w:r>
        <w:rPr>
          <w:noProof/>
        </w:rPr>
        <w:pict>
          <v:shape id="Resim 10" o:spid="_x0000_s1033" type="#_x0000_t75" alt="https://s3.amazonaws.com/monsterguide/images/5/blackboard.jpg" style="position:absolute;left:0;text-align:left;margin-left:289.5pt;margin-top:3.8pt;width:93.3pt;height:64.35pt;z-index:251650048;visibility:visible">
            <v:imagedata r:id="rId14" o:title=""/>
          </v:shape>
        </w:pict>
      </w: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A331C6">
      <w:pPr>
        <w:rPr>
          <w:rFonts w:ascii="Arial" w:hAnsi="Arial" w:cs="Arial"/>
          <w:color w:val="222222"/>
        </w:rPr>
      </w:pPr>
    </w:p>
    <w:p w:rsidR="001E24CF" w:rsidRDefault="001E24CF" w:rsidP="00CA324F">
      <w:pPr>
        <w:rPr>
          <w:rFonts w:ascii="Comic Sans MS" w:hAnsi="Comic Sans MS"/>
          <w:b/>
          <w:bCs/>
          <w:sz w:val="20"/>
          <w:szCs w:val="20"/>
        </w:rPr>
      </w:pPr>
    </w:p>
    <w:p w:rsidR="001E24CF" w:rsidRDefault="001E24CF" w:rsidP="00F64C65">
      <w:pPr>
        <w:ind w:firstLine="709"/>
      </w:pPr>
      <w:r>
        <w:t xml:space="preserve"> _____________               ____________</w:t>
      </w:r>
      <w:r>
        <w:rPr>
          <w:u w:val="single"/>
        </w:rPr>
        <w:t xml:space="preserve">    </w:t>
      </w:r>
      <w:r>
        <w:t xml:space="preserve">                 </w:t>
      </w:r>
      <w:r>
        <w:rPr>
          <w:u w:val="single"/>
        </w:rPr>
        <w:t xml:space="preserve">       </w:t>
      </w:r>
      <w:r>
        <w:t>___________               ________</w:t>
      </w:r>
      <w:r>
        <w:rPr>
          <w:u w:val="single"/>
        </w:rPr>
        <w:t xml:space="preserve">   </w:t>
      </w:r>
      <w:r>
        <w:t xml:space="preserve">____            </w:t>
      </w:r>
    </w:p>
    <w:p w:rsidR="001E24CF" w:rsidRDefault="001E24CF" w:rsidP="00A331C6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</w:t>
      </w:r>
    </w:p>
    <w:p w:rsidR="001E24CF" w:rsidRPr="007A692A" w:rsidRDefault="001E24CF" w:rsidP="00F64C65">
      <w:pPr>
        <w:ind w:firstLine="709"/>
        <w:rPr>
          <w:rFonts w:ascii="Comic Sans MS" w:hAnsi="Comic Sans MS"/>
          <w:b/>
          <w:bCs/>
          <w:sz w:val="20"/>
          <w:szCs w:val="20"/>
        </w:rPr>
      </w:pPr>
      <w:r w:rsidRPr="007A692A">
        <w:rPr>
          <w:b/>
        </w:rPr>
        <w:t>B</w:t>
      </w:r>
      <w:r w:rsidRPr="007A692A">
        <w:rPr>
          <w:rFonts w:ascii="Comic Sans MS" w:hAnsi="Comic Sans MS"/>
          <w:b/>
        </w:rPr>
        <w:t xml:space="preserve">) </w:t>
      </w:r>
      <w:r w:rsidRPr="007A692A">
        <w:rPr>
          <w:rFonts w:ascii="Comic Sans MS" w:hAnsi="Comic Sans MS"/>
          <w:b/>
          <w:bCs/>
        </w:rPr>
        <w:t>Aşağıdaki nesnelerin isimlerini altlarına yazınız. (</w:t>
      </w:r>
      <w:r>
        <w:rPr>
          <w:rFonts w:ascii="Comic Sans MS" w:hAnsi="Comic Sans MS"/>
          <w:b/>
          <w:bCs/>
        </w:rPr>
        <w:t>6*2=</w:t>
      </w:r>
      <w:r w:rsidRPr="007A692A">
        <w:rPr>
          <w:rFonts w:ascii="Comic Sans MS" w:hAnsi="Comic Sans MS"/>
          <w:b/>
          <w:bCs/>
        </w:rPr>
        <w:t>12 puan)</w:t>
      </w:r>
    </w:p>
    <w:p w:rsidR="001E24CF" w:rsidRPr="0000408B" w:rsidRDefault="001E24CF" w:rsidP="00343F4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notebook –pencil</w:t>
      </w:r>
      <w:r w:rsidRPr="0000408B">
        <w:rPr>
          <w:rFonts w:ascii="Comic Sans MS" w:hAnsi="Comic Sans MS"/>
        </w:rPr>
        <w:t xml:space="preserve"> – book – eraser- pencil case</w:t>
      </w:r>
      <w:r>
        <w:rPr>
          <w:rFonts w:ascii="Comic Sans MS" w:hAnsi="Comic Sans MS"/>
        </w:rPr>
        <w:t>- schoolbag</w:t>
      </w:r>
    </w:p>
    <w:p w:rsidR="001E24CF" w:rsidRDefault="001E24CF" w:rsidP="00F64C65">
      <w:pPr>
        <w:ind w:firstLine="709"/>
        <w:rPr>
          <w:rFonts w:ascii="Comic Sans MS" w:hAnsi="Comic Sans MS"/>
          <w:b/>
          <w:bCs/>
          <w:sz w:val="20"/>
          <w:szCs w:val="20"/>
        </w:rPr>
      </w:pPr>
    </w:p>
    <w:p w:rsidR="001E24CF" w:rsidRDefault="001E24CF" w:rsidP="00085C3D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 id="Picture 521" o:spid="_x0000_s1034" type="#_x0000_t75" style="position:absolute;margin-left:368.4pt;margin-top:12.8pt;width:69.1pt;height:60.15pt;z-index:251642880;visibility:visible">
            <v:imagedata r:id="rId15" o:title=""/>
            <w10:wrap type="square"/>
          </v:shape>
        </w:pict>
      </w:r>
      <w:r>
        <w:rPr>
          <w:noProof/>
        </w:rPr>
        <w:pict>
          <v:shape id="Resim 70" o:spid="_x0000_s1035" type="#_x0000_t75" alt="http://logosofis.com/FB,674,34,faber-castell-7085-buyuk-boy-beyaz-silgi-yazi-aksesuarlari-faber-castell.jpg" style="position:absolute;margin-left:447.25pt;margin-top:5.75pt;width:85.85pt;height:65.15pt;z-index:251658240;visibility:visible">
            <v:imagedata r:id="rId16" o:title=""/>
          </v:shape>
        </w:pict>
      </w:r>
      <w:r>
        <w:rPr>
          <w:noProof/>
        </w:rPr>
        <w:pict>
          <v:shape id="Resim 3" o:spid="_x0000_s1036" type="#_x0000_t75" alt="http://www.bakimliyiz.com/resim/defter.jpg" style="position:absolute;margin-left:191.3pt;margin-top:7.25pt;width:66.3pt;height:65.75pt;z-index:251643904;visibility:visible">
            <v:imagedata r:id="rId17" o:title=""/>
          </v:shape>
        </w:pict>
      </w:r>
    </w:p>
    <w:p w:rsidR="001E24CF" w:rsidRDefault="001E24CF" w:rsidP="00F73D07">
      <w:pPr>
        <w:ind w:left="375"/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 id="Resim 41" o:spid="_x0000_s1037" type="#_x0000_t75" style="position:absolute;left:0;text-align:left;margin-left:276.3pt;margin-top:11.35pt;width:80.75pt;height:40.8pt;z-index:251641856;visibility:visible">
            <v:imagedata r:id="rId18" o:title="" chromakey="white"/>
          </v:shape>
        </w:pict>
      </w:r>
      <w:r>
        <w:rPr>
          <w:noProof/>
        </w:rPr>
        <w:pict>
          <v:shape id="Resim 53" o:spid="_x0000_s1038" type="#_x0000_t75" alt="http://www.clipartpal.com/_thumbs/pd/education/backpack_04.png" style="position:absolute;left:0;text-align:left;margin-left:120.45pt;margin-top:.95pt;width:42.85pt;height:58.15pt;z-index:251656192;visibility:visible">
            <v:imagedata r:id="rId19" o:title=""/>
          </v:shape>
        </w:pict>
      </w:r>
      <w:r>
        <w:rPr>
          <w:noProof/>
        </w:rPr>
        <w:pict>
          <v:shape id="Resim 56" o:spid="_x0000_s1039" type="#_x0000_t75" alt="http://www.clipartpal.com/_thumbs/pd/education/pencil_4.png" style="position:absolute;left:0;text-align:left;margin-left:27.1pt;margin-top:7.85pt;width:49.4pt;height:49.15pt;z-index:251657216;visibility:visible">
            <v:imagedata r:id="rId20" o:title=""/>
          </v:shape>
        </w:pict>
      </w:r>
      <w:r>
        <w:rPr>
          <w:rFonts w:ascii="Comic Sans MS" w:hAnsi="Comic Sans MS"/>
          <w:b/>
          <w:bCs/>
          <w:sz w:val="20"/>
          <w:szCs w:val="20"/>
        </w:rPr>
        <w:t xml:space="preserve">  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</w:p>
    <w:p w:rsidR="001E24CF" w:rsidRPr="00564612" w:rsidRDefault="001E24CF" w:rsidP="00F73D07">
      <w:pPr>
        <w:ind w:left="375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____________    __________    ___________       ___________       __________           __________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1E24CF" w:rsidRPr="005C14AB" w:rsidRDefault="001E24CF" w:rsidP="009C36AF">
      <w:pPr>
        <w:ind w:firstLine="709"/>
        <w:rPr>
          <w:rFonts w:ascii="Comic Sans MS" w:hAnsi="Comic Sans MS"/>
          <w:b/>
        </w:rPr>
      </w:pPr>
      <w:r w:rsidRPr="005C14AB">
        <w:rPr>
          <w:rFonts w:ascii="Comic Sans MS" w:hAnsi="Comic Sans MS"/>
          <w:b/>
        </w:rPr>
        <w:t>C) Aşağıdaki kutucuklarda gruba ait olmayan kelimeyi yuvarlak içine alınız. (</w:t>
      </w:r>
      <w:r>
        <w:rPr>
          <w:rFonts w:ascii="Comic Sans MS" w:hAnsi="Comic Sans MS"/>
          <w:b/>
        </w:rPr>
        <w:t>6*2=</w:t>
      </w:r>
      <w:r w:rsidRPr="005C14AB">
        <w:rPr>
          <w:rFonts w:ascii="Comic Sans MS" w:hAnsi="Comic Sans MS"/>
          <w:b/>
        </w:rPr>
        <w:t>12 puan)</w:t>
      </w:r>
    </w:p>
    <w:p w:rsidR="001E24CF" w:rsidRDefault="001E24CF" w:rsidP="00E76763">
      <w:pPr>
        <w:ind w:left="735"/>
        <w:rPr>
          <w:rFonts w:ascii="Comic Sans MS" w:hAnsi="Comic Sans MS"/>
          <w:b/>
          <w:sz w:val="20"/>
          <w:szCs w:val="20"/>
        </w:rPr>
      </w:pPr>
    </w:p>
    <w:p w:rsidR="001E24CF" w:rsidRPr="00610A54" w:rsidRDefault="001E24CF" w:rsidP="00E76763">
      <w:pPr>
        <w:ind w:left="735"/>
        <w:rPr>
          <w:b/>
          <w:sz w:val="20"/>
          <w:szCs w:val="20"/>
        </w:rPr>
        <w:sectPr w:rsidR="001E24CF" w:rsidRPr="00610A54" w:rsidSect="00F3294F">
          <w:pgSz w:w="11906" w:h="16838"/>
          <w:pgMar w:top="360" w:right="206" w:bottom="180" w:left="18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-6"/>
        <w:tblW w:w="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21"/>
      </w:tblGrid>
      <w:tr w:rsidR="001E24CF" w:rsidRPr="00AF1A90" w:rsidTr="00AE49B5">
        <w:trPr>
          <w:trHeight w:val="1230"/>
        </w:trPr>
        <w:tc>
          <w:tcPr>
            <w:tcW w:w="5316" w:type="dxa"/>
          </w:tcPr>
          <w:p w:rsidR="001E24CF" w:rsidRPr="00AE49B5" w:rsidRDefault="001E24CF" w:rsidP="00AE49B5">
            <w:pPr>
              <w:pStyle w:val="ListParagraph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Ruler – Eraser – Four – Book</w:t>
            </w:r>
          </w:p>
          <w:p w:rsidR="001E24CF" w:rsidRPr="00AE49B5" w:rsidRDefault="001E24CF" w:rsidP="00AE49B5">
            <w:pPr>
              <w:pStyle w:val="ListParagraph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Turkey- Italy – Spain- Italian</w:t>
            </w:r>
          </w:p>
          <w:p w:rsidR="001E24CF" w:rsidRPr="00AE49B5" w:rsidRDefault="001E24CF" w:rsidP="00AE49B5">
            <w:pPr>
              <w:pStyle w:val="ListParagraph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Fourty- Sixty – Sorry – Eighty</w:t>
            </w:r>
          </w:p>
        </w:tc>
      </w:tr>
    </w:tbl>
    <w:tbl>
      <w:tblPr>
        <w:tblpPr w:leftFromText="141" w:rightFromText="141" w:vertAnchor="text" w:horzAnchor="page" w:tblpX="5935" w:tblpY="-34"/>
        <w:tblW w:w="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36"/>
      </w:tblGrid>
      <w:tr w:rsidR="001E24CF" w:rsidRPr="00AF1A90" w:rsidTr="00AE49B5">
        <w:trPr>
          <w:trHeight w:val="1255"/>
        </w:trPr>
        <w:tc>
          <w:tcPr>
            <w:tcW w:w="5229" w:type="dxa"/>
          </w:tcPr>
          <w:p w:rsidR="001E24CF" w:rsidRPr="00AE49B5" w:rsidRDefault="001E24CF" w:rsidP="00AE49B5">
            <w:pPr>
              <w:pStyle w:val="ListParagraph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Notebook – USA – Pencil- Book</w:t>
            </w:r>
          </w:p>
          <w:p w:rsidR="001E24CF" w:rsidRPr="00AE49B5" w:rsidRDefault="001E24CF" w:rsidP="00AE49B5">
            <w:pPr>
              <w:pStyle w:val="ListParagraph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American- Indian – Italy- Italian</w:t>
            </w:r>
          </w:p>
          <w:p w:rsidR="001E24CF" w:rsidRPr="00AE49B5" w:rsidRDefault="001E24CF" w:rsidP="00AE49B5">
            <w:pPr>
              <w:pStyle w:val="ListParagraph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Africa – America – Asia - Turkish</w:t>
            </w:r>
          </w:p>
        </w:tc>
      </w:tr>
    </w:tbl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Pr="00023122" w:rsidRDefault="001E24CF" w:rsidP="004824A2">
      <w:pPr>
        <w:rPr>
          <w:b/>
          <w:sz w:val="18"/>
        </w:rPr>
      </w:pPr>
      <w:hyperlink r:id="rId21" w:history="1">
        <w:r w:rsidRPr="006A53C4">
          <w:rPr>
            <w:rStyle w:val="Hyperlink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Pr="005C14AB" w:rsidRDefault="001E24CF" w:rsidP="009C36AF">
      <w:pPr>
        <w:ind w:firstLine="709"/>
        <w:rPr>
          <w:rFonts w:ascii="Comic Sans MS" w:hAnsi="Comic Sans MS"/>
          <w:b/>
        </w:rPr>
      </w:pPr>
      <w:r w:rsidRPr="005C14AB">
        <w:rPr>
          <w:rFonts w:ascii="Comic Sans MS" w:hAnsi="Comic Sans MS"/>
          <w:b/>
        </w:rPr>
        <w:t>D)</w:t>
      </w:r>
      <w:r w:rsidRPr="005C14AB">
        <w:rPr>
          <w:rFonts w:ascii="Comic Sans MS" w:hAnsi="Comic Sans MS"/>
        </w:rPr>
        <w:t xml:space="preserve"> </w:t>
      </w:r>
      <w:r w:rsidRPr="005C14AB">
        <w:rPr>
          <w:rFonts w:ascii="Comic Sans MS" w:hAnsi="Comic Sans MS"/>
          <w:b/>
        </w:rPr>
        <w:t>Aşağıdaki renklerin Türkçe ve İngilizce karşılıklarını yazınız. (</w:t>
      </w:r>
      <w:r>
        <w:rPr>
          <w:rFonts w:ascii="Comic Sans MS" w:hAnsi="Comic Sans MS"/>
          <w:b/>
        </w:rPr>
        <w:t>10*1=</w:t>
      </w:r>
      <w:r w:rsidRPr="005C14AB">
        <w:rPr>
          <w:rFonts w:ascii="Comic Sans MS" w:hAnsi="Comic Sans MS"/>
          <w:b/>
        </w:rPr>
        <w:t>10 puan)</w:t>
      </w:r>
    </w:p>
    <w:p w:rsidR="001E24CF" w:rsidRDefault="001E24CF" w:rsidP="00522E7D">
      <w:pPr>
        <w:ind w:left="26" w:firstLine="709"/>
      </w:pP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YEŞİL 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: ……………………………………         </w:t>
      </w:r>
      <w:r>
        <w:rPr>
          <w:rFonts w:ascii="Comic Sans MS" w:hAnsi="Comic Sans MS" w:cs="Arial"/>
          <w:b/>
          <w:sz w:val="20"/>
          <w:szCs w:val="20"/>
        </w:rPr>
        <w:t xml:space="preserve">                  PİNK       </w:t>
      </w:r>
      <w:r w:rsidRPr="00155529">
        <w:rPr>
          <w:rFonts w:ascii="Comic Sans MS" w:hAnsi="Comic Sans MS" w:cs="Arial"/>
          <w:b/>
          <w:sz w:val="20"/>
          <w:szCs w:val="20"/>
        </w:rPr>
        <w:t>: …………………………………</w:t>
      </w: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MAVİ   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: ……………………………………         </w:t>
      </w:r>
      <w:r>
        <w:rPr>
          <w:rFonts w:ascii="Comic Sans MS" w:hAnsi="Comic Sans MS" w:cs="Arial"/>
          <w:b/>
          <w:sz w:val="20"/>
          <w:szCs w:val="20"/>
        </w:rPr>
        <w:t xml:space="preserve">                 RED         </w:t>
      </w:r>
      <w:r w:rsidRPr="00155529">
        <w:rPr>
          <w:rFonts w:ascii="Comic Sans MS" w:hAnsi="Comic Sans MS" w:cs="Arial"/>
          <w:b/>
          <w:sz w:val="20"/>
          <w:szCs w:val="20"/>
        </w:rPr>
        <w:t>: …………………………………</w:t>
      </w: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 w:rsidRPr="00155529">
        <w:rPr>
          <w:rFonts w:ascii="Comic Sans MS" w:hAnsi="Comic Sans MS" w:cs="Arial"/>
          <w:b/>
          <w:sz w:val="20"/>
          <w:szCs w:val="20"/>
        </w:rPr>
        <w:t xml:space="preserve">     TURUNCU        : ……………………………</w:t>
      </w:r>
      <w:r>
        <w:rPr>
          <w:rFonts w:ascii="Comic Sans MS" w:hAnsi="Comic Sans MS" w:cs="Arial"/>
          <w:b/>
          <w:sz w:val="20"/>
          <w:szCs w:val="20"/>
        </w:rPr>
        <w:t xml:space="preserve">………               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YELLOW    : ………………………………..</w:t>
      </w: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 w:rsidRPr="00155529">
        <w:rPr>
          <w:rFonts w:ascii="Comic Sans MS" w:hAnsi="Comic Sans MS" w:cs="Arial"/>
          <w:b/>
          <w:sz w:val="20"/>
          <w:szCs w:val="20"/>
        </w:rPr>
        <w:t xml:space="preserve">     KAHVERENGİ </w:t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: …………………………………….                         PURPLE     : …………………………………</w:t>
      </w:r>
    </w:p>
    <w:p w:rsidR="001E24CF" w:rsidRPr="005C14AB" w:rsidRDefault="001E24CF" w:rsidP="005C14AB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SİYAH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  : …………………………</w:t>
      </w:r>
      <w:r>
        <w:rPr>
          <w:rFonts w:ascii="Comic Sans MS" w:hAnsi="Comic Sans MS" w:cs="Arial"/>
          <w:b/>
          <w:sz w:val="20"/>
          <w:szCs w:val="20"/>
        </w:rPr>
        <w:t xml:space="preserve">………….                          WHİTE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: …………………………………</w:t>
      </w:r>
    </w:p>
    <w:p w:rsidR="001E24CF" w:rsidRDefault="001E24CF" w:rsidP="00AF1A90">
      <w:pPr>
        <w:rPr>
          <w:b/>
          <w:bCs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Pr="005C14AB" w:rsidRDefault="001E24CF" w:rsidP="009C36AF">
      <w:pPr>
        <w:ind w:firstLine="709"/>
        <w:rPr>
          <w:rFonts w:ascii="Comic Sans MS" w:hAnsi="Comic Sans MS"/>
          <w:b/>
          <w:bCs/>
        </w:rPr>
      </w:pPr>
      <w:r w:rsidRPr="005C14AB">
        <w:rPr>
          <w:rFonts w:ascii="Comic Sans MS" w:hAnsi="Comic Sans MS"/>
          <w:b/>
          <w:bCs/>
        </w:rPr>
        <w:t>E)  Aşağıda İngilizce karşılıkları verilen sayıları okla  eşleştiriniz.</w:t>
      </w:r>
      <w:r>
        <w:rPr>
          <w:rFonts w:ascii="Comic Sans MS" w:hAnsi="Comic Sans MS"/>
          <w:b/>
          <w:bCs/>
        </w:rPr>
        <w:t xml:space="preserve"> (5*4=20</w:t>
      </w:r>
      <w:r w:rsidRPr="005C14AB">
        <w:rPr>
          <w:rFonts w:ascii="Comic Sans MS" w:hAnsi="Comic Sans MS"/>
          <w:b/>
          <w:bCs/>
        </w:rPr>
        <w:t xml:space="preserve"> puan)</w: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Resim 16" o:spid="_x0000_s1040" type="#_x0000_t75" style="position:absolute;left:0;text-align:left;margin-left:530.9pt;margin-top:10.85pt;width:40.85pt;height:57.85pt;z-index:251662336;visibility:visible;mso-position-horizontal-relative:page">
            <v:imagedata r:id="rId22" o:title=""/>
            <w10:wrap anchorx="page"/>
          </v:shape>
        </w:pict>
      </w:r>
      <w:r>
        <w:rPr>
          <w:noProof/>
        </w:rPr>
        <w:pict>
          <v:shape id="Resim 13" o:spid="_x0000_s1041" type="#_x0000_t75" style="position:absolute;left:0;text-align:left;margin-left:471pt;margin-top:10.85pt;width:42.2pt;height:59.25pt;z-index:251664384;visibility:visible">
            <v:imagedata r:id="rId23" o:title=""/>
          </v:shape>
        </w:pict>
      </w:r>
      <w:r>
        <w:rPr>
          <w:noProof/>
        </w:rPr>
        <w:pict>
          <v:shape id="Resim 11" o:spid="_x0000_s1042" type="#_x0000_t75" style="position:absolute;left:0;text-align:left;margin-left:325.75pt;margin-top:10.85pt;width:42.25pt;height:60.7pt;z-index:251665408;visibility:visible">
            <v:imagedata r:id="rId23" o:title=""/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Resim 12" o:spid="_x0000_s1043" type="#_x0000_t75" style="position:absolute;left:0;text-align:left;margin-left:367.9pt;margin-top:2.55pt;width:47.8pt;height:56.45pt;z-index:251663360;visibility:visible;mso-position-horizontal-relative:margin">
            <v:imagedata r:id="rId24" o:title=""/>
            <w10:wrap anchorx="margin"/>
          </v:shape>
        </w:pict>
      </w:r>
      <w:r>
        <w:rPr>
          <w:noProof/>
        </w:rPr>
        <w:pict>
          <v:shape id="Resim 6" o:spid="_x0000_s1044" type="#_x0000_t75" style="position:absolute;left:0;text-align:left;margin-left:256.15pt;margin-top:8.05pt;width:41.85pt;height:60.7pt;z-index:251661312;visibility:visible;mso-position-horizontal-relative:page">
            <v:imagedata r:id="rId25" o:title=""/>
            <w10:wrap anchorx="page"/>
          </v:shape>
        </w:pict>
      </w:r>
      <w:r>
        <w:rPr>
          <w:noProof/>
        </w:rPr>
        <w:pict>
          <v:shape id="Resim 5" o:spid="_x0000_s1045" type="#_x0000_t75" style="position:absolute;left:0;text-align:left;margin-left:130.85pt;margin-top:8.3pt;width:49.3pt;height:60.7pt;z-index:251666432;visibility:visible;mso-position-horizontal-relative:margin">
            <v:imagedata r:id="rId26" o:title=""/>
            <w10:wrap anchorx="margin"/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Resim 9" o:spid="_x0000_s1046" type="#_x0000_t75" style="position:absolute;left:0;text-align:left;margin-left:36.25pt;margin-top:2.45pt;width:40.85pt;height:53.6pt;z-index:251660288;visibility:visible;mso-position-horizontal-relative:margin">
            <v:imagedata r:id="rId27" o:title=""/>
            <w10:wrap anchorx="margin"/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5" o:spid="_x0000_s1047" type="#_x0000_t71" style="position:absolute;left:0;text-align:left;margin-left:246.85pt;margin-top:11.2pt;width:109.8pt;height:55.45pt;z-index:2516715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" fillcolor="#e5b8b7" strokeweight="1pt">
            <v:textbox style="mso-next-textbox:#Patlama 1 25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sixteen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Patlama 1 23" o:spid="_x0000_s1048" type="#_x0000_t71" style="position:absolute;left:0;text-align:left;margin-left:497.55pt;margin-top:6.55pt;width:75.6pt;height:60.1pt;z-index:25166950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" fillcolor="#fbd4b4" strokeweight="1pt">
            <v:textbox style="mso-next-textbox:#Patlama 1 23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five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Patlama 1 22" o:spid="_x0000_s1049" type="#_x0000_t71" style="position:absolute;left:0;text-align:left;margin-left:30.7pt;margin-top:11.2pt;width:89.3pt;height:53.95pt;z-index:251668480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" fillcolor="#ddd8c2" strokeweight="1pt">
            <v:textbox style="mso-next-textbox:#Patlama 1 22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eight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Patlama 1 21" o:spid="_x0000_s1050" type="#_x0000_t71" style="position:absolute;left:0;text-align:left;margin-left:365.25pt;margin-top:5.05pt;width:80.35pt;height:61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" fillcolor="#ccc0d9" strokeweight="1pt">
            <v:textbox style="mso-next-textbox:#Patlama 1 21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 w:rsidRPr="00C63A59">
                    <w:rPr>
                      <w:b/>
                      <w:sz w:val="28"/>
                    </w:rPr>
                    <w:t>two</w:t>
                  </w:r>
                </w:p>
              </w:txbxContent>
            </v:textbox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Patlama 1 24" o:spid="_x0000_s1051" type="#_x0000_t71" style="position:absolute;left:0;text-align:left;margin-left:126.75pt;margin-top:.05pt;width:94.35pt;height:52.4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" fillcolor="#b8cce4" strokeweight="1pt">
            <v:textbox style="mso-next-textbox:#Patlama 1 24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ten</w:t>
                  </w:r>
                </w:p>
              </w:txbxContent>
            </v:textbox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7A692A">
      <w:pPr>
        <w:rPr>
          <w:b/>
          <w:bCs/>
        </w:rPr>
      </w:pPr>
    </w:p>
    <w:p w:rsidR="001E24CF" w:rsidRPr="005C14AB" w:rsidRDefault="001E24CF" w:rsidP="009C36AF">
      <w:pPr>
        <w:ind w:firstLine="709"/>
        <w:rPr>
          <w:rFonts w:ascii="Comic Sans MS" w:hAnsi="Comic Sans MS"/>
          <w:b/>
          <w:bCs/>
        </w:rPr>
      </w:pPr>
      <w:r w:rsidRPr="005C14AB">
        <w:rPr>
          <w:rFonts w:ascii="Comic Sans MS" w:hAnsi="Comic Sans MS"/>
          <w:b/>
          <w:bCs/>
        </w:rPr>
        <w:t>F) Aşağıda verilen boşlukları örnekteki gibi doldurunuz.</w:t>
      </w:r>
      <w:r>
        <w:rPr>
          <w:rFonts w:ascii="Comic Sans MS" w:hAnsi="Comic Sans MS"/>
          <w:b/>
          <w:bCs/>
        </w:rPr>
        <w:t xml:space="preserve">  (5*2=10</w:t>
      </w:r>
      <w:r w:rsidRPr="005C14AB">
        <w:rPr>
          <w:rFonts w:ascii="Comic Sans MS" w:hAnsi="Comic Sans MS"/>
          <w:b/>
          <w:bCs/>
        </w:rPr>
        <w:t xml:space="preserve"> puan)</w:t>
      </w:r>
    </w:p>
    <w:p w:rsidR="001E24CF" w:rsidRDefault="001E24CF" w:rsidP="00B31B56">
      <w:pPr>
        <w:ind w:left="993"/>
        <w:rPr>
          <w:bCs/>
        </w:rPr>
      </w:pPr>
      <w:r>
        <w:rPr>
          <w:noProof/>
        </w:rPr>
        <w:pict>
          <v:shape id="Resim 77" o:spid="_x0000_s1052" type="#_x0000_t75" alt="http://i28.photobucket.com/albums/c231/Nein_18/159.png" style="position:absolute;left:0;text-align:left;margin-left:254.15pt;margin-top:4.45pt;width:59.45pt;height:114.2pt;z-index:251659264;visibility:visible">
            <v:imagedata r:id="rId28" o:title=""/>
          </v:shape>
        </w:pict>
      </w:r>
      <w:r>
        <w:rPr>
          <w:noProof/>
        </w:rPr>
        <w:pict>
          <v:shape id="Resim 29" o:spid="_x0000_s1053" type="#_x0000_t75" alt="country-germany01" style="position:absolute;left:0;text-align:left;margin-left:420.8pt;margin-top:13.45pt;width:50.75pt;height:99.65pt;z-index:251644928;visibility:visible">
            <v:imagedata r:id="rId29" o:title=""/>
          </v:shape>
        </w:pict>
      </w:r>
      <w:r>
        <w:rPr>
          <w:noProof/>
        </w:rPr>
        <w:pict>
          <v:shape id="Resim 4" o:spid="_x0000_s1054" type="#_x0000_t75" alt="http://galeri5.uludagsozluk.com/3/monsters-inc_135966.jpg" style="position:absolute;left:0;text-align:left;margin-left:97.05pt;margin-top:12.75pt;width:68.65pt;height:100.4pt;z-index:251648000;visibility:visible">
            <v:imagedata r:id="rId30" o:title=""/>
          </v:shape>
        </w:pict>
      </w:r>
    </w:p>
    <w:p w:rsidR="001E24CF" w:rsidRPr="00610A54" w:rsidRDefault="001E24CF" w:rsidP="008E5D88">
      <w:pPr>
        <w:ind w:left="284" w:firstLine="709"/>
        <w:rPr>
          <w:b/>
          <w:bCs/>
        </w:rPr>
      </w:pPr>
      <w:r w:rsidRPr="00610A54">
        <w:rPr>
          <w:b/>
          <w:bCs/>
        </w:rPr>
        <w:t xml:space="preserve"> Örnek</w:t>
      </w:r>
      <w:r>
        <w:rPr>
          <w:b/>
          <w:bCs/>
        </w:rPr>
        <w:t>:</w:t>
      </w:r>
    </w:p>
    <w:p w:rsidR="001E24CF" w:rsidRDefault="001E24CF" w:rsidP="00522E7D">
      <w:pPr>
        <w:ind w:left="7090" w:firstLine="709"/>
        <w:rPr>
          <w:b/>
          <w:bCs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709" w:firstLine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I’ m </w:t>
      </w:r>
      <w:r w:rsidRPr="001511F2">
        <w:rPr>
          <w:rFonts w:ascii="Comic Sans MS" w:hAnsi="Comic Sans MS"/>
        </w:rPr>
        <w:t xml:space="preserve">from </w:t>
      </w:r>
      <w:r w:rsidRPr="00610A54">
        <w:rPr>
          <w:rFonts w:ascii="Comic Sans MS" w:hAnsi="Comic Sans MS"/>
          <w:u w:val="single"/>
        </w:rPr>
        <w:t>Turkey</w:t>
      </w:r>
      <w:r w:rsidRPr="001511F2">
        <w:rPr>
          <w:rFonts w:ascii="Comic Sans MS" w:hAnsi="Comic Sans MS"/>
        </w:rPr>
        <w:t xml:space="preserve">.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from </w:t>
      </w:r>
      <w:r>
        <w:rPr>
          <w:rFonts w:ascii="Comic Sans MS" w:hAnsi="Comic Sans MS"/>
          <w:u w:val="single"/>
        </w:rPr>
        <w:t>Britain</w:t>
      </w:r>
      <w:r w:rsidRPr="001511F2">
        <w:rPr>
          <w:rFonts w:ascii="Comic Sans MS" w:hAnsi="Comic Sans MS"/>
          <w:u w:val="single"/>
        </w:rPr>
        <w:t>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I’ m from </w:t>
      </w:r>
      <w:r w:rsidRPr="001511F2">
        <w:rPr>
          <w:rFonts w:ascii="Comic Sans MS" w:hAnsi="Comic Sans MS"/>
          <w:u w:val="single"/>
        </w:rPr>
        <w:t>Germany.</w:t>
      </w:r>
      <w:r w:rsidRPr="001511F2">
        <w:rPr>
          <w:rFonts w:ascii="Comic Sans MS" w:hAnsi="Comic Sans MS"/>
        </w:rPr>
        <w:t xml:space="preserve">                    </w:t>
      </w:r>
    </w:p>
    <w:p w:rsidR="001E24CF" w:rsidRPr="001511F2" w:rsidRDefault="001E24CF" w:rsidP="00E76763">
      <w:pPr>
        <w:ind w:left="709" w:firstLine="709"/>
        <w:rPr>
          <w:rFonts w:ascii="Comic Sans MS" w:hAnsi="Comic Sans MS"/>
        </w:rPr>
      </w:pPr>
      <w:r w:rsidRPr="00E76763">
        <w:rPr>
          <w:rFonts w:ascii="Comic Sans MS" w:hAnsi="Comic Sans MS"/>
        </w:rPr>
        <w:t xml:space="preserve">I’m </w:t>
      </w:r>
      <w:r>
        <w:rPr>
          <w:rFonts w:ascii="Comic Sans MS" w:hAnsi="Comic Sans MS"/>
        </w:rPr>
        <w:t>Turkish.                            I’ m</w:t>
      </w:r>
      <w:r w:rsidRPr="001511F2">
        <w:rPr>
          <w:rFonts w:ascii="Comic Sans MS" w:hAnsi="Comic Sans MS"/>
        </w:rPr>
        <w:t xml:space="preserve"> _________.  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_________.                   </w:t>
      </w: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shape id="Resim 1" o:spid="_x0000_s1055" type="#_x0000_t75" alt="http://2.bp.blogspot.com/-KAfjw-55u80/UAbbOuyyKDI/AAAAAAAAAG0/53bLTtMfHAc/s1600/69_ispanyol.jpg" style="position:absolute;left:0;text-align:left;margin-left:239.95pt;margin-top:8.85pt;width:66.75pt;height:110.7pt;z-index:251646976;visibility:visible">
            <v:imagedata r:id="rId31" o:title=""/>
          </v:shape>
        </w:pict>
      </w: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shape id="Resim 7" o:spid="_x0000_s1056" type="#_x0000_t75" alt="http://www.iskenderunkostumevi.com/Images/urunresimgaleri/dc5f3f68-8c10-410b-a7c9-66e011a076e4/baymyo_20130907_151652_96308f6bd7f840f9.jpg" style="position:absolute;left:0;text-align:left;margin-left:415.5pt;margin-top:3.45pt;width:55.65pt;height:112.5pt;z-index:251649024;visibility:visible">
            <v:imagedata r:id="rId32" o:title=""/>
          </v:shape>
        </w:pict>
      </w:r>
      <w:r>
        <w:rPr>
          <w:noProof/>
        </w:rPr>
        <w:pict>
          <v:shape id="Resim 30" o:spid="_x0000_s1057" type="#_x0000_t75" alt="country-japan01" style="position:absolute;left:0;text-align:left;margin-left:83.25pt;margin-top:3.75pt;width:48.75pt;height:105.15pt;z-index:251645952;visibility:visible">
            <v:imagedata r:id="rId33" o:title=""/>
          </v:shape>
        </w:pict>
      </w: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709" w:firstLine="709"/>
        <w:rPr>
          <w:rFonts w:ascii="Comic Sans MS" w:hAnsi="Comic Sans MS"/>
        </w:rPr>
      </w:pPr>
    </w:p>
    <w:p w:rsidR="001E24CF" w:rsidRDefault="001E24CF" w:rsidP="00E76763">
      <w:pPr>
        <w:ind w:left="709" w:firstLine="709"/>
        <w:rPr>
          <w:rFonts w:ascii="Comic Sans MS" w:hAnsi="Comic Sans MS"/>
        </w:rPr>
      </w:pPr>
    </w:p>
    <w:p w:rsidR="001E24CF" w:rsidRPr="001511F2" w:rsidRDefault="001E24CF" w:rsidP="00E76763">
      <w:pPr>
        <w:ind w:left="709" w:firstLine="709"/>
        <w:rPr>
          <w:rFonts w:ascii="Comic Sans MS" w:hAnsi="Comic Sans MS"/>
        </w:rPr>
      </w:pPr>
      <w:r>
        <w:rPr>
          <w:rFonts w:ascii="Comic Sans MS" w:hAnsi="Comic Sans MS"/>
        </w:rPr>
        <w:t xml:space="preserve">She is from </w:t>
      </w:r>
      <w:r w:rsidRPr="001511F2">
        <w:rPr>
          <w:rFonts w:ascii="Comic Sans MS" w:hAnsi="Comic Sans MS"/>
          <w:u w:val="single"/>
        </w:rPr>
        <w:t>Japan.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She is from </w:t>
      </w:r>
      <w:r>
        <w:rPr>
          <w:rFonts w:ascii="Comic Sans MS" w:hAnsi="Comic Sans MS"/>
          <w:u w:val="single"/>
        </w:rPr>
        <w:t>Spain</w:t>
      </w:r>
      <w:r w:rsidRPr="001511F2"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 xml:space="preserve">                      I’ m from India</w:t>
      </w:r>
      <w:r w:rsidRPr="001511F2">
        <w:rPr>
          <w:rFonts w:ascii="Comic Sans MS" w:hAnsi="Comic Sans MS"/>
        </w:rPr>
        <w:t xml:space="preserve">   </w:t>
      </w:r>
    </w:p>
    <w:p w:rsidR="001E24CF" w:rsidRDefault="001E24CF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 xml:space="preserve">She is  _________.                  She is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_________.                 </w:t>
      </w:r>
      <w:r w:rsidRPr="00C0013E">
        <w:rPr>
          <w:rFonts w:ascii="Comic Sans MS" w:hAnsi="Comic Sans MS"/>
        </w:rPr>
        <w:t xml:space="preserve"> I’ </w:t>
      </w:r>
      <w:r>
        <w:rPr>
          <w:rFonts w:ascii="Comic Sans MS" w:hAnsi="Comic Sans MS"/>
        </w:rPr>
        <w:t xml:space="preserve">m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_________. </w:t>
      </w:r>
      <w:r w:rsidRPr="00C0013E">
        <w:rPr>
          <w:rFonts w:ascii="Comic Sans MS" w:hAnsi="Comic Sans MS"/>
        </w:rPr>
        <w:t xml:space="preserve">     </w:t>
      </w:r>
    </w:p>
    <w:p w:rsidR="001E24CF" w:rsidRDefault="001E24CF" w:rsidP="00085C3D">
      <w:pPr>
        <w:tabs>
          <w:tab w:val="left" w:pos="8070"/>
        </w:tabs>
        <w:rPr>
          <w:rFonts w:ascii="Comic Sans MS" w:hAnsi="Comic Sans MS"/>
        </w:rPr>
      </w:pPr>
    </w:p>
    <w:p w:rsidR="001E24CF" w:rsidRPr="00043AA8" w:rsidRDefault="001E24CF" w:rsidP="00085C3D">
      <w:pPr>
        <w:tabs>
          <w:tab w:val="left" w:pos="80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Pr="005C14AB">
        <w:rPr>
          <w:rFonts w:ascii="Comic Sans MS" w:hAnsi="Comic Sans MS"/>
          <w:b/>
        </w:rPr>
        <w:t>G) Aşağıdaki dillerde ‘’teşekkür ederim’’ kelime</w:t>
      </w:r>
      <w:r>
        <w:rPr>
          <w:rFonts w:ascii="Comic Sans MS" w:hAnsi="Comic Sans MS"/>
          <w:b/>
        </w:rPr>
        <w:t xml:space="preserve">lerini uygun resimlerin </w:t>
      </w:r>
      <w:r w:rsidRPr="005C14AB">
        <w:rPr>
          <w:rFonts w:ascii="Comic Sans MS" w:hAnsi="Comic Sans MS"/>
          <w:b/>
        </w:rPr>
        <w:t xml:space="preserve"> altına yaznız</w:t>
      </w:r>
      <w:r w:rsidRPr="00043AA8">
        <w:rPr>
          <w:rFonts w:ascii="Comic Sans MS" w:hAnsi="Comic Sans MS"/>
          <w:b/>
          <w:sz w:val="20"/>
          <w:szCs w:val="20"/>
        </w:rPr>
        <w:t>.(3*4=12 puan)</w:t>
      </w:r>
    </w:p>
    <w:p w:rsidR="001E24CF" w:rsidRPr="00C0013E" w:rsidRDefault="001E24CF" w:rsidP="0097326C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E24CF" w:rsidRDefault="001E24CF" w:rsidP="00343F46">
      <w:pPr>
        <w:tabs>
          <w:tab w:val="left" w:pos="807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Shukran-arigato-thank you</w:t>
      </w:r>
    </w:p>
    <w:p w:rsidR="001E24CF" w:rsidRDefault="001E24CF" w:rsidP="00343F46">
      <w:pPr>
        <w:tabs>
          <w:tab w:val="left" w:pos="8070"/>
        </w:tabs>
        <w:rPr>
          <w:noProof/>
        </w:rPr>
      </w:pPr>
      <w:r>
        <w:rPr>
          <w:rFonts w:ascii="Comic Sans MS" w:hAnsi="Comic Sans MS"/>
          <w:noProof/>
        </w:rPr>
        <w:t xml:space="preserve">                          </w:t>
      </w:r>
      <w:r w:rsidRPr="00AE49B5">
        <w:rPr>
          <w:rFonts w:ascii="Comic Sans MS" w:hAnsi="Comic Sans MS"/>
          <w:noProof/>
        </w:rPr>
        <w:pict>
          <v:shape id="Resim 6" o:spid="_x0000_i1026" type="#_x0000_t75" style="width:75.75pt;height:105.75pt;visibility:visible">
            <v:imagedata r:id="rId34" o:title=""/>
          </v:shape>
        </w:pict>
      </w:r>
      <w:r w:rsidRPr="00C0013E">
        <w:rPr>
          <w:rFonts w:ascii="Comic Sans MS" w:hAnsi="Comic Sans MS"/>
        </w:rPr>
        <w:t xml:space="preserve"> </w:t>
      </w:r>
      <w:r>
        <w:rPr>
          <w:noProof/>
        </w:rPr>
        <w:t xml:space="preserve">         </w:t>
      </w:r>
      <w:r w:rsidRPr="008B62BA">
        <w:rPr>
          <w:noProof/>
        </w:rPr>
        <w:pict>
          <v:shape id="Resim 7" o:spid="_x0000_i1027" type="#_x0000_t75" alt="http://d.wapday.com:8080/animation/ccontennt/104-f/jerry_camel_and_arab.gif?__sid=ggl&amp;lang=iw" style="width:112.5pt;height:100.5pt;visibility:visible">
            <v:imagedata r:id="rId35" o:title=""/>
            <o:lock v:ext="edit" cropping="t"/>
          </v:shape>
        </w:pict>
      </w:r>
      <w:r w:rsidRPr="008B62BA">
        <w:rPr>
          <w:noProof/>
        </w:rPr>
        <w:pict>
          <v:shape id="Resim 10" o:spid="_x0000_i1028" type="#_x0000_t75" alt="http://alfaguara.wikispaces.com/file/view/E-walking-great-britain-flag.gif/428054866/E-walking-great-britain-flag.gif" style="width:94.5pt;height:94.5pt;visibility:visible">
            <v:imagedata r:id="rId36" o:title=""/>
          </v:shape>
        </w:pict>
      </w:r>
    </w:p>
    <w:p w:rsidR="001E24CF" w:rsidRPr="00E76763" w:rsidRDefault="001E24CF" w:rsidP="00343F46">
      <w:pPr>
        <w:tabs>
          <w:tab w:val="left" w:pos="8070"/>
        </w:tabs>
        <w:rPr>
          <w:rFonts w:ascii="Comic Sans MS" w:hAnsi="Comic Sans MS"/>
          <w:b/>
          <w:sz w:val="16"/>
          <w:szCs w:val="16"/>
          <w:u w:val="single"/>
        </w:rPr>
      </w:pPr>
      <w:r>
        <w:rPr>
          <w:noProof/>
        </w:rPr>
        <w:t xml:space="preserve">                                 ………….                       …………….                   …………………</w:t>
      </w:r>
    </w:p>
    <w:sectPr w:rsidR="001E24CF" w:rsidRPr="00E76763" w:rsidSect="00CB3868">
      <w:type w:val="continuous"/>
      <w:pgSz w:w="11906" w:h="16838"/>
      <w:pgMar w:top="360" w:right="206" w:bottom="180" w:left="18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56ED"/>
    <w:multiLevelType w:val="hybridMultilevel"/>
    <w:tmpl w:val="EBC46ED6"/>
    <w:lvl w:ilvl="0" w:tplc="AFC23C76">
      <w:start w:val="3"/>
      <w:numFmt w:val="lowerLetter"/>
      <w:lvlText w:val="%1)"/>
      <w:lvlJc w:val="left"/>
      <w:pPr>
        <w:tabs>
          <w:tab w:val="num" w:pos="2340"/>
        </w:tabs>
        <w:ind w:left="2340" w:hanging="20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3">
    <w:nsid w:val="56EF5AC5"/>
    <w:multiLevelType w:val="hybridMultilevel"/>
    <w:tmpl w:val="CD98E896"/>
    <w:lvl w:ilvl="0" w:tplc="494C55F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0130870"/>
    <w:multiLevelType w:val="hybridMultilevel"/>
    <w:tmpl w:val="6AE0915C"/>
    <w:lvl w:ilvl="0" w:tplc="DE5852CA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stylePaneFormatFilter w:val="3F01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94F"/>
    <w:rsid w:val="0000408B"/>
    <w:rsid w:val="00023122"/>
    <w:rsid w:val="00043AA8"/>
    <w:rsid w:val="00047DD7"/>
    <w:rsid w:val="00085C3D"/>
    <w:rsid w:val="000B24AD"/>
    <w:rsid w:val="00105CEF"/>
    <w:rsid w:val="0014142A"/>
    <w:rsid w:val="001511F2"/>
    <w:rsid w:val="00155529"/>
    <w:rsid w:val="001E24CF"/>
    <w:rsid w:val="001F686A"/>
    <w:rsid w:val="00246FCD"/>
    <w:rsid w:val="00255C78"/>
    <w:rsid w:val="00260895"/>
    <w:rsid w:val="0026553E"/>
    <w:rsid w:val="00271846"/>
    <w:rsid w:val="00323B80"/>
    <w:rsid w:val="00343F46"/>
    <w:rsid w:val="003D3EA5"/>
    <w:rsid w:val="003F0B20"/>
    <w:rsid w:val="00432024"/>
    <w:rsid w:val="004824A2"/>
    <w:rsid w:val="004F501E"/>
    <w:rsid w:val="0050239E"/>
    <w:rsid w:val="00522E7D"/>
    <w:rsid w:val="005364AB"/>
    <w:rsid w:val="00564612"/>
    <w:rsid w:val="005C14AB"/>
    <w:rsid w:val="006053DE"/>
    <w:rsid w:val="00610A54"/>
    <w:rsid w:val="006140E0"/>
    <w:rsid w:val="00644C8B"/>
    <w:rsid w:val="006A53C4"/>
    <w:rsid w:val="006B107A"/>
    <w:rsid w:val="007841E4"/>
    <w:rsid w:val="007A692A"/>
    <w:rsid w:val="007B03ED"/>
    <w:rsid w:val="007D4F4D"/>
    <w:rsid w:val="007D7151"/>
    <w:rsid w:val="007E0CC8"/>
    <w:rsid w:val="00822417"/>
    <w:rsid w:val="00827346"/>
    <w:rsid w:val="00881FE8"/>
    <w:rsid w:val="008B62BA"/>
    <w:rsid w:val="008C3885"/>
    <w:rsid w:val="008E5D88"/>
    <w:rsid w:val="00902E92"/>
    <w:rsid w:val="00933700"/>
    <w:rsid w:val="00946A41"/>
    <w:rsid w:val="0097326C"/>
    <w:rsid w:val="0099719E"/>
    <w:rsid w:val="009C36AF"/>
    <w:rsid w:val="009E156E"/>
    <w:rsid w:val="009F45C2"/>
    <w:rsid w:val="00A25292"/>
    <w:rsid w:val="00A331C6"/>
    <w:rsid w:val="00AE49B5"/>
    <w:rsid w:val="00AF1A90"/>
    <w:rsid w:val="00AF297B"/>
    <w:rsid w:val="00B26C8D"/>
    <w:rsid w:val="00B30995"/>
    <w:rsid w:val="00B31B56"/>
    <w:rsid w:val="00B9019F"/>
    <w:rsid w:val="00BA2C99"/>
    <w:rsid w:val="00BA31C6"/>
    <w:rsid w:val="00BC4D90"/>
    <w:rsid w:val="00BD6334"/>
    <w:rsid w:val="00BE4F33"/>
    <w:rsid w:val="00C0013E"/>
    <w:rsid w:val="00C3489E"/>
    <w:rsid w:val="00C41D3E"/>
    <w:rsid w:val="00C51788"/>
    <w:rsid w:val="00C63A59"/>
    <w:rsid w:val="00C70395"/>
    <w:rsid w:val="00CA324F"/>
    <w:rsid w:val="00CB3868"/>
    <w:rsid w:val="00CB57FA"/>
    <w:rsid w:val="00CE34D3"/>
    <w:rsid w:val="00D512C2"/>
    <w:rsid w:val="00D551D8"/>
    <w:rsid w:val="00DA1B7F"/>
    <w:rsid w:val="00DB10A1"/>
    <w:rsid w:val="00DB59BB"/>
    <w:rsid w:val="00E20390"/>
    <w:rsid w:val="00E76763"/>
    <w:rsid w:val="00E827D2"/>
    <w:rsid w:val="00EE0FB7"/>
    <w:rsid w:val="00F25286"/>
    <w:rsid w:val="00F3294F"/>
    <w:rsid w:val="00F41AD5"/>
    <w:rsid w:val="00F64C65"/>
    <w:rsid w:val="00F73D07"/>
    <w:rsid w:val="00FB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89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29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881F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81F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20390"/>
    <w:pPr>
      <w:ind w:left="720"/>
      <w:contextualSpacing/>
    </w:pPr>
  </w:style>
  <w:style w:type="paragraph" w:styleId="List">
    <w:name w:val="List"/>
    <w:basedOn w:val="Normal"/>
    <w:uiPriority w:val="99"/>
    <w:rsid w:val="00522E7D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paragraph" w:customStyle="1" w:styleId="TableContents">
    <w:name w:val="Table Contents"/>
    <w:basedOn w:val="Normal"/>
    <w:uiPriority w:val="99"/>
    <w:rsid w:val="00522E7D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BodyText">
    <w:name w:val="Body Text"/>
    <w:basedOn w:val="Normal"/>
    <w:link w:val="BodyTextChar"/>
    <w:uiPriority w:val="99"/>
    <w:rsid w:val="00522E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22E7D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824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9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848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97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978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97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97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7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848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97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978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978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97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97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978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34" Type="http://schemas.openxmlformats.org/officeDocument/2006/relationships/image" Target="media/image28.jpeg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www.howitis.org.uk/images/thumbnails/26bk.gif" TargetMode="External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3</Pages>
  <Words>436</Words>
  <Characters>2487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erdi</dc:creator>
  <cp:keywords>www.sorubak.com</cp:keywords>
  <dc:description/>
  <cp:lastModifiedBy>edanur</cp:lastModifiedBy>
  <cp:revision>18</cp:revision>
  <cp:lastPrinted>2014-10-09T20:48:00Z</cp:lastPrinted>
  <dcterms:created xsi:type="dcterms:W3CDTF">2014-10-22T20:45:00Z</dcterms:created>
  <dcterms:modified xsi:type="dcterms:W3CDTF">2014-11-16T14:31:00Z</dcterms:modified>
</cp:coreProperties>
</file>