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ADI SOYAD: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SINIF: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NO:</w:t>
      </w:r>
    </w:p>
    <w:p w:rsidR="0074630C" w:rsidRDefault="0074630C" w:rsidP="00DA42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2014 – 2015 EĞİTİM ÖĞRETİM YILI ÇİĞDEM İLKOKULU 4. SINIFLAR</w:t>
      </w:r>
    </w:p>
    <w:p w:rsidR="0074630C" w:rsidRDefault="0074630C" w:rsidP="00DA42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İNGİLİZCE DERSİ 1. DÖNEM 1. YAZILI SINAVI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s1026" type="#_x0000_t75" style="position:absolute;margin-left:279.45pt;margin-top:6.45pt;width:38.8pt;height:47.65pt;z-index:251658240;visibility:visible">
            <v:imagedata r:id="rId4" o:title=""/>
            <w10:wrap type="square"/>
          </v:shape>
        </w:pict>
      </w:r>
      <w:r>
        <w:rPr>
          <w:rFonts w:ascii="Times New Roman" w:hAnsi="Times New Roman"/>
          <w:sz w:val="24"/>
          <w:szCs w:val="24"/>
        </w:rPr>
        <w:t>Her soru 5 puandır.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  <w:sectPr w:rsidR="0074630C" w:rsidSect="00DA426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1- Keloğlan: What is your name?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I’m from Turkey.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I’m a student.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My name is Özge.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Clean the board.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2- Good afternoon = ?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İyi geceler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İyi akşamlar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Tünaydın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Günaydın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3- Aşağıdakilerden hangisi diğerlerinden farklıdır?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Eraser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b) Ruler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Pencil case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d) Yellow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Resim 1" o:spid="_x0000_s1027" type="#_x0000_t75" style="position:absolute;margin-left:32.25pt;margin-top:.75pt;width:60.1pt;height:45.05pt;z-index:251656192;visibility:visible">
            <v:imagedata r:id="rId5" o:title=""/>
            <w10:wrap type="square"/>
          </v:shape>
        </w:pict>
      </w:r>
      <w:r>
        <w:rPr>
          <w:rFonts w:ascii="Times New Roman" w:hAnsi="Times New Roman"/>
          <w:sz w:val="24"/>
          <w:szCs w:val="24"/>
        </w:rPr>
        <w:t>4-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Ruler</w:t>
      </w:r>
      <w:r>
        <w:rPr>
          <w:rFonts w:ascii="Times New Roman" w:hAnsi="Times New Roman"/>
          <w:sz w:val="24"/>
          <w:szCs w:val="24"/>
        </w:rPr>
        <w:tab/>
        <w:t xml:space="preserve">             b) Pencil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Pencil case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d) Eraser  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5- “Zero, four, ….. , twelve” Noktalı yere hangi sayı gelmelidir?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Eight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b) Six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Ten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d) Sixteen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6- “</w:t>
      </w:r>
      <w:smartTag w:uri="urn:schemas-microsoft-com:office:smarttags" w:element="metricconverter">
        <w:smartTagPr>
          <w:attr w:name="ProductID" w:val="14”"/>
        </w:smartTagPr>
        <w:r>
          <w:rPr>
            <w:rFonts w:ascii="Times New Roman" w:hAnsi="Times New Roman"/>
            <w:sz w:val="24"/>
            <w:szCs w:val="24"/>
          </w:rPr>
          <w:t>14”</w:t>
        </w:r>
      </w:smartTag>
      <w:r>
        <w:rPr>
          <w:rFonts w:ascii="Times New Roman" w:hAnsi="Times New Roman"/>
          <w:sz w:val="24"/>
          <w:szCs w:val="24"/>
        </w:rPr>
        <w:t xml:space="preserve"> rakamının İngilizce’deki karşılığı?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Forteen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b)Fourteen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c)Fourten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d) Ten four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7- “ 27 + 38 =  ?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fifty –five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b) fivety – five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Sixty – five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d) Seventy – five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Resim 2" o:spid="_x0000_s1028" type="#_x0000_t75" style="position:absolute;margin-left:8.6pt;margin-top:13pt;width:52.55pt;height:46.5pt;z-index:251657216;visibility:visible">
            <v:imagedata r:id="rId6" o:title=""/>
            <w10:wrap type="square"/>
          </v:shape>
        </w:pic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8- “Clean the …… please” Noktalı yere ne gelmelidir?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book</w:t>
      </w:r>
      <w:r>
        <w:rPr>
          <w:rFonts w:ascii="Times New Roman" w:hAnsi="Times New Roman"/>
          <w:sz w:val="24"/>
          <w:szCs w:val="24"/>
        </w:rPr>
        <w:tab/>
        <w:t>b) board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door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d) pencil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9-   a) Turn around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b) Please come in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     c) Be quiet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     d) Sit down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10- Keloğlan: Give me the book please.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Hatice:   ……………………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Yes, you may.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Here you are.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Please come in.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Turn around please.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11- “That”, “Please” , “Say”, “Again” bu kelimeler ile anlamlı cümle yapın.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a)That again, please say.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Again that say, please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Say that, please again.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Say that again, please.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12- …. I take the pencil? Noktalı yere gelmesi gereken ifade nedir?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Do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b) May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Am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d) You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13- Aşağıdakilerden hangisi diğerlerinden farklıdır.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Sure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Of course.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Sorry, not right now.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Yes, you may.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14- “Sixty, Fifty, Forty, ……., Twenty” Noktalı yere ne gelmelidir?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Threeten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b)Threety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c)Thirteen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d) Thirty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15- “Afedersin” ifadesinin İngilizce’deki karşılığı nedir?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Excuse me?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b) Sure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Of course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d) Countries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Resim 4" o:spid="_x0000_s1029" type="#_x0000_t75" style="position:absolute;margin-left:263.45pt;margin-top:-.15pt;width:50.05pt;height:51.4pt;z-index:251659264;visibility:visible">
            <v:imagedata r:id="rId7" o:title=""/>
            <w10:wrap type="square"/>
          </v:shape>
        </w:pict>
      </w:r>
      <w:r>
        <w:rPr>
          <w:rFonts w:ascii="Times New Roman" w:hAnsi="Times New Roman"/>
          <w:sz w:val="24"/>
          <w:szCs w:val="24"/>
        </w:rPr>
        <w:t>16- Türk bayrağında bulunan renkler aşağıdakilerden hangisidir?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Red – Yellow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Red – White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White – Blue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White – Pink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17- Keloğlan: ………..?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John: I’m from the USA.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Noktalı yere hangi ifade gelmelidir?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What is your name?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Where are you from?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The United States of America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Turn off the lights.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18- Aşağıdaki ülke ve milliyet eşleştirmelerinden hangisi yanlıştır?</w:t>
      </w:r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COUNTRIES  - NATIONALITIES</w:t>
      </w: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 Turkey</w:t>
      </w:r>
      <w:r>
        <w:rPr>
          <w:rFonts w:ascii="Times New Roman" w:hAnsi="Times New Roman"/>
          <w:sz w:val="24"/>
          <w:szCs w:val="24"/>
        </w:rPr>
        <w:tab/>
        <w:t xml:space="preserve">       -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Turkish</w:t>
      </w: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Germany</w:t>
      </w:r>
      <w:r>
        <w:rPr>
          <w:rFonts w:ascii="Times New Roman" w:hAnsi="Times New Roman"/>
          <w:sz w:val="24"/>
          <w:szCs w:val="24"/>
        </w:rPr>
        <w:tab/>
        <w:t xml:space="preserve">       -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German</w:t>
      </w: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Italian</w:t>
      </w:r>
      <w:r>
        <w:rPr>
          <w:rFonts w:ascii="Times New Roman" w:hAnsi="Times New Roman"/>
          <w:sz w:val="24"/>
          <w:szCs w:val="24"/>
        </w:rPr>
        <w:tab/>
        <w:t xml:space="preserve">       -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Italy</w:t>
      </w: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Egypt</w:t>
      </w:r>
      <w:r>
        <w:rPr>
          <w:rFonts w:ascii="Times New Roman" w:hAnsi="Times New Roman"/>
          <w:sz w:val="24"/>
          <w:szCs w:val="24"/>
        </w:rPr>
        <w:tab/>
        <w:t xml:space="preserve">       -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Egyptian</w:t>
      </w: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19- Yan tarafta şekilde görülen “Lambayı aç” ifadesini işaretleyiniz.</w:t>
      </w: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Turn on the lights.</w:t>
      </w: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Turn off the lights.</w:t>
      </w: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Turn around.</w:t>
      </w: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Clean the board.</w:t>
      </w: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20- İngilizce’de “İngiltere” ülkesinin iki değişik yazılışı vardır. Bunlardan bir tanesi “England” ise diğeri nedir?</w:t>
      </w: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British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b) Britain</w:t>
      </w: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Britannica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d) the USA</w:t>
      </w: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soru 5 puandır. Sınav süresi 1 ders saatidir. Başarılar  dilerim.</w:t>
      </w: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Emre GÖKTAŞ</w:t>
      </w:r>
    </w:p>
    <w:p w:rsidR="0074630C" w:rsidRDefault="0074630C" w:rsidP="00D76D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İngilizce Öğretmeni</w:t>
      </w:r>
      <w:bookmarkStart w:id="0" w:name="_GoBack"/>
      <w:bookmarkEnd w:id="0"/>
    </w:p>
    <w:p w:rsidR="0074630C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30C" w:rsidRPr="00DA4269" w:rsidRDefault="0074630C" w:rsidP="00DA42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Pr="00C66F98">
          <w:rPr>
            <w:rStyle w:val="Hyperlink"/>
            <w:rFonts w:ascii="Times New Roman" w:hAnsi="Times New Roman"/>
            <w:sz w:val="24"/>
            <w:szCs w:val="24"/>
          </w:rPr>
          <w:t>www.sorubak.com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sectPr w:rsidR="0074630C" w:rsidRPr="00DA4269" w:rsidSect="00DA4269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4269"/>
    <w:rsid w:val="000E7163"/>
    <w:rsid w:val="000F18A1"/>
    <w:rsid w:val="00136EF2"/>
    <w:rsid w:val="003674C0"/>
    <w:rsid w:val="003A3176"/>
    <w:rsid w:val="0044363F"/>
    <w:rsid w:val="00460D00"/>
    <w:rsid w:val="004A357A"/>
    <w:rsid w:val="005677A9"/>
    <w:rsid w:val="006D3F7B"/>
    <w:rsid w:val="0074630C"/>
    <w:rsid w:val="00834278"/>
    <w:rsid w:val="00950E13"/>
    <w:rsid w:val="00A621A9"/>
    <w:rsid w:val="00AC000D"/>
    <w:rsid w:val="00AE612F"/>
    <w:rsid w:val="00AF558B"/>
    <w:rsid w:val="00B5017A"/>
    <w:rsid w:val="00BC57F7"/>
    <w:rsid w:val="00C66F98"/>
    <w:rsid w:val="00D63FE7"/>
    <w:rsid w:val="00D76D33"/>
    <w:rsid w:val="00DA4269"/>
    <w:rsid w:val="00FE03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FE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A3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A357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44363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2</Pages>
  <Words>423</Words>
  <Characters>2415</Characters>
  <Application>Microsoft Office Outlook</Application>
  <DocSecurity>0</DocSecurity>
  <Lines>0</Lines>
  <Paragraphs>0</Paragraphs>
  <ScaleCrop>false</ScaleCrop>
  <Company>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Emre</dc:creator>
  <cp:keywords/>
  <dc:description/>
  <cp:lastModifiedBy>edanur</cp:lastModifiedBy>
  <cp:revision>3</cp:revision>
  <dcterms:created xsi:type="dcterms:W3CDTF">2014-11-10T21:15:00Z</dcterms:created>
  <dcterms:modified xsi:type="dcterms:W3CDTF">2014-11-20T20:12:00Z</dcterms:modified>
</cp:coreProperties>
</file>