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AC3" w:rsidRDefault="00AC4AC3" w:rsidP="005C3AD0">
      <w:pPr>
        <w:ind w:left="-142"/>
      </w:pPr>
      <w:r>
        <w:rPr>
          <w:noProof/>
          <w:lang w:eastAsia="tr-TR"/>
        </w:rPr>
        <w:pict>
          <v:rect id="_x0000_s1026" style="position:absolute;left:0;text-align:left;margin-left:8.6pt;margin-top:-16.45pt;width:745.85pt;height:25.45pt;z-index:251666432">
            <v:textbox>
              <w:txbxContent>
                <w:p w:rsidR="00AC4AC3" w:rsidRPr="00D43D7F" w:rsidRDefault="00AC4AC3">
                  <w:pPr>
                    <w:rPr>
                      <w:b/>
                      <w:sz w:val="24"/>
                      <w:szCs w:val="24"/>
                    </w:rPr>
                  </w:pPr>
                  <w:r w:rsidRPr="00D43D7F">
                    <w:rPr>
                      <w:b/>
                      <w:sz w:val="24"/>
                      <w:szCs w:val="24"/>
                    </w:rPr>
                    <w:t xml:space="preserve">AŞAĞIDA KARIŞIK VERİLEN KELİMELERİ UYGUN YERLERE </w:t>
                  </w:r>
                  <w:r w:rsidRPr="00D43D7F">
                    <w:rPr>
                      <w:b/>
                      <w:sz w:val="24"/>
                      <w:szCs w:val="24"/>
                      <w:u w:val="single"/>
                    </w:rPr>
                    <w:t>4 er TANE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43D7F">
                    <w:rPr>
                      <w:b/>
                      <w:sz w:val="24"/>
                      <w:szCs w:val="24"/>
                    </w:rPr>
                    <w:t>YERLEŞTİRİN. ÖRNEK : TELEPHONE KELİMESİ EV EŞYALRINA YAZILDI.</w:t>
                  </w:r>
                </w:p>
              </w:txbxContent>
            </v:textbox>
          </v:rect>
        </w:pict>
      </w:r>
    </w:p>
    <w:p w:rsidR="00AC4AC3" w:rsidRDefault="00AC4AC3" w:rsidP="005C3AD0">
      <w:pPr>
        <w:ind w:left="-142"/>
      </w:pPr>
      <w:r>
        <w:rPr>
          <w:noProof/>
          <w:lang w:eastAsia="tr-TR"/>
        </w:rPr>
        <w:pict>
          <v:oval id="_x0000_s1027" style="position:absolute;left:0;text-align:left;margin-left:222.3pt;margin-top:-16.45pt;width:199.6pt;height:28.95pt;z-index:251665408">
            <v:textbox style="mso-next-textbox:#_x0000_s1027">
              <w:txbxContent>
                <w:p w:rsidR="00AC4AC3" w:rsidRPr="00ED2A92" w:rsidRDefault="00AC4AC3">
                  <w:pPr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ED2A92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u w:val="single"/>
                    </w:rPr>
                    <w:t>KARIŞIK KELİMELER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8" style="position:absolute;left:0;text-align:left;margin-left:-7.05pt;margin-top:-8.6pt;width:788.85pt;height:125.2pt;z-index:251664384">
            <v:textbox style="mso-next-textbox:#_x0000_s1028">
              <w:txbxContent>
                <w:p w:rsidR="00AC4AC3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WATER  -  NOSE  -   CHEESE   -  APRİL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>FİFTEEN-  RULER  -  FATHER  - BİRD  - SOCİAL STUDİES</w:t>
                  </w:r>
                </w:p>
                <w:p w:rsidR="00AC4AC3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APPLE  -  CHESS - JACKET  -  BLUE  -- MONDAY  - SOFA -- DOG -   CAKE  - ENGLİSH --  LEG  --  MİLK  -  MATHS - TWENTY -  CAT -  SİX</w:t>
                  </w:r>
                </w:p>
                <w:p w:rsidR="00AC4AC3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FİNGER -SHİRT - SİSTER  -  SEVEN  -- RED-- JUNE --ARMCHAİR -  RABBİT - TUESDAY -  PENCİL -  MAY  -- YELLOW  --   JUMPER </w:t>
                  </w:r>
                </w:p>
                <w:p w:rsidR="00AC4AC3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FORTEEN  -  BED  -  BOOK  -- ART  --- EYE --DİCTİONARY -- HEAD---PARROT  --  DRESS--  BROTHER-- DESK-- PİNK---MOTHER  --HAT</w:t>
                  </w:r>
                </w:p>
                <w:p w:rsidR="00AC4AC3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GRANDFATHER    ---  COOKER ---- PURPLE--  CUSHİON  -- TELEPHONE</w:t>
                  </w:r>
                </w:p>
                <w:p w:rsidR="00AC4AC3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C4AC3" w:rsidRPr="00252DDF" w:rsidRDefault="00AC4AC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AC4AC3" w:rsidRDefault="00AC4AC3" w:rsidP="005C3AD0">
      <w:pPr>
        <w:ind w:left="-142"/>
      </w:pPr>
    </w:p>
    <w:p w:rsidR="00AC4AC3" w:rsidRDefault="00AC4AC3" w:rsidP="005C3AD0">
      <w:pPr>
        <w:ind w:left="-142"/>
      </w:pPr>
    </w:p>
    <w:p w:rsidR="00AC4AC3" w:rsidRDefault="00AC4AC3" w:rsidP="005C3AD0">
      <w:pPr>
        <w:ind w:left="-142"/>
      </w:pPr>
    </w:p>
    <w:p w:rsidR="00AC4AC3" w:rsidRDefault="00AC4AC3" w:rsidP="005C3AD0">
      <w:pPr>
        <w:ind w:left="-142"/>
      </w:pPr>
    </w:p>
    <w:p w:rsidR="00AC4AC3" w:rsidRDefault="00AC4AC3" w:rsidP="005C3AD0">
      <w:pPr>
        <w:ind w:left="-142"/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9" type="#_x0000_t114" style="position:absolute;left:0;text-align:left;margin-left:-11.75pt;margin-top:6.65pt;width:189.4pt;height:129.95pt;z-index:251648000">
            <v:textbox style="mso-next-textbox:#_x0000_s1029">
              <w:txbxContent>
                <w:p w:rsidR="00AC4AC3" w:rsidRPr="00D43D7F" w:rsidRDefault="00AC4AC3" w:rsidP="005C3AD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4138">
                    <w:rPr>
                      <w:b/>
                      <w:sz w:val="24"/>
                      <w:szCs w:val="24"/>
                      <w:u w:val="single"/>
                    </w:rPr>
                    <w:t>EV EŞYALARI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 xml:space="preserve">örnek; </w:t>
                  </w:r>
                  <w:r w:rsidRPr="00D43D7F">
                    <w:rPr>
                      <w:rFonts w:ascii="Times New Roman" w:hAnsi="Times New Roman"/>
                      <w:sz w:val="24"/>
                      <w:szCs w:val="24"/>
                    </w:rPr>
                    <w:t>Telephone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 w:rsidRPr="00D43D7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</w:p>
    <w:p w:rsidR="00AC4AC3" w:rsidRDefault="00AC4AC3" w:rsidP="005C3AD0">
      <w:pPr>
        <w:ind w:left="-142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left:0;text-align:left;margin-left:593.2pt;margin-top:-18.8pt;width:169.85pt;height:97pt;z-index:251652096">
            <v:textbox>
              <w:txbxContent>
                <w:p w:rsidR="00AC4AC3" w:rsidRPr="00C00C41" w:rsidRDefault="00AC4AC3" w:rsidP="000402E3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C3AD0">
                    <w:rPr>
                      <w:b/>
                      <w:sz w:val="24"/>
                      <w:szCs w:val="24"/>
                      <w:u w:val="single"/>
                    </w:rPr>
                    <w:t>RENKLER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 xml:space="preserve">1-        </w:t>
                  </w:r>
                  <w:hyperlink r:id="rId4" w:history="1">
                    <w:r w:rsidRPr="00F2197A">
                      <w:rPr>
                        <w:rStyle w:val="Hyperlink"/>
                        <w:rFonts w:ascii="Times New Roman" w:hAnsi="Times New Roman"/>
                        <w:b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  <w:p w:rsidR="00AC4AC3" w:rsidRPr="005C3AD0" w:rsidRDefault="00AC4AC3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</w:rPr>
                    <w:t xml:space="preserve">                        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408.5pt;margin-top:-18.8pt;width:159.65pt;height:110.3pt;z-index:251651072" adj="1725,24449">
            <v:textbox style="mso-next-textbox:#_x0000_s1031">
              <w:txbxContent>
                <w:p w:rsidR="00AC4AC3" w:rsidRPr="005C3AD0" w:rsidRDefault="00AC4AC3" w:rsidP="005C3AD0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C3AD0">
                    <w:rPr>
                      <w:b/>
                      <w:sz w:val="24"/>
                      <w:szCs w:val="24"/>
                      <w:u w:val="single"/>
                    </w:rPr>
                    <w:t>OKUL EŞYALARI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 xml:space="preserve">1-                                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  <w:p w:rsidR="00AC4AC3" w:rsidRPr="005C3AD0" w:rsidRDefault="00AC4AC3" w:rsidP="005C3AD0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2" style="position:absolute;left:0;text-align:left;margin-left:311.5pt;margin-top:-18.8pt;width:74.35pt;height:21.15pt;z-index:251650048">
            <v:textbox>
              <w:txbxContent>
                <w:p w:rsidR="00AC4AC3" w:rsidRDefault="00AC4AC3">
                  <w:r w:rsidRPr="005C3AD0">
                    <w:rPr>
                      <w:b/>
                      <w:sz w:val="24"/>
                      <w:szCs w:val="24"/>
                      <w:u w:val="single"/>
                    </w:rPr>
                    <w:t>GİYSİLER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3" type="#_x0000_t122" style="position:absolute;left:0;text-align:left;margin-left:222.3pt;margin-top:-22.7pt;width:163.55pt;height:115.85pt;z-index:251649024">
            <v:textbox>
              <w:txbxContent>
                <w:p w:rsidR="00AC4AC3" w:rsidRPr="005C3AD0" w:rsidRDefault="00AC4AC3" w:rsidP="005C3AD0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</w:rPr>
                    <w:t xml:space="preserve">1-                                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</w:p>
    <w:p w:rsidR="00AC4AC3" w:rsidRDefault="00AC4AC3" w:rsidP="005C3AD0">
      <w:pPr>
        <w:tabs>
          <w:tab w:val="left" w:pos="9423"/>
        </w:tabs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4" type="#_x0000_t15" style="position:absolute;margin-left:403.1pt;margin-top:85.7pt;width:154.95pt;height:97.8pt;z-index:251658240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t>YİYECEKLER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35" type="#_x0000_t130" style="position:absolute;margin-left:198.75pt;margin-top:85.7pt;width:155pt;height:101.75pt;z-index:251655168">
            <v:textbox>
              <w:txbxContent>
                <w:p w:rsidR="00AC4AC3" w:rsidRPr="005C3AD0" w:rsidRDefault="00AC4AC3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C3AD0">
                    <w:rPr>
                      <w:b/>
                      <w:sz w:val="24"/>
                      <w:szCs w:val="24"/>
                      <w:u w:val="single"/>
                    </w:rPr>
                    <w:t>AİLE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6" style="position:absolute;margin-left:-18.8pt;margin-top:85.7pt;width:188.65pt;height:122.05pt;z-index:251653120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7" style="position:absolute;margin-left:42.25pt;margin-top:92.7pt;width:86.9pt;height:23.5pt;z-index:251654144">
            <v:textbox>
              <w:txbxContent>
                <w:p w:rsidR="00AC4AC3" w:rsidRPr="005C3AD0" w:rsidRDefault="00AC4AC3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5C3AD0">
                    <w:rPr>
                      <w:b/>
                      <w:sz w:val="24"/>
                      <w:szCs w:val="24"/>
                      <w:u w:val="single"/>
                    </w:rPr>
                    <w:t>HAYVANLAR</w:t>
                  </w:r>
                </w:p>
              </w:txbxContent>
            </v:textbox>
          </v:rect>
        </w:pict>
      </w:r>
      <w:r>
        <w:tab/>
        <w:t>V</w:t>
      </w:r>
    </w:p>
    <w:p w:rsidR="00AC4AC3" w:rsidRPr="005C3AD0" w:rsidRDefault="00AC4AC3" w:rsidP="005C3AD0"/>
    <w:p w:rsidR="00AC4AC3" w:rsidRPr="005C3AD0" w:rsidRDefault="00AC4AC3" w:rsidP="005C3AD0">
      <w:r>
        <w:rPr>
          <w:noProof/>
          <w:lang w:eastAsia="tr-TR"/>
        </w:rPr>
        <w:pict>
          <v:rect id="_x0000_s1038" style="position:absolute;margin-left:644.9pt;margin-top:16.85pt;width:66.55pt;height:21.15pt;z-index:251661312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t>DERSLER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9" type="#_x0000_t63" style="position:absolute;margin-left:591.65pt;margin-top:15.2pt;width:162.8pt;height:121.3pt;z-index:251656192" adj="-1393,16276">
            <v:textbox style="mso-next-textbox:#_x0000_s1039">
              <w:txbxContent>
                <w:p w:rsidR="00AC4AC3" w:rsidRDefault="00AC4AC3" w:rsidP="005C3AD0"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</w:p>
    <w:p w:rsidR="00AC4AC3" w:rsidRPr="005C3AD0" w:rsidRDefault="00AC4AC3" w:rsidP="005C3AD0"/>
    <w:p w:rsidR="00AC4AC3" w:rsidRPr="005C3AD0" w:rsidRDefault="00AC4AC3" w:rsidP="005C3AD0"/>
    <w:p w:rsidR="00AC4AC3" w:rsidRPr="005C3AD0" w:rsidRDefault="00AC4AC3" w:rsidP="005C3AD0"/>
    <w:p w:rsidR="00AC4AC3" w:rsidRPr="005C3AD0" w:rsidRDefault="00AC4AC3" w:rsidP="005C3AD0"/>
    <w:p w:rsidR="00AC4AC3" w:rsidRPr="005C3AD0" w:rsidRDefault="00AC4AC3" w:rsidP="005C3AD0">
      <w:r>
        <w:rPr>
          <w:noProof/>
          <w:lang w:eastAsia="tr-TR"/>
        </w:rPr>
        <w:pict>
          <v:roundrect id="_x0000_s1040" style="position:absolute;margin-left:583.85pt;margin-top:15.2pt;width:220.65pt;height:140.4pt;z-index:251667456" arcsize="10923f">
            <v:textbox>
              <w:txbxContent>
                <w:p w:rsidR="00AC4AC3" w:rsidRDefault="00AC4AC3" w:rsidP="00D43D7F">
                  <w:r>
                    <w:rPr>
                      <w:b/>
                      <w:sz w:val="24"/>
                      <w:szCs w:val="24"/>
                      <w:u w:val="single"/>
                    </w:rPr>
                    <w:t>AD-SOYAD:…………………………………….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802"/>
                    <w:gridCol w:w="1114"/>
                  </w:tblGrid>
                  <w:tr w:rsidR="00AC4AC3" w:rsidRPr="00C572D5" w:rsidTr="00C572D5">
                    <w:trPr>
                      <w:trHeight w:val="340"/>
                    </w:trPr>
                    <w:tc>
                      <w:tcPr>
                        <w:tcW w:w="2802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  <w:r w:rsidRPr="00C572D5">
                          <w:t>ÖLÇÜTLER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  <w:r w:rsidRPr="00C572D5">
                          <w:t>PUAN</w:t>
                        </w:r>
                      </w:p>
                    </w:tc>
                  </w:tr>
                  <w:tr w:rsidR="00AC4AC3" w:rsidRPr="00C572D5" w:rsidTr="00C572D5">
                    <w:trPr>
                      <w:trHeight w:val="340"/>
                    </w:trPr>
                    <w:tc>
                      <w:tcPr>
                        <w:tcW w:w="2802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  <w:r w:rsidRPr="00C572D5">
                          <w:t xml:space="preserve">Her kelimeyi doğru yerleş- tirme </w:t>
                        </w:r>
                        <w:r w:rsidRPr="00C572D5">
                          <w:rPr>
                            <w:b/>
                          </w:rPr>
                          <w:t>2 puan (2x44=88 p)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</w:p>
                    </w:tc>
                  </w:tr>
                  <w:tr w:rsidR="00AC4AC3" w:rsidRPr="00C572D5" w:rsidTr="00C572D5">
                    <w:trPr>
                      <w:trHeight w:val="340"/>
                    </w:trPr>
                    <w:tc>
                      <w:tcPr>
                        <w:tcW w:w="2802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  <w:r w:rsidRPr="00C572D5">
                          <w:t xml:space="preserve">Yazının güzelliği </w:t>
                        </w:r>
                        <w:r w:rsidRPr="00C572D5">
                          <w:rPr>
                            <w:b/>
                          </w:rPr>
                          <w:t>7 puan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</w:p>
                    </w:tc>
                  </w:tr>
                  <w:tr w:rsidR="00AC4AC3" w:rsidRPr="00C572D5" w:rsidTr="00C572D5">
                    <w:trPr>
                      <w:trHeight w:val="340"/>
                    </w:trPr>
                    <w:tc>
                      <w:tcPr>
                        <w:tcW w:w="2802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  <w:r w:rsidRPr="00C572D5">
                          <w:t xml:space="preserve">Zamanında yapma </w:t>
                        </w:r>
                        <w:r w:rsidRPr="00C572D5">
                          <w:rPr>
                            <w:b/>
                          </w:rPr>
                          <w:t>5 puan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AC4AC3" w:rsidRPr="00C572D5" w:rsidRDefault="00AC4AC3" w:rsidP="00C572D5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AC4AC3" w:rsidRDefault="00AC4AC3" w:rsidP="00D43D7F">
                  <w:r>
                    <w:t xml:space="preserve">TOPLAM: </w:t>
                  </w:r>
                </w:p>
              </w:txbxContent>
            </v:textbox>
          </v:roundrect>
        </w:pict>
      </w:r>
    </w:p>
    <w:p w:rsidR="00AC4AC3" w:rsidRPr="005C3AD0" w:rsidRDefault="00AC4AC3" w:rsidP="005C3AD0">
      <w:r>
        <w:rPr>
          <w:noProof/>
          <w:lang w:eastAsia="tr-TR"/>
        </w:rPr>
        <w:pict>
          <v:roundrect id="_x0000_s1041" style="position:absolute;margin-left:390.55pt;margin-top:8.15pt;width:160.45pt;height:100.9pt;z-index:251657216" arcsize="10923f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t>TAKVİM(AYLAR-GÜNLER)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42" type="#_x0000_t131" style="position:absolute;margin-left:209.75pt;margin-top:4.25pt;width:160.4pt;height:124.5pt;z-index:251660288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43" type="#_x0000_t177" style="position:absolute;margin-left:-2.35pt;margin-top:14.4pt;width:187.85pt;height:115.8pt;rotation:180;z-index:251659264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1-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2_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3-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br/>
                    <w:t>4_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4" style="position:absolute;margin-left:295.05pt;margin-top:8.15pt;width:67.3pt;height:21.1pt;z-index:251663360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t>SAYILAR</w:t>
                  </w:r>
                </w:p>
              </w:txbxContent>
            </v:textbox>
          </v:rect>
        </w:pict>
      </w:r>
    </w:p>
    <w:p w:rsidR="00AC4AC3" w:rsidRPr="005C3AD0" w:rsidRDefault="00AC4AC3" w:rsidP="00D43D7F">
      <w:pPr>
        <w:tabs>
          <w:tab w:val="left" w:pos="8609"/>
          <w:tab w:val="left" w:pos="14056"/>
        </w:tabs>
      </w:pPr>
      <w:r>
        <w:rPr>
          <w:noProof/>
          <w:lang w:eastAsia="tr-TR"/>
        </w:rPr>
        <w:pict>
          <v:rect id="_x0000_s1045" style="position:absolute;margin-left:32.1pt;margin-top:-.05pt;width:133.8pt;height:23.5pt;z-index:251662336">
            <v:textbox>
              <w:txbxContent>
                <w:p w:rsidR="00AC4AC3" w:rsidRDefault="00AC4AC3">
                  <w:r>
                    <w:rPr>
                      <w:b/>
                      <w:sz w:val="24"/>
                      <w:szCs w:val="24"/>
                      <w:u w:val="single"/>
                    </w:rPr>
                    <w:t>VÜCUDUN BÖLÜMLERİ</w:t>
                  </w:r>
                </w:p>
              </w:txbxContent>
            </v:textbox>
          </v:rect>
        </w:pict>
      </w:r>
      <w:r>
        <w:tab/>
      </w:r>
      <w:r>
        <w:tab/>
      </w:r>
    </w:p>
    <w:sectPr w:rsidR="00AC4AC3" w:rsidRPr="005C3AD0" w:rsidSect="005C3AD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AD0"/>
    <w:rsid w:val="000402E3"/>
    <w:rsid w:val="00170593"/>
    <w:rsid w:val="0024417C"/>
    <w:rsid w:val="00252DDF"/>
    <w:rsid w:val="002A3AD2"/>
    <w:rsid w:val="00342016"/>
    <w:rsid w:val="003B4138"/>
    <w:rsid w:val="005C3AD0"/>
    <w:rsid w:val="008C046A"/>
    <w:rsid w:val="00A1168B"/>
    <w:rsid w:val="00A72BC2"/>
    <w:rsid w:val="00AC4AC3"/>
    <w:rsid w:val="00C00C41"/>
    <w:rsid w:val="00C572D5"/>
    <w:rsid w:val="00C8768C"/>
    <w:rsid w:val="00CE3ACD"/>
    <w:rsid w:val="00D43D7F"/>
    <w:rsid w:val="00D6203E"/>
    <w:rsid w:val="00E60649"/>
    <w:rsid w:val="00ED2A92"/>
    <w:rsid w:val="00F2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3AD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3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02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6</Words>
  <Characters>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casper</dc:creator>
  <cp:keywords>www.sorubak.com</cp:keywords>
  <dc:description>www.sorubak.com</dc:description>
  <cp:lastModifiedBy>edanur</cp:lastModifiedBy>
  <cp:revision>3</cp:revision>
  <dcterms:created xsi:type="dcterms:W3CDTF">2013-04-06T20:46:00Z</dcterms:created>
  <dcterms:modified xsi:type="dcterms:W3CDTF">2014-04-09T17:09:00Z</dcterms:modified>
  <cp:category>www.sorubak.com</cp:category>
</cp:coreProperties>
</file>