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396" w:rsidRDefault="00C07396">
      <w:r>
        <w:rPr>
          <w:noProof/>
          <w:lang w:eastAsia="tr-TR"/>
        </w:rPr>
        <w:pict>
          <v:roundrect id="_x0000_s1026" style="position:absolute;margin-left:469.5pt;margin-top:-21pt;width:64.5pt;height:57.7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" strokecolor="#c0504d" strokeweight="5pt">
            <v:stroke linestyle="thickThin"/>
            <v:shadow color="#868686"/>
            <v:textbox>
              <w:txbxContent>
                <w:p w:rsidR="00C07396" w:rsidRPr="007E0491" w:rsidRDefault="00C07396" w:rsidP="00611FF4">
                  <w:pPr>
                    <w:jc w:val="center"/>
                    <w:rPr>
                      <w:b/>
                    </w:rPr>
                  </w:pPr>
                  <w:r w:rsidRPr="007E0491">
                    <w:rPr>
                      <w:b/>
                    </w:rPr>
                    <w:t>MARK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7" style="position:absolute;margin-left:-3.75pt;margin-top:-21pt;width:473.25pt;height:57.7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" strokecolor="#c0504d" strokeweight="5pt">
            <v:stroke linestyle="thickThin"/>
            <v:shadow color="#868686"/>
            <v:textbox>
              <w:txbxContent>
                <w:p w:rsidR="00C07396" w:rsidRPr="007E0491" w:rsidRDefault="00C07396" w:rsidP="00611FF4">
                  <w:pPr>
                    <w:spacing w:after="120"/>
                    <w:jc w:val="center"/>
                    <w:rPr>
                      <w:rFonts w:cs="Aharoni"/>
                      <w:b/>
                      <w:bCs/>
                      <w:lang w:bidi="he-IL"/>
                    </w:rPr>
                  </w:pPr>
                  <w:r w:rsidRPr="007E0491">
                    <w:rPr>
                      <w:rFonts w:cs="Aharoni"/>
                      <w:b/>
                      <w:bCs/>
                      <w:lang w:bidi="he-IL"/>
                    </w:rPr>
                    <w:t>Halime Demirel Secondary School 2013-2014 Academic Year 8</w:t>
                  </w:r>
                  <w:r w:rsidRPr="007E0491">
                    <w:rPr>
                      <w:rFonts w:cs="Aharoni"/>
                      <w:b/>
                      <w:bCs/>
                      <w:vertAlign w:val="superscript"/>
                      <w:lang w:bidi="he-IL"/>
                    </w:rPr>
                    <w:t>th</w:t>
                  </w:r>
                  <w:r>
                    <w:rPr>
                      <w:rFonts w:cs="Aharoni"/>
                      <w:b/>
                      <w:bCs/>
                      <w:lang w:bidi="he-IL"/>
                    </w:rPr>
                    <w:t xml:space="preserve"> Grades 1st</w:t>
                  </w:r>
                  <w:r w:rsidRPr="007E0491">
                    <w:rPr>
                      <w:rFonts w:cs="Aharoni"/>
                      <w:b/>
                      <w:bCs/>
                      <w:vertAlign w:val="superscript"/>
                      <w:lang w:bidi="he-IL"/>
                    </w:rPr>
                    <w:t xml:space="preserve"> </w:t>
                  </w:r>
                  <w:r>
                    <w:rPr>
                      <w:rFonts w:cs="Aharoni"/>
                      <w:b/>
                      <w:bCs/>
                      <w:lang w:bidi="he-IL"/>
                    </w:rPr>
                    <w:t xml:space="preserve">Term  1st </w:t>
                  </w:r>
                  <w:r w:rsidRPr="007E0491">
                    <w:rPr>
                      <w:rFonts w:cs="Aharoni"/>
                      <w:b/>
                      <w:bCs/>
                      <w:lang w:bidi="he-IL"/>
                    </w:rPr>
                    <w:t>Written Exam</w:t>
                  </w:r>
                </w:p>
                <w:p w:rsidR="00C07396" w:rsidRPr="007E0491" w:rsidRDefault="00C07396" w:rsidP="00611FF4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 w:rsidRPr="007E0491">
                    <w:rPr>
                      <w:b/>
                      <w:bCs/>
                    </w:rPr>
                    <w:t>Name – Surname : …………………………………………………… Class / Number : ……………………………….</w:t>
                  </w:r>
                </w:p>
                <w:p w:rsidR="00C07396" w:rsidRPr="007E0491" w:rsidRDefault="00C07396" w:rsidP="00611FF4">
                  <w:pPr>
                    <w:jc w:val="center"/>
                    <w:rPr>
                      <w:b/>
                      <w:bCs/>
                    </w:rPr>
                  </w:pPr>
                </w:p>
                <w:p w:rsidR="00C07396" w:rsidRPr="007E0491" w:rsidRDefault="00C07396" w:rsidP="00611FF4">
                  <w:pPr>
                    <w:jc w:val="center"/>
                    <w:rPr>
                      <w:b/>
                      <w:bCs/>
                    </w:rPr>
                  </w:pPr>
                </w:p>
                <w:p w:rsidR="00C07396" w:rsidRPr="007E0491" w:rsidRDefault="00C07396" w:rsidP="00611FF4">
                  <w:pPr>
                    <w:jc w:val="center"/>
                  </w:pPr>
                </w:p>
              </w:txbxContent>
            </v:textbox>
          </v:roundrect>
        </w:pict>
      </w:r>
    </w:p>
    <w:p w:rsidR="00C07396" w:rsidRDefault="00C07396" w:rsidP="00611FF4"/>
    <w:tbl>
      <w:tblPr>
        <w:tblpPr w:leftFromText="141" w:rightFromText="141" w:vertAnchor="text" w:horzAnchor="margin" w:tblpY="589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84"/>
      </w:tblGrid>
      <w:tr w:rsidR="00C07396" w:rsidRPr="00375A88" w:rsidTr="00611FF4">
        <w:trPr>
          <w:trHeight w:val="425"/>
        </w:trPr>
        <w:tc>
          <w:tcPr>
            <w:tcW w:w="9284" w:type="dxa"/>
          </w:tcPr>
          <w:p w:rsidR="00C07396" w:rsidRPr="00611FF4" w:rsidRDefault="00C07396" w:rsidP="00611FF4">
            <w:pPr>
              <w:pStyle w:val="Heading2"/>
              <w:rPr>
                <w:rFonts w:ascii="Calibri" w:hAnsi="Calibri"/>
                <w:sz w:val="22"/>
                <w:szCs w:val="22"/>
              </w:rPr>
            </w:pPr>
            <w:r w:rsidRPr="00611FF4">
              <w:rPr>
                <w:rFonts w:ascii="Calibri" w:hAnsi="Calibri"/>
                <w:sz w:val="22"/>
                <w:szCs w:val="22"/>
              </w:rPr>
              <w:t>bad</w:t>
            </w:r>
            <w:r>
              <w:rPr>
                <w:rFonts w:ascii="Calibri" w:hAnsi="Calibri"/>
                <w:sz w:val="22"/>
                <w:szCs w:val="22"/>
              </w:rPr>
              <w:t>-tempered / naughty / funny</w:t>
            </w:r>
            <w:r w:rsidRPr="00611FF4">
              <w:rPr>
                <w:rFonts w:ascii="Calibri" w:hAnsi="Calibri"/>
                <w:sz w:val="22"/>
                <w:szCs w:val="22"/>
              </w:rPr>
              <w:t xml:space="preserve"> / </w:t>
            </w:r>
            <w:r>
              <w:rPr>
                <w:rFonts w:ascii="Calibri" w:hAnsi="Calibri"/>
                <w:sz w:val="22"/>
                <w:szCs w:val="22"/>
              </w:rPr>
              <w:t>hard-working / rude / stingy / social / dependable</w:t>
            </w:r>
          </w:p>
        </w:tc>
      </w:tr>
    </w:tbl>
    <w:p w:rsidR="00C07396" w:rsidRDefault="00C07396" w:rsidP="00611FF4">
      <w:pPr>
        <w:spacing w:after="0"/>
        <w:rPr>
          <w:b/>
          <w:u w:val="single"/>
        </w:rPr>
      </w:pPr>
      <w:r w:rsidRPr="00611FF4">
        <w:rPr>
          <w:b/>
          <w:u w:val="single"/>
        </w:rPr>
        <w:t>A) Boşlukları uygun kelimeleri kullanarak doldurunuz.</w:t>
      </w:r>
      <w:r>
        <w:rPr>
          <w:b/>
          <w:u w:val="single"/>
        </w:rPr>
        <w:t xml:space="preserve"> (7X2=14 P.)</w:t>
      </w:r>
    </w:p>
    <w:p w:rsidR="00C07396" w:rsidRDefault="00C07396" w:rsidP="00611FF4">
      <w:pPr>
        <w:spacing w:after="0"/>
        <w:rPr>
          <w:b/>
          <w:u w:val="single"/>
        </w:rPr>
      </w:pPr>
    </w:p>
    <w:p w:rsidR="00C07396" w:rsidRDefault="00C07396" w:rsidP="00611FF4">
      <w:pPr>
        <w:spacing w:after="0"/>
        <w:rPr>
          <w:b/>
          <w:u w:val="single"/>
        </w:rPr>
      </w:pPr>
    </w:p>
    <w:p w:rsidR="00C07396" w:rsidRDefault="00C07396" w:rsidP="00611FF4">
      <w:pPr>
        <w:spacing w:after="0"/>
        <w:rPr>
          <w:b/>
          <w:u w:val="single"/>
        </w:rPr>
      </w:pPr>
    </w:p>
    <w:p w:rsidR="00C07396" w:rsidRDefault="00C07396" w:rsidP="00611FF4">
      <w:pPr>
        <w:spacing w:after="0"/>
      </w:pPr>
      <w:r>
        <w:t>1- I am very ………………………….…..to my friends. I always break their hearts.</w:t>
      </w:r>
    </w:p>
    <w:p w:rsidR="00C07396" w:rsidRDefault="00C07396" w:rsidP="00611FF4">
      <w:pPr>
        <w:spacing w:after="0"/>
      </w:pPr>
      <w:r>
        <w:t xml:space="preserve">2- Some of the students in the class are </w:t>
      </w:r>
      <w:r w:rsidRPr="003F44BF">
        <w:rPr>
          <w:b/>
        </w:rPr>
        <w:t>not</w:t>
      </w:r>
      <w:r>
        <w:t xml:space="preserve"> ……………………………………They sometimes get bad marks in exams.</w:t>
      </w:r>
    </w:p>
    <w:p w:rsidR="00C07396" w:rsidRDefault="00C07396" w:rsidP="00611FF4">
      <w:pPr>
        <w:spacing w:after="0"/>
      </w:pPr>
      <w:r>
        <w:t>3- My little brother is ……………………………………..He always jumps up and down and breaks verything.</w:t>
      </w:r>
    </w:p>
    <w:p w:rsidR="00C07396" w:rsidRDefault="00C07396" w:rsidP="00611FF4">
      <w:pPr>
        <w:spacing w:after="0"/>
      </w:pPr>
      <w:r>
        <w:t>4- Selena is a …………………………………….. girl.She is always angry and we don’t get on well.</w:t>
      </w:r>
    </w:p>
    <w:p w:rsidR="00C07396" w:rsidRDefault="00C07396" w:rsidP="00611FF4">
      <w:pPr>
        <w:spacing w:after="0"/>
      </w:pPr>
      <w:r>
        <w:t>5- Tina is a ……………………………………. girl.She doesn’t like to share her possessions and money.</w:t>
      </w:r>
    </w:p>
    <w:p w:rsidR="00C07396" w:rsidRDefault="00C07396" w:rsidP="00611FF4">
      <w:pPr>
        <w:spacing w:after="0"/>
      </w:pPr>
      <w:r>
        <w:t>6- My close friend always makes me laugh because she is a ………………………………person.</w:t>
      </w:r>
    </w:p>
    <w:p w:rsidR="00C07396" w:rsidRDefault="00C07396" w:rsidP="00611FF4">
      <w:pPr>
        <w:spacing w:after="0"/>
      </w:pPr>
      <w:r>
        <w:t>7- You can tell your secrets to him  easily because he is a ………………………………….boy.</w:t>
      </w:r>
    </w:p>
    <w:p w:rsidR="00C07396" w:rsidRDefault="00C07396" w:rsidP="00611FF4">
      <w:pPr>
        <w:spacing w:after="0"/>
      </w:pPr>
    </w:p>
    <w:p w:rsidR="00C07396" w:rsidRDefault="00C07396" w:rsidP="00611FF4">
      <w:pPr>
        <w:spacing w:after="0"/>
      </w:pPr>
    </w:p>
    <w:p w:rsidR="00C07396" w:rsidRDefault="00C07396" w:rsidP="00611FF4">
      <w:pPr>
        <w:spacing w:after="0"/>
        <w:rPr>
          <w:b/>
          <w:u w:val="single"/>
        </w:rPr>
      </w:pPr>
      <w:r w:rsidRPr="0055634F">
        <w:rPr>
          <w:b/>
          <w:u w:val="single"/>
        </w:rPr>
        <w:t>B) Koyu harflerle yazılmış kelimelerden doğru olanı yuvarlak  içine alınız.</w:t>
      </w:r>
      <w:r>
        <w:rPr>
          <w:b/>
          <w:u w:val="single"/>
        </w:rPr>
        <w:t xml:space="preserve"> (4X2=8 P.)</w:t>
      </w:r>
    </w:p>
    <w:p w:rsidR="00C07396" w:rsidRDefault="00C07396" w:rsidP="00611FF4">
      <w:pPr>
        <w:spacing w:after="0"/>
        <w:rPr>
          <w:b/>
          <w:u w:val="single"/>
        </w:rPr>
      </w:pPr>
    </w:p>
    <w:p w:rsidR="00C07396" w:rsidRDefault="00C07396" w:rsidP="00611FF4">
      <w:pPr>
        <w:spacing w:after="0"/>
        <w:rPr>
          <w:b/>
        </w:rPr>
      </w:pPr>
      <w:r>
        <w:t xml:space="preserve">1- If you are a right brained person, you prefer to study  </w:t>
      </w:r>
      <w:r w:rsidRPr="00B45A23">
        <w:rPr>
          <w:b/>
        </w:rPr>
        <w:t>lying down / sitting up erect.</w:t>
      </w:r>
    </w:p>
    <w:p w:rsidR="00C07396" w:rsidRDefault="00C07396" w:rsidP="00611FF4">
      <w:pPr>
        <w:spacing w:after="0"/>
        <w:rPr>
          <w:b/>
        </w:rPr>
      </w:pPr>
      <w:r>
        <w:t xml:space="preserve">2- The left hemisphere is the  </w:t>
      </w:r>
      <w:r w:rsidRPr="00B45A23">
        <w:rPr>
          <w:b/>
        </w:rPr>
        <w:t>creative / logical.</w:t>
      </w:r>
    </w:p>
    <w:p w:rsidR="00C07396" w:rsidRDefault="00C07396" w:rsidP="00611FF4">
      <w:pPr>
        <w:spacing w:after="0"/>
      </w:pPr>
      <w:r>
        <w:t xml:space="preserve">3- I prefer studying alone because I’m a </w:t>
      </w:r>
      <w:r w:rsidRPr="00B45A23">
        <w:rPr>
          <w:b/>
        </w:rPr>
        <w:t xml:space="preserve"> left / right</w:t>
      </w:r>
      <w:r>
        <w:t xml:space="preserve">  brained person.</w:t>
      </w:r>
    </w:p>
    <w:p w:rsidR="00C07396" w:rsidRDefault="00C07396" w:rsidP="00611FF4">
      <w:pPr>
        <w:spacing w:after="0"/>
        <w:rPr>
          <w:b/>
        </w:rPr>
      </w:pPr>
      <w:r>
        <w:t xml:space="preserve">4- If you are a left brained person, you are good at in  </w:t>
      </w:r>
      <w:r w:rsidRPr="00B45A23">
        <w:rPr>
          <w:b/>
        </w:rPr>
        <w:t>music / maths.</w:t>
      </w:r>
    </w:p>
    <w:p w:rsidR="00C07396" w:rsidRDefault="00C07396" w:rsidP="00611FF4">
      <w:pPr>
        <w:spacing w:after="0"/>
      </w:pPr>
    </w:p>
    <w:p w:rsidR="00C07396" w:rsidRDefault="00C07396" w:rsidP="00611FF4">
      <w:pPr>
        <w:spacing w:after="0"/>
      </w:pPr>
    </w:p>
    <w:p w:rsidR="00C07396" w:rsidRDefault="00C07396" w:rsidP="00611FF4">
      <w:p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18.5pt;margin-top:8.85pt;width:97.5pt;height:192pt;z-index:251656704" strokeweight="2.25pt">
            <v:textbox style="layout-flow:vertical;mso-layout-flow-alt:bottom-to-top">
              <w:txbxContent>
                <w:p w:rsidR="00C07396" w:rsidRDefault="00C07396" w:rsidP="00A04881">
                  <w:pPr>
                    <w:spacing w:after="0"/>
                  </w:pPr>
                  <w:r>
                    <w:t xml:space="preserve">     1- What kind of learner are you?</w:t>
                  </w:r>
                </w:p>
                <w:p w:rsidR="00C07396" w:rsidRDefault="00C07396" w:rsidP="00A04881">
                  <w:pPr>
                    <w:spacing w:after="0"/>
                  </w:pPr>
                  <w:r>
                    <w:t xml:space="preserve">     2-  How do you learn best?</w:t>
                  </w:r>
                </w:p>
                <w:p w:rsidR="00C07396" w:rsidRDefault="00C07396" w:rsidP="00A04881">
                  <w:pPr>
                    <w:spacing w:after="0"/>
                  </w:pPr>
                  <w:r>
                    <w:t xml:space="preserve">     3-  Do you prefer  reading aloud?</w:t>
                  </w:r>
                </w:p>
                <w:p w:rsidR="00C07396" w:rsidRDefault="00C07396" w:rsidP="00A04881">
                  <w:pPr>
                    <w:spacing w:after="0"/>
                  </w:pPr>
                  <w:r>
                    <w:t xml:space="preserve">     4-  Do you know your learning style?</w:t>
                  </w:r>
                </w:p>
                <w:p w:rsidR="00C07396" w:rsidRDefault="00C07396" w:rsidP="00A04881">
                  <w:pPr>
                    <w:spacing w:after="0"/>
                  </w:pPr>
                  <w:r>
                    <w:t xml:space="preserve">     5-  What do you mean?</w:t>
                  </w:r>
                </w:p>
              </w:txbxContent>
            </v:textbox>
          </v:shape>
        </w:pict>
      </w:r>
    </w:p>
    <w:p w:rsidR="00C07396" w:rsidRDefault="00C07396" w:rsidP="00611FF4">
      <w:pPr>
        <w:spacing w:after="0"/>
        <w:rPr>
          <w:b/>
          <w:bCs/>
          <w:u w:val="single"/>
        </w:rPr>
      </w:pPr>
      <w:r w:rsidRPr="00A833F0">
        <w:rPr>
          <w:b/>
          <w:u w:val="single"/>
        </w:rPr>
        <w:t xml:space="preserve">C) </w:t>
      </w:r>
      <w:r w:rsidRPr="00A833F0">
        <w:rPr>
          <w:b/>
          <w:bCs/>
          <w:u w:val="single"/>
        </w:rPr>
        <w:t>Aşağıdaki diyaloglardaki boş bırakılan yerlere uygun soruları yazınız.</w:t>
      </w:r>
      <w:r>
        <w:rPr>
          <w:b/>
          <w:bCs/>
          <w:u w:val="single"/>
        </w:rPr>
        <w:t xml:space="preserve"> (4X2=8 P.)</w:t>
      </w:r>
    </w:p>
    <w:tbl>
      <w:tblPr>
        <w:tblpPr w:leftFromText="141" w:rightFromText="141" w:vertAnchor="page" w:horzAnchor="margin" w:tblpY="90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10"/>
      </w:tblGrid>
      <w:tr w:rsidR="00C07396" w:rsidRPr="00375A88" w:rsidTr="00A833F0">
        <w:trPr>
          <w:trHeight w:val="1550"/>
        </w:trPr>
        <w:tc>
          <w:tcPr>
            <w:tcW w:w="3910" w:type="dxa"/>
          </w:tcPr>
          <w:p w:rsidR="00C07396" w:rsidRPr="00A833F0" w:rsidRDefault="00C07396" w:rsidP="00A833F0">
            <w:pPr>
              <w:spacing w:after="0"/>
              <w:rPr>
                <w:sz w:val="20"/>
              </w:rPr>
            </w:pPr>
            <w:r w:rsidRPr="00A833F0">
              <w:rPr>
                <w:sz w:val="20"/>
              </w:rPr>
              <w:t>Ersin: ..................................................</w:t>
            </w:r>
            <w:r w:rsidRPr="00375A88">
              <w:rPr>
                <w:sz w:val="20"/>
              </w:rPr>
              <w:t>......?</w:t>
            </w:r>
          </w:p>
          <w:p w:rsidR="00C07396" w:rsidRPr="00A833F0" w:rsidRDefault="00C07396" w:rsidP="00A833F0">
            <w:pPr>
              <w:spacing w:after="0"/>
              <w:rPr>
                <w:sz w:val="20"/>
              </w:rPr>
            </w:pPr>
            <w:r w:rsidRPr="00375A88">
              <w:rPr>
                <w:sz w:val="20"/>
              </w:rPr>
              <w:t xml:space="preserve">Burcu: Yes, </w:t>
            </w:r>
            <w:r w:rsidRPr="00A833F0">
              <w:rPr>
                <w:sz w:val="20"/>
              </w:rPr>
              <w:t xml:space="preserve"> I prefer reading aloud.</w:t>
            </w:r>
          </w:p>
          <w:p w:rsidR="00C07396" w:rsidRPr="00A833F0" w:rsidRDefault="00C07396" w:rsidP="00A833F0">
            <w:pPr>
              <w:spacing w:after="0"/>
              <w:rPr>
                <w:sz w:val="20"/>
              </w:rPr>
            </w:pPr>
            <w:r w:rsidRPr="00A833F0">
              <w:rPr>
                <w:sz w:val="20"/>
              </w:rPr>
              <w:t>Ersin: So, you are</w:t>
            </w:r>
            <w:r w:rsidRPr="00375A88">
              <w:rPr>
                <w:sz w:val="20"/>
              </w:rPr>
              <w:t xml:space="preserve"> an auditory learner?</w:t>
            </w:r>
          </w:p>
          <w:p w:rsidR="00C07396" w:rsidRDefault="00C07396" w:rsidP="00A833F0">
            <w:pPr>
              <w:spacing w:after="0"/>
              <w:rPr>
                <w:b/>
                <w:bCs/>
              </w:rPr>
            </w:pPr>
            <w:r w:rsidRPr="00A833F0">
              <w:rPr>
                <w:sz w:val="20"/>
              </w:rPr>
              <w:t>Burcu: Yes,that’s right.</w:t>
            </w:r>
          </w:p>
        </w:tc>
      </w:tr>
    </w:tbl>
    <w:tbl>
      <w:tblPr>
        <w:tblpPr w:leftFromText="141" w:rightFromText="141" w:vertAnchor="text" w:horzAnchor="margin" w:tblpY="19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</w:tblGrid>
      <w:tr w:rsidR="00C07396" w:rsidRPr="00375A88" w:rsidTr="00A833F0">
        <w:trPr>
          <w:trHeight w:val="1414"/>
        </w:trPr>
        <w:tc>
          <w:tcPr>
            <w:tcW w:w="3936" w:type="dxa"/>
          </w:tcPr>
          <w:p w:rsidR="00C07396" w:rsidRPr="00A833F0" w:rsidRDefault="00C07396" w:rsidP="00A833F0">
            <w:pPr>
              <w:tabs>
                <w:tab w:val="left" w:pos="964"/>
              </w:tabs>
              <w:spacing w:after="0"/>
              <w:rPr>
                <w:sz w:val="20"/>
                <w:szCs w:val="20"/>
              </w:rPr>
            </w:pPr>
            <w:r w:rsidRPr="00A833F0">
              <w:rPr>
                <w:sz w:val="20"/>
                <w:szCs w:val="20"/>
              </w:rPr>
              <w:t>Adele: ...................................................</w:t>
            </w:r>
            <w:r w:rsidRPr="00375A88">
              <w:rPr>
                <w:sz w:val="20"/>
                <w:szCs w:val="20"/>
              </w:rPr>
              <w:t>....?</w:t>
            </w:r>
          </w:p>
          <w:p w:rsidR="00C07396" w:rsidRPr="00A833F0" w:rsidRDefault="00C07396" w:rsidP="00A833F0">
            <w:pPr>
              <w:pStyle w:val="BodyText"/>
              <w:framePr w:hSpace="0" w:wrap="auto" w:vAnchor="margin" w:hAnchor="text" w:yAlign="inline"/>
              <w:rPr>
                <w:rFonts w:ascii="Calibri" w:hAnsi="Calibri"/>
                <w:sz w:val="20"/>
              </w:rPr>
            </w:pPr>
            <w:r w:rsidRPr="00A833F0">
              <w:rPr>
                <w:rFonts w:ascii="Calibri" w:hAnsi="Calibri"/>
                <w:sz w:val="20"/>
              </w:rPr>
              <w:t xml:space="preserve">Nancy: I learn best by seeing. </w:t>
            </w:r>
          </w:p>
          <w:p w:rsidR="00C07396" w:rsidRPr="00A833F0" w:rsidRDefault="00C07396" w:rsidP="00A833F0">
            <w:pPr>
              <w:pStyle w:val="BodyText"/>
              <w:framePr w:hSpace="0" w:wrap="auto" w:vAnchor="margin" w:hAnchor="text" w:yAlign="inline"/>
              <w:rPr>
                <w:rFonts w:ascii="Calibri" w:hAnsi="Calibri"/>
                <w:sz w:val="20"/>
              </w:rPr>
            </w:pPr>
            <w:r w:rsidRPr="00A833F0">
              <w:rPr>
                <w:rFonts w:ascii="Calibri" w:hAnsi="Calibri"/>
                <w:sz w:val="20"/>
              </w:rPr>
              <w:t xml:space="preserve">            I prefer textbooks with pictures.</w:t>
            </w:r>
          </w:p>
          <w:p w:rsidR="00C07396" w:rsidRPr="00A833F0" w:rsidRDefault="00C07396" w:rsidP="00A833F0">
            <w:pPr>
              <w:tabs>
                <w:tab w:val="left" w:pos="964"/>
              </w:tabs>
              <w:spacing w:after="0"/>
              <w:rPr>
                <w:sz w:val="20"/>
                <w:szCs w:val="20"/>
              </w:rPr>
            </w:pPr>
            <w:r w:rsidRPr="00A833F0">
              <w:rPr>
                <w:sz w:val="20"/>
                <w:szCs w:val="20"/>
              </w:rPr>
              <w:t>Adele: So, you are a visual learner.</w:t>
            </w:r>
          </w:p>
          <w:p w:rsidR="00C07396" w:rsidRPr="00A833F0" w:rsidRDefault="00C07396" w:rsidP="00A833F0">
            <w:pPr>
              <w:tabs>
                <w:tab w:val="left" w:pos="964"/>
              </w:tabs>
              <w:spacing w:after="0"/>
              <w:rPr>
                <w:sz w:val="20"/>
                <w:szCs w:val="20"/>
              </w:rPr>
            </w:pPr>
            <w:r w:rsidRPr="00A833F0">
              <w:rPr>
                <w:sz w:val="20"/>
                <w:szCs w:val="20"/>
              </w:rPr>
              <w:t>Nancy: Yes, I am</w:t>
            </w:r>
            <w:r w:rsidRPr="00375A88">
              <w:rPr>
                <w:sz w:val="20"/>
                <w:szCs w:val="20"/>
              </w:rPr>
              <w:t>.</w:t>
            </w:r>
          </w:p>
        </w:tc>
      </w:tr>
    </w:tbl>
    <w:tbl>
      <w:tblPr>
        <w:tblpPr w:leftFromText="141" w:rightFromText="141" w:vertAnchor="text" w:horzAnchor="page" w:tblpX="4761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44"/>
      </w:tblGrid>
      <w:tr w:rsidR="00C07396" w:rsidRPr="00375A88" w:rsidTr="00A04881">
        <w:trPr>
          <w:trHeight w:val="1551"/>
        </w:trPr>
        <w:tc>
          <w:tcPr>
            <w:tcW w:w="3944" w:type="dxa"/>
          </w:tcPr>
          <w:p w:rsidR="00C07396" w:rsidRDefault="00C07396" w:rsidP="00A0488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Doğan: .....................................</w:t>
            </w:r>
            <w:r w:rsidRPr="00375A88">
              <w:rPr>
                <w:sz w:val="20"/>
              </w:rPr>
              <w:t>..................?</w:t>
            </w:r>
          </w:p>
          <w:p w:rsidR="00C07396" w:rsidRDefault="00C07396" w:rsidP="00A0488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Erkan: Yes,I do. I take detailed notes and underline important points.</w:t>
            </w:r>
          </w:p>
          <w:p w:rsidR="00C07396" w:rsidRDefault="00C07396" w:rsidP="00A0488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Doğan: Let me guess, are you a visual learner?</w:t>
            </w:r>
          </w:p>
          <w:p w:rsidR="00C07396" w:rsidRDefault="00C07396" w:rsidP="00A04881">
            <w:pPr>
              <w:spacing w:after="0"/>
            </w:pPr>
            <w:r>
              <w:rPr>
                <w:sz w:val="20"/>
              </w:rPr>
              <w:t>Erkan : Yes I am</w:t>
            </w:r>
            <w:r w:rsidRPr="00375A88">
              <w:rPr>
                <w:sz w:val="20"/>
              </w:rPr>
              <w:t>.</w:t>
            </w:r>
          </w:p>
        </w:tc>
      </w:tr>
    </w:tbl>
    <w:p w:rsidR="00C07396" w:rsidRDefault="00C07396" w:rsidP="00A833F0">
      <w:pPr>
        <w:spacing w:after="0"/>
      </w:pPr>
    </w:p>
    <w:p w:rsidR="00C07396" w:rsidRPr="00A833F0" w:rsidRDefault="00C07396" w:rsidP="00A833F0"/>
    <w:p w:rsidR="00C07396" w:rsidRPr="00A833F0" w:rsidRDefault="00C07396" w:rsidP="00A833F0"/>
    <w:p w:rsidR="00C07396" w:rsidRPr="00A833F0" w:rsidRDefault="00C07396" w:rsidP="00A833F0"/>
    <w:tbl>
      <w:tblPr>
        <w:tblpPr w:leftFromText="141" w:rightFromText="141" w:vertAnchor="text" w:horzAnchor="page" w:tblpX="4823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32"/>
      </w:tblGrid>
      <w:tr w:rsidR="00C07396" w:rsidRPr="00375A88" w:rsidTr="00A04881">
        <w:trPr>
          <w:trHeight w:val="1415"/>
        </w:trPr>
        <w:tc>
          <w:tcPr>
            <w:tcW w:w="3732" w:type="dxa"/>
          </w:tcPr>
          <w:p w:rsidR="00C07396" w:rsidRDefault="00C07396" w:rsidP="00A0488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Jeff: ..................................................</w:t>
            </w:r>
            <w:r w:rsidRPr="00375A88">
              <w:rPr>
                <w:sz w:val="20"/>
              </w:rPr>
              <w:t>...?</w:t>
            </w:r>
          </w:p>
          <w:p w:rsidR="00C07396" w:rsidRDefault="00C07396" w:rsidP="00A0488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Terry: I am a kinaesthetic learner.</w:t>
            </w:r>
          </w:p>
          <w:p w:rsidR="00C07396" w:rsidRDefault="00C07396" w:rsidP="00A04881">
            <w:pPr>
              <w:spacing w:after="0"/>
              <w:rPr>
                <w:b/>
                <w:bCs/>
              </w:rPr>
            </w:pPr>
            <w:r>
              <w:rPr>
                <w:sz w:val="20"/>
              </w:rPr>
              <w:t>Jeff: So, you can be a</w:t>
            </w:r>
            <w:r w:rsidRPr="00375A88">
              <w:rPr>
                <w:sz w:val="20"/>
              </w:rPr>
              <w:t xml:space="preserve"> footballer.</w:t>
            </w:r>
          </w:p>
          <w:p w:rsidR="00C07396" w:rsidRDefault="00C07396" w:rsidP="00A04881">
            <w:pPr>
              <w:spacing w:after="0"/>
            </w:pPr>
          </w:p>
        </w:tc>
      </w:tr>
    </w:tbl>
    <w:p w:rsidR="00C07396" w:rsidRPr="00A833F0" w:rsidRDefault="00C07396" w:rsidP="00A833F0"/>
    <w:p w:rsidR="00C07396" w:rsidRPr="00A833F0" w:rsidRDefault="00C07396" w:rsidP="00A833F0"/>
    <w:p w:rsidR="00C07396" w:rsidRPr="00A833F0" w:rsidRDefault="00C07396" w:rsidP="00A833F0"/>
    <w:p w:rsidR="00C07396" w:rsidRPr="00A833F0" w:rsidRDefault="00C07396" w:rsidP="00A833F0">
      <w:pPr>
        <w:tabs>
          <w:tab w:val="left" w:pos="1350"/>
        </w:tabs>
      </w:pPr>
    </w:p>
    <w:p w:rsidR="00C07396" w:rsidRPr="00B87E09" w:rsidRDefault="00C07396" w:rsidP="00A833F0">
      <w:pPr>
        <w:tabs>
          <w:tab w:val="left" w:pos="1350"/>
        </w:tabs>
        <w:rPr>
          <w:b/>
          <w:u w:val="single"/>
        </w:rPr>
      </w:pPr>
      <w:r>
        <w:rPr>
          <w:noProof/>
          <w:lang w:eastAsia="tr-TR"/>
        </w:rPr>
        <w:pict>
          <v:shape id="_x0000_s1029" type="#_x0000_t202" style="position:absolute;margin-left:362.4pt;margin-top:16.55pt;width:153.6pt;height:52.1pt;z-index:251657728" strokeweight="1.5pt">
            <v:textbox style="mso-next-textbox:#_x0000_s1029">
              <w:txbxContent>
                <w:p w:rsidR="00C07396" w:rsidRDefault="00C07396" w:rsidP="00B87E09">
                  <w:pPr>
                    <w:spacing w:after="120"/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43C35">
                    <w:rPr>
                      <w:b/>
                      <w:sz w:val="20"/>
                      <w:szCs w:val="20"/>
                    </w:rPr>
                    <w:t>VISUAL LEARNERS</w:t>
                  </w:r>
                </w:p>
                <w:p w:rsidR="00C07396" w:rsidRPr="00643C35" w:rsidRDefault="00C07396" w:rsidP="00B87E09">
                  <w:pPr>
                    <w:spacing w:after="120"/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C07396" w:rsidRPr="00643C35" w:rsidRDefault="00C07396" w:rsidP="00B87E09">
                  <w:pPr>
                    <w:spacing w:after="12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1……………………….</w:t>
                  </w:r>
                  <w:r w:rsidRPr="00643C35">
                    <w:rPr>
                      <w:sz w:val="20"/>
                      <w:szCs w:val="20"/>
                    </w:rPr>
                    <w:t>………</w:t>
                  </w:r>
                </w:p>
                <w:p w:rsidR="00C07396" w:rsidRPr="00643C35" w:rsidRDefault="00C07396" w:rsidP="00B87E09">
                  <w:pPr>
                    <w:spacing w:after="120"/>
                    <w:contextualSpacing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B87E09">
        <w:rPr>
          <w:b/>
          <w:u w:val="single"/>
        </w:rPr>
        <w:t>D) Öğrencileri uygun öğrenme şekillerine göre gruplandırınız. (5X2=10 P.)</w:t>
      </w:r>
    </w:p>
    <w:p w:rsidR="00C07396" w:rsidRDefault="00C07396" w:rsidP="00A833F0">
      <w:pPr>
        <w:tabs>
          <w:tab w:val="left" w:pos="1350"/>
        </w:tabs>
        <w:rPr>
          <w:b/>
        </w:rPr>
      </w:pPr>
    </w:p>
    <w:p w:rsidR="00C07396" w:rsidRDefault="00C07396" w:rsidP="00643C35">
      <w:pPr>
        <w:tabs>
          <w:tab w:val="left" w:pos="1350"/>
        </w:tabs>
        <w:spacing w:after="0"/>
      </w:pPr>
      <w:r>
        <w:t>Zeynep : I learn by moving, doing and touching.</w:t>
      </w:r>
    </w:p>
    <w:p w:rsidR="00C07396" w:rsidRDefault="00C07396" w:rsidP="00643C35">
      <w:pPr>
        <w:tabs>
          <w:tab w:val="left" w:pos="1350"/>
        </w:tabs>
        <w:spacing w:after="0"/>
      </w:pPr>
      <w:r>
        <w:rPr>
          <w:noProof/>
          <w:lang w:eastAsia="tr-TR"/>
        </w:rPr>
        <w:pict>
          <v:shape id="_x0000_s1030" type="#_x0000_t202" style="position:absolute;margin-left:362.4pt;margin-top:2.35pt;width:153.6pt;height:51.35pt;z-index:251658752" strokeweight="1.5pt">
            <v:textbox style="mso-next-textbox:#_x0000_s1030">
              <w:txbxContent>
                <w:p w:rsidR="00C07396" w:rsidRPr="00643C35" w:rsidRDefault="00C07396" w:rsidP="00643C35">
                  <w:pPr>
                    <w:contextualSpacing/>
                    <w:jc w:val="center"/>
                    <w:rPr>
                      <w:b/>
                      <w:sz w:val="20"/>
                    </w:rPr>
                  </w:pPr>
                  <w:r w:rsidRPr="00643C35">
                    <w:rPr>
                      <w:b/>
                      <w:sz w:val="20"/>
                    </w:rPr>
                    <w:t>AUDITORY LEARNERS</w:t>
                  </w:r>
                </w:p>
                <w:p w:rsidR="00C07396" w:rsidRPr="00643C35" w:rsidRDefault="00C07396" w:rsidP="00643C35">
                  <w:pPr>
                    <w:contextualSpacing/>
                    <w:jc w:val="center"/>
                    <w:rPr>
                      <w:sz w:val="20"/>
                    </w:rPr>
                  </w:pPr>
                  <w:r w:rsidRPr="00643C35">
                    <w:rPr>
                      <w:sz w:val="20"/>
                    </w:rPr>
                    <w:t>1……………………………………</w:t>
                  </w:r>
                </w:p>
                <w:p w:rsidR="00C07396" w:rsidRPr="00643C35" w:rsidRDefault="00C07396" w:rsidP="00643C35">
                  <w:pPr>
                    <w:contextualSpacing/>
                    <w:jc w:val="center"/>
                    <w:rPr>
                      <w:sz w:val="20"/>
                    </w:rPr>
                  </w:pPr>
                  <w:r w:rsidRPr="00643C35">
                    <w:rPr>
                      <w:sz w:val="20"/>
                    </w:rPr>
                    <w:t>2……………………………………</w:t>
                  </w:r>
                </w:p>
              </w:txbxContent>
            </v:textbox>
          </v:shape>
        </w:pict>
      </w:r>
      <w:r>
        <w:t>Mert: I prefer sitting at the front of the classroom.</w:t>
      </w:r>
    </w:p>
    <w:p w:rsidR="00C07396" w:rsidRDefault="00C07396" w:rsidP="00643C35">
      <w:pPr>
        <w:tabs>
          <w:tab w:val="left" w:pos="1350"/>
        </w:tabs>
        <w:spacing w:after="0"/>
      </w:pPr>
      <w:r>
        <w:t>Ayşe : I like doing experiments and crafts.</w:t>
      </w:r>
    </w:p>
    <w:p w:rsidR="00C07396" w:rsidRDefault="00C07396" w:rsidP="00643C35">
      <w:pPr>
        <w:tabs>
          <w:tab w:val="left" w:pos="1350"/>
        </w:tabs>
        <w:spacing w:after="0"/>
      </w:pPr>
      <w:r>
        <w:t>Soner : I learn best by hearing.</w:t>
      </w:r>
    </w:p>
    <w:p w:rsidR="00C07396" w:rsidRDefault="00C07396" w:rsidP="00643C35">
      <w:pPr>
        <w:tabs>
          <w:tab w:val="left" w:pos="1350"/>
        </w:tabs>
        <w:spacing w:after="0"/>
      </w:pPr>
      <w:r>
        <w:rPr>
          <w:noProof/>
          <w:lang w:eastAsia="tr-TR"/>
        </w:rPr>
        <w:pict>
          <v:shape id="_x0000_s1031" type="#_x0000_t202" style="position:absolute;margin-left:362.4pt;margin-top:7.35pt;width:153.6pt;height:52.65pt;z-index:251659776" strokeweight="1.5pt">
            <v:textbox style="mso-next-textbox:#_x0000_s1031">
              <w:txbxContent>
                <w:p w:rsidR="00C07396" w:rsidRPr="00643C35" w:rsidRDefault="00C07396" w:rsidP="00643C35">
                  <w:pPr>
                    <w:contextualSpacing/>
                    <w:jc w:val="center"/>
                    <w:rPr>
                      <w:b/>
                      <w:sz w:val="20"/>
                    </w:rPr>
                  </w:pPr>
                  <w:r w:rsidRPr="00643C35">
                    <w:rPr>
                      <w:b/>
                      <w:sz w:val="20"/>
                    </w:rPr>
                    <w:t>KIN</w:t>
                  </w:r>
                  <w:r>
                    <w:rPr>
                      <w:b/>
                      <w:sz w:val="20"/>
                    </w:rPr>
                    <w:t>A</w:t>
                  </w:r>
                  <w:r w:rsidRPr="00643C35">
                    <w:rPr>
                      <w:b/>
                      <w:sz w:val="20"/>
                    </w:rPr>
                    <w:t>ESTHETIC LEARNERS</w:t>
                  </w:r>
                </w:p>
                <w:p w:rsidR="00C07396" w:rsidRPr="00643C35" w:rsidRDefault="00C07396" w:rsidP="00643C35">
                  <w:pPr>
                    <w:contextualSpacing/>
                    <w:jc w:val="center"/>
                    <w:rPr>
                      <w:sz w:val="20"/>
                    </w:rPr>
                  </w:pPr>
                  <w:r w:rsidRPr="00643C35">
                    <w:rPr>
                      <w:sz w:val="20"/>
                    </w:rPr>
                    <w:t>1…………………………………</w:t>
                  </w:r>
                </w:p>
                <w:p w:rsidR="00C07396" w:rsidRPr="00643C35" w:rsidRDefault="00C07396" w:rsidP="00643C35">
                  <w:pPr>
                    <w:contextualSpacing/>
                    <w:jc w:val="center"/>
                    <w:rPr>
                      <w:sz w:val="20"/>
                    </w:rPr>
                  </w:pPr>
                  <w:r w:rsidRPr="00643C35">
                    <w:rPr>
                      <w:sz w:val="20"/>
                    </w:rPr>
                    <w:t>2…………………………………</w:t>
                  </w:r>
                </w:p>
              </w:txbxContent>
            </v:textbox>
          </v:shape>
        </w:pict>
      </w:r>
      <w:r>
        <w:t>Artur : The tone of voice is very important for me.</w:t>
      </w:r>
    </w:p>
    <w:p w:rsidR="00C07396" w:rsidRDefault="00C07396" w:rsidP="00643C35">
      <w:pPr>
        <w:tabs>
          <w:tab w:val="left" w:pos="1350"/>
        </w:tabs>
        <w:spacing w:after="0"/>
      </w:pPr>
    </w:p>
    <w:p w:rsidR="00C07396" w:rsidRDefault="00C07396" w:rsidP="00643C35">
      <w:pPr>
        <w:tabs>
          <w:tab w:val="left" w:pos="1350"/>
        </w:tabs>
        <w:spacing w:after="0"/>
      </w:pPr>
    </w:p>
    <w:tbl>
      <w:tblPr>
        <w:tblpPr w:leftFromText="141" w:rightFromText="141" w:vertAnchor="text" w:tblpX="788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5"/>
        <w:gridCol w:w="480"/>
        <w:gridCol w:w="555"/>
        <w:gridCol w:w="480"/>
        <w:gridCol w:w="555"/>
      </w:tblGrid>
      <w:tr w:rsidR="00C07396" w:rsidRPr="00375A88" w:rsidTr="00375A88">
        <w:trPr>
          <w:trHeight w:val="480"/>
        </w:trPr>
        <w:tc>
          <w:tcPr>
            <w:tcW w:w="405" w:type="dxa"/>
          </w:tcPr>
          <w:p w:rsidR="00C07396" w:rsidRPr="00375A88" w:rsidRDefault="00C07396" w:rsidP="00375A88">
            <w:pPr>
              <w:tabs>
                <w:tab w:val="left" w:pos="1350"/>
              </w:tabs>
              <w:spacing w:after="0" w:line="240" w:lineRule="auto"/>
              <w:jc w:val="center"/>
              <w:rPr>
                <w:b/>
              </w:rPr>
            </w:pPr>
            <w:r w:rsidRPr="00375A88">
              <w:rPr>
                <w:b/>
              </w:rPr>
              <w:t>1</w:t>
            </w:r>
          </w:p>
        </w:tc>
        <w:tc>
          <w:tcPr>
            <w:tcW w:w="480" w:type="dxa"/>
          </w:tcPr>
          <w:p w:rsidR="00C07396" w:rsidRPr="00375A88" w:rsidRDefault="00C07396" w:rsidP="00375A88">
            <w:pPr>
              <w:tabs>
                <w:tab w:val="left" w:pos="1350"/>
              </w:tabs>
              <w:spacing w:after="0" w:line="240" w:lineRule="auto"/>
              <w:jc w:val="center"/>
              <w:rPr>
                <w:b/>
              </w:rPr>
            </w:pPr>
            <w:r w:rsidRPr="00375A88">
              <w:rPr>
                <w:b/>
              </w:rPr>
              <w:t>2</w:t>
            </w:r>
          </w:p>
        </w:tc>
        <w:tc>
          <w:tcPr>
            <w:tcW w:w="555" w:type="dxa"/>
          </w:tcPr>
          <w:p w:rsidR="00C07396" w:rsidRPr="00375A88" w:rsidRDefault="00C07396" w:rsidP="00375A88">
            <w:pPr>
              <w:tabs>
                <w:tab w:val="left" w:pos="1350"/>
              </w:tabs>
              <w:spacing w:after="0" w:line="240" w:lineRule="auto"/>
              <w:jc w:val="center"/>
              <w:rPr>
                <w:b/>
              </w:rPr>
            </w:pPr>
            <w:r w:rsidRPr="00375A88">
              <w:rPr>
                <w:b/>
              </w:rPr>
              <w:t>3</w:t>
            </w:r>
          </w:p>
        </w:tc>
        <w:tc>
          <w:tcPr>
            <w:tcW w:w="480" w:type="dxa"/>
          </w:tcPr>
          <w:p w:rsidR="00C07396" w:rsidRPr="00375A88" w:rsidRDefault="00C07396" w:rsidP="00375A88">
            <w:pPr>
              <w:tabs>
                <w:tab w:val="left" w:pos="1350"/>
              </w:tabs>
              <w:spacing w:after="0" w:line="240" w:lineRule="auto"/>
              <w:jc w:val="center"/>
              <w:rPr>
                <w:b/>
              </w:rPr>
            </w:pPr>
            <w:r w:rsidRPr="00375A88">
              <w:rPr>
                <w:b/>
              </w:rPr>
              <w:t>4</w:t>
            </w:r>
          </w:p>
        </w:tc>
        <w:tc>
          <w:tcPr>
            <w:tcW w:w="555" w:type="dxa"/>
          </w:tcPr>
          <w:p w:rsidR="00C07396" w:rsidRPr="00375A88" w:rsidRDefault="00C07396" w:rsidP="00375A88">
            <w:pPr>
              <w:tabs>
                <w:tab w:val="left" w:pos="1350"/>
              </w:tabs>
              <w:spacing w:after="0" w:line="240" w:lineRule="auto"/>
              <w:jc w:val="center"/>
              <w:rPr>
                <w:b/>
              </w:rPr>
            </w:pPr>
            <w:r w:rsidRPr="00375A88">
              <w:rPr>
                <w:b/>
              </w:rPr>
              <w:t>5</w:t>
            </w:r>
          </w:p>
        </w:tc>
      </w:tr>
      <w:tr w:rsidR="00C07396" w:rsidRPr="00375A88" w:rsidTr="00375A88">
        <w:trPr>
          <w:trHeight w:val="480"/>
        </w:trPr>
        <w:tc>
          <w:tcPr>
            <w:tcW w:w="405" w:type="dxa"/>
          </w:tcPr>
          <w:p w:rsidR="00C07396" w:rsidRPr="00375A88" w:rsidRDefault="00C07396" w:rsidP="00375A88">
            <w:pPr>
              <w:tabs>
                <w:tab w:val="left" w:pos="1350"/>
              </w:tabs>
              <w:spacing w:after="0" w:line="240" w:lineRule="auto"/>
              <w:rPr>
                <w:b/>
                <w:u w:val="single"/>
              </w:rPr>
            </w:pPr>
          </w:p>
        </w:tc>
        <w:tc>
          <w:tcPr>
            <w:tcW w:w="480" w:type="dxa"/>
          </w:tcPr>
          <w:p w:rsidR="00C07396" w:rsidRPr="00375A88" w:rsidRDefault="00C07396" w:rsidP="00375A88">
            <w:pPr>
              <w:tabs>
                <w:tab w:val="left" w:pos="1350"/>
              </w:tabs>
              <w:spacing w:after="0" w:line="240" w:lineRule="auto"/>
              <w:rPr>
                <w:b/>
                <w:u w:val="single"/>
              </w:rPr>
            </w:pPr>
          </w:p>
        </w:tc>
        <w:tc>
          <w:tcPr>
            <w:tcW w:w="555" w:type="dxa"/>
          </w:tcPr>
          <w:p w:rsidR="00C07396" w:rsidRPr="00375A88" w:rsidRDefault="00C07396" w:rsidP="00375A88">
            <w:pPr>
              <w:tabs>
                <w:tab w:val="left" w:pos="1350"/>
              </w:tabs>
              <w:spacing w:after="0" w:line="240" w:lineRule="auto"/>
              <w:rPr>
                <w:b/>
                <w:u w:val="single"/>
              </w:rPr>
            </w:pPr>
          </w:p>
        </w:tc>
        <w:tc>
          <w:tcPr>
            <w:tcW w:w="480" w:type="dxa"/>
          </w:tcPr>
          <w:p w:rsidR="00C07396" w:rsidRPr="00375A88" w:rsidRDefault="00C07396" w:rsidP="00375A88">
            <w:pPr>
              <w:tabs>
                <w:tab w:val="left" w:pos="1350"/>
              </w:tabs>
              <w:spacing w:after="0" w:line="240" w:lineRule="auto"/>
              <w:rPr>
                <w:b/>
                <w:u w:val="single"/>
              </w:rPr>
            </w:pPr>
          </w:p>
        </w:tc>
        <w:tc>
          <w:tcPr>
            <w:tcW w:w="555" w:type="dxa"/>
          </w:tcPr>
          <w:p w:rsidR="00C07396" w:rsidRPr="00375A88" w:rsidRDefault="00C07396" w:rsidP="00375A88">
            <w:pPr>
              <w:tabs>
                <w:tab w:val="left" w:pos="1350"/>
              </w:tabs>
              <w:spacing w:after="0" w:line="240" w:lineRule="auto"/>
              <w:rPr>
                <w:b/>
                <w:u w:val="single"/>
              </w:rPr>
            </w:pPr>
          </w:p>
        </w:tc>
      </w:tr>
    </w:tbl>
    <w:p w:rsidR="00C07396" w:rsidRDefault="00C07396" w:rsidP="00643C35">
      <w:pPr>
        <w:tabs>
          <w:tab w:val="left" w:pos="1350"/>
        </w:tabs>
        <w:spacing w:after="0"/>
        <w:rPr>
          <w:b/>
          <w:u w:val="single"/>
        </w:rPr>
      </w:pPr>
      <w:r w:rsidRPr="00B87E09">
        <w:rPr>
          <w:b/>
          <w:u w:val="single"/>
        </w:rPr>
        <w:t>E) Cümleleri eşleştiriniz. (5X2=10 P.)</w:t>
      </w:r>
    </w:p>
    <w:p w:rsidR="00C07396" w:rsidRDefault="00C07396" w:rsidP="00643C35">
      <w:pPr>
        <w:tabs>
          <w:tab w:val="left" w:pos="1350"/>
        </w:tabs>
        <w:spacing w:after="0"/>
        <w:rPr>
          <w:b/>
          <w:u w:val="single"/>
        </w:rPr>
      </w:pPr>
    </w:p>
    <w:p w:rsidR="00C07396" w:rsidRDefault="00C07396" w:rsidP="00643C35">
      <w:pPr>
        <w:tabs>
          <w:tab w:val="left" w:pos="1350"/>
        </w:tabs>
        <w:spacing w:after="0"/>
      </w:pPr>
      <w:r>
        <w:t>1- I left the party early in order to                                  a) pass the  exams.</w:t>
      </w:r>
    </w:p>
    <w:p w:rsidR="00C07396" w:rsidRDefault="00C07396" w:rsidP="005D0AA5">
      <w:pPr>
        <w:tabs>
          <w:tab w:val="left" w:pos="1350"/>
          <w:tab w:val="center" w:pos="5233"/>
        </w:tabs>
        <w:spacing w:after="0"/>
      </w:pPr>
      <w:r>
        <w:t>2- My father gave up smoking in order to</w:t>
      </w:r>
      <w:r>
        <w:tab/>
        <w:t xml:space="preserve">      b) miss the bus.</w:t>
      </w:r>
    </w:p>
    <w:p w:rsidR="00C07396" w:rsidRDefault="00C07396" w:rsidP="005D0AA5">
      <w:pPr>
        <w:tabs>
          <w:tab w:val="left" w:pos="1350"/>
          <w:tab w:val="center" w:pos="5233"/>
        </w:tabs>
        <w:spacing w:after="0"/>
      </w:pPr>
      <w:r>
        <w:t>3- My little sister saved some money in order to         c) be healthy.</w:t>
      </w:r>
    </w:p>
    <w:p w:rsidR="00C07396" w:rsidRDefault="00C07396" w:rsidP="005D0AA5">
      <w:pPr>
        <w:tabs>
          <w:tab w:val="left" w:pos="1350"/>
          <w:tab w:val="center" w:pos="5233"/>
        </w:tabs>
        <w:spacing w:after="0"/>
      </w:pPr>
      <w:r>
        <w:t>4- I must study  very hard in order to                             d) buy a new mobile phone for herself.</w:t>
      </w:r>
    </w:p>
    <w:p w:rsidR="00C07396" w:rsidRDefault="00C07396" w:rsidP="005D0AA5">
      <w:pPr>
        <w:tabs>
          <w:tab w:val="left" w:pos="1350"/>
          <w:tab w:val="center" w:pos="5233"/>
        </w:tabs>
        <w:spacing w:after="0"/>
      </w:pPr>
      <w:r>
        <w:t>5- He took a taxi in order  no t to                                    e) catch the train.</w:t>
      </w:r>
    </w:p>
    <w:p w:rsidR="00C07396" w:rsidRDefault="00C07396" w:rsidP="005D0AA5">
      <w:pPr>
        <w:tabs>
          <w:tab w:val="left" w:pos="1350"/>
          <w:tab w:val="center" w:pos="5233"/>
        </w:tabs>
        <w:spacing w:after="0"/>
      </w:pPr>
    </w:p>
    <w:p w:rsidR="00C07396" w:rsidRDefault="00C07396" w:rsidP="005D0AA5">
      <w:pPr>
        <w:tabs>
          <w:tab w:val="left" w:pos="1350"/>
          <w:tab w:val="center" w:pos="5233"/>
        </w:tabs>
        <w:spacing w:after="0"/>
      </w:pPr>
    </w:p>
    <w:p w:rsidR="00C07396" w:rsidRDefault="00C07396" w:rsidP="000776B1">
      <w:pPr>
        <w:tabs>
          <w:tab w:val="left" w:pos="1350"/>
          <w:tab w:val="center" w:pos="5233"/>
        </w:tabs>
        <w:spacing w:after="0"/>
        <w:rPr>
          <w:b/>
          <w:u w:val="single"/>
        </w:rPr>
      </w:pPr>
      <w:r w:rsidRPr="000776B1">
        <w:rPr>
          <w:b/>
          <w:u w:val="single"/>
        </w:rPr>
        <w:t>F) Doğru cevabı işaretleyiniz.</w:t>
      </w:r>
      <w:r>
        <w:rPr>
          <w:b/>
          <w:u w:val="single"/>
        </w:rPr>
        <w:t xml:space="preserve">   (10X5= 50 P.)                                                </w:t>
      </w:r>
    </w:p>
    <w:p w:rsidR="00C07396" w:rsidRDefault="00C07396" w:rsidP="000776B1">
      <w:pPr>
        <w:tabs>
          <w:tab w:val="left" w:pos="1350"/>
          <w:tab w:val="center" w:pos="5233"/>
        </w:tabs>
        <w:spacing w:after="0"/>
        <w:rPr>
          <w:b/>
          <w:u w:val="single"/>
        </w:rPr>
      </w:pPr>
    </w:p>
    <w:p w:rsidR="00C07396" w:rsidRPr="00BC3190" w:rsidRDefault="00C07396" w:rsidP="000776B1">
      <w:pPr>
        <w:spacing w:after="0"/>
        <w:rPr>
          <w:rFonts w:cs="Tahoma"/>
          <w:shd w:val="clear" w:color="auto" w:fill="FAFAFA"/>
        </w:rPr>
      </w:pPr>
      <w:r>
        <w:t xml:space="preserve"> </w:t>
      </w:r>
      <w:r w:rsidRPr="00BC3190">
        <w:t xml:space="preserve">1- </w:t>
      </w:r>
      <w:r w:rsidRPr="00BC3190">
        <w:rPr>
          <w:rFonts w:cs="Tahoma"/>
          <w:shd w:val="clear" w:color="auto" w:fill="FAFAFA"/>
        </w:rPr>
        <w:t>Boşluğa uygun olmayan seçenek hangisidir?</w:t>
      </w:r>
      <w:r>
        <w:rPr>
          <w:rFonts w:cs="Tahoma"/>
          <w:shd w:val="clear" w:color="auto" w:fill="FAFAFA"/>
        </w:rPr>
        <w:t xml:space="preserve">                                     6- Fazıl Say was good at music when he was </w:t>
      </w:r>
      <w:r w:rsidRPr="00BC3190">
        <w:rPr>
          <w:rFonts w:cs="Tahoma"/>
        </w:rPr>
        <w:br/>
      </w:r>
      <w:r w:rsidRPr="00BC3190">
        <w:rPr>
          <w:rFonts w:cs="Tahoma"/>
          <w:bCs/>
        </w:rPr>
        <w:t>Good friends should .................</w:t>
      </w:r>
      <w:r>
        <w:rPr>
          <w:rFonts w:cs="Tahoma"/>
          <w:bCs/>
        </w:rPr>
        <w:t xml:space="preserve">                                                                     young.He could ………………..at the age of four.</w:t>
      </w:r>
      <w:r w:rsidRPr="00BC3190">
        <w:rPr>
          <w:rFonts w:cs="Tahoma"/>
        </w:rPr>
        <w:br/>
      </w:r>
      <w:r w:rsidRPr="00BC3190">
        <w:rPr>
          <w:rFonts w:cs="Tahoma"/>
          <w:shd w:val="clear" w:color="auto" w:fill="FAFAFA"/>
        </w:rPr>
        <w:t>a) listen to each other carefully.</w:t>
      </w:r>
      <w:r>
        <w:rPr>
          <w:rFonts w:cs="Tahoma"/>
          <w:shd w:val="clear" w:color="auto" w:fill="FAFAFA"/>
        </w:rPr>
        <w:t xml:space="preserve">                                                                    a) drive a car                      b) ride a horse</w:t>
      </w:r>
      <w:r w:rsidRPr="00BC3190">
        <w:rPr>
          <w:rFonts w:cs="Tahoma"/>
        </w:rPr>
        <w:br/>
      </w:r>
      <w:r w:rsidRPr="00BC3190">
        <w:rPr>
          <w:rFonts w:cs="Tahoma"/>
          <w:shd w:val="clear" w:color="auto" w:fill="FAFAFA"/>
        </w:rPr>
        <w:t>b) be tolerant.</w:t>
      </w:r>
      <w:r>
        <w:rPr>
          <w:rFonts w:cs="Tahoma"/>
          <w:shd w:val="clear" w:color="auto" w:fill="FAFAFA"/>
        </w:rPr>
        <w:t xml:space="preserve">                                                                                                   c) play the piano                d) paint</w:t>
      </w:r>
      <w:r w:rsidRPr="00BC3190">
        <w:rPr>
          <w:rFonts w:cs="Tahoma"/>
        </w:rPr>
        <w:br/>
      </w:r>
      <w:r w:rsidRPr="00BC3190">
        <w:rPr>
          <w:rFonts w:cs="Tahoma"/>
          <w:shd w:val="clear" w:color="auto" w:fill="FAFAFA"/>
        </w:rPr>
        <w:t>c) act selfishly.</w:t>
      </w:r>
      <w:r w:rsidRPr="00BC3190">
        <w:rPr>
          <w:rFonts w:cs="Tahoma"/>
        </w:rPr>
        <w:br/>
      </w:r>
      <w:r w:rsidRPr="00BC3190">
        <w:rPr>
          <w:rFonts w:cs="Tahoma"/>
          <w:shd w:val="clear" w:color="auto" w:fill="FAFAFA"/>
        </w:rPr>
        <w:t>d) help each other solve problems.</w:t>
      </w:r>
    </w:p>
    <w:p w:rsidR="00C07396" w:rsidRPr="00BC3190" w:rsidRDefault="00C07396" w:rsidP="000776B1">
      <w:pPr>
        <w:spacing w:after="0"/>
        <w:rPr>
          <w:rStyle w:val="Heading1Char"/>
          <w:rFonts w:ascii="Calibri" w:hAnsi="Calibri" w:cs="Tahoma"/>
          <w:b w:val="0"/>
          <w:color w:val="auto"/>
          <w:sz w:val="24"/>
          <w:szCs w:val="24"/>
          <w:shd w:val="clear" w:color="auto" w:fill="FAFAFA"/>
        </w:rPr>
      </w:pPr>
      <w:r>
        <w:rPr>
          <w:rStyle w:val="Heading1Char"/>
          <w:rFonts w:ascii="Calibri" w:hAnsi="Calibri" w:cs="Tahoma"/>
          <w:b w:val="0"/>
          <w:color w:val="auto"/>
          <w:sz w:val="24"/>
          <w:szCs w:val="24"/>
          <w:shd w:val="clear" w:color="auto" w:fill="FAFAFA"/>
        </w:rPr>
        <w:t xml:space="preserve">                                                                                                               7- Nesrin has got two cats, three fish and</w:t>
      </w:r>
    </w:p>
    <w:p w:rsidR="00C07396" w:rsidRPr="00BC3190" w:rsidRDefault="00C07396" w:rsidP="000776B1">
      <w:pPr>
        <w:tabs>
          <w:tab w:val="left" w:pos="1350"/>
          <w:tab w:val="center" w:pos="5233"/>
        </w:tabs>
        <w:spacing w:after="0"/>
      </w:pPr>
      <w:r>
        <w:t xml:space="preserve">                                                                                                                                two cats.He has a good ………………………</w:t>
      </w:r>
    </w:p>
    <w:p w:rsidR="00C07396" w:rsidRPr="00BC3190" w:rsidRDefault="00C07396" w:rsidP="000776B1">
      <w:pPr>
        <w:pStyle w:val="ListParagraph1"/>
        <w:spacing w:after="0"/>
        <w:ind w:left="0"/>
      </w:pPr>
      <w:r w:rsidRPr="00BC3190">
        <w:t>2- Ale</w:t>
      </w:r>
      <w:r>
        <w:t xml:space="preserve">x: ………………………………………………………?                                        a) colleague relationship       b) family relationship   </w:t>
      </w:r>
    </w:p>
    <w:p w:rsidR="00C07396" w:rsidRPr="00BC3190" w:rsidRDefault="00C07396" w:rsidP="000776B1">
      <w:pPr>
        <w:pStyle w:val="ListParagraph1"/>
        <w:spacing w:after="0"/>
        <w:ind w:left="0"/>
      </w:pPr>
      <w:r w:rsidRPr="00BC3190">
        <w:t xml:space="preserve">    George: She is clever and successful but</w:t>
      </w:r>
      <w:r>
        <w:t xml:space="preserve">                                             c) human-animal relationship    d) classmate</w:t>
      </w:r>
    </w:p>
    <w:p w:rsidR="00C07396" w:rsidRPr="00BC3190" w:rsidRDefault="00C07396" w:rsidP="000776B1">
      <w:pPr>
        <w:pStyle w:val="ListParagraph1"/>
        <w:spacing w:after="0"/>
        <w:ind w:left="0"/>
      </w:pPr>
      <w:r w:rsidRPr="00BC3190">
        <w:t xml:space="preserve">    She is a little bit shy.</w:t>
      </w:r>
    </w:p>
    <w:p w:rsidR="00C07396" w:rsidRPr="00BC3190" w:rsidRDefault="00C07396" w:rsidP="00BC3190">
      <w:pPr>
        <w:pStyle w:val="ListParagraph1"/>
        <w:spacing w:after="0"/>
        <w:ind w:left="0"/>
      </w:pPr>
      <w:r>
        <w:rPr>
          <w:noProof/>
          <w:lang w:eastAsia="tr-TR"/>
        </w:rPr>
        <w:pict>
          <v:shape id="_x0000_s1032" type="#_x0000_t202" style="position:absolute;margin-left:321pt;margin-top:12.1pt;width:192.75pt;height:84.75pt;z-index:251660800">
            <v:textbox>
              <w:txbxContent>
                <w:p w:rsidR="00C07396" w:rsidRDefault="00C07396" w:rsidP="00C62EC4">
                  <w:pPr>
                    <w:spacing w:after="0"/>
                  </w:pPr>
                  <w:r>
                    <w:t>* take notes</w:t>
                  </w:r>
                </w:p>
                <w:p w:rsidR="00C07396" w:rsidRDefault="00C07396" w:rsidP="00C62EC4">
                  <w:pPr>
                    <w:spacing w:after="0"/>
                  </w:pPr>
                  <w:r>
                    <w:t>* don’t miss the lesson</w:t>
                  </w:r>
                </w:p>
                <w:p w:rsidR="00C07396" w:rsidRDefault="00C07396" w:rsidP="00C62EC4">
                  <w:pPr>
                    <w:spacing w:after="0"/>
                  </w:pPr>
                  <w:r>
                    <w:t>* listen to your teacher carefully</w:t>
                  </w:r>
                </w:p>
                <w:p w:rsidR="00C07396" w:rsidRDefault="00C07396" w:rsidP="00C62EC4">
                  <w:pPr>
                    <w:spacing w:after="0"/>
                  </w:pPr>
                  <w:r>
                    <w:t>* relax and be positive</w:t>
                  </w:r>
                </w:p>
                <w:p w:rsidR="00C07396" w:rsidRDefault="00C07396" w:rsidP="00C62EC4">
                  <w:pPr>
                    <w:spacing w:after="0"/>
                  </w:pPr>
                  <w:r>
                    <w:t>* don’t  study at the last minute</w:t>
                  </w:r>
                </w:p>
              </w:txbxContent>
            </v:textbox>
          </v:shape>
        </w:pict>
      </w:r>
      <w:r>
        <w:t xml:space="preserve">a) </w:t>
      </w:r>
      <w:r w:rsidRPr="00BC3190">
        <w:t>What does she do in her spare time?</w:t>
      </w:r>
      <w:r>
        <w:t xml:space="preserve">                                       </w:t>
      </w:r>
    </w:p>
    <w:p w:rsidR="00C07396" w:rsidRPr="00BC3190" w:rsidRDefault="00C07396" w:rsidP="00BC3190">
      <w:pPr>
        <w:pStyle w:val="ListParagraph1"/>
        <w:spacing w:after="0"/>
        <w:ind w:left="0"/>
      </w:pPr>
      <w:r>
        <w:t xml:space="preserve">b) </w:t>
      </w:r>
      <w:r w:rsidRPr="00BC3190">
        <w:t>Do you think she is beautiful?</w:t>
      </w:r>
      <w:r>
        <w:t xml:space="preserve">                                                                  8- </w:t>
      </w:r>
    </w:p>
    <w:p w:rsidR="00C07396" w:rsidRPr="00BC3190" w:rsidRDefault="00C07396" w:rsidP="00BC3190">
      <w:pPr>
        <w:pStyle w:val="ListParagraph1"/>
        <w:spacing w:after="0"/>
        <w:ind w:left="0"/>
      </w:pPr>
      <w:r>
        <w:t xml:space="preserve">c) </w:t>
      </w:r>
      <w:r w:rsidRPr="00BC3190">
        <w:t>Does she read a book?</w:t>
      </w:r>
    </w:p>
    <w:p w:rsidR="00C07396" w:rsidRPr="00BC3190" w:rsidRDefault="00C07396" w:rsidP="00BC3190">
      <w:pPr>
        <w:pStyle w:val="ListParagraph1"/>
        <w:spacing w:after="0"/>
        <w:ind w:left="0"/>
      </w:pPr>
      <w:r>
        <w:t xml:space="preserve">d) </w:t>
      </w:r>
      <w:r w:rsidRPr="00BC3190">
        <w:t>What is she like?</w:t>
      </w:r>
    </w:p>
    <w:p w:rsidR="00C07396" w:rsidRPr="00BC3190" w:rsidRDefault="00C07396" w:rsidP="00BC3190">
      <w:pPr>
        <w:pStyle w:val="ListParagraph1"/>
        <w:spacing w:after="0"/>
        <w:ind w:left="0"/>
      </w:pPr>
    </w:p>
    <w:p w:rsidR="00C07396" w:rsidRPr="00BC3190" w:rsidRDefault="00C07396" w:rsidP="00BC3190">
      <w:pPr>
        <w:pStyle w:val="ListParagraph1"/>
        <w:spacing w:after="0"/>
        <w:ind w:left="0"/>
      </w:pPr>
    </w:p>
    <w:p w:rsidR="00C07396" w:rsidRDefault="00C07396" w:rsidP="00BC3190">
      <w:pPr>
        <w:pStyle w:val="ListParagraph1"/>
        <w:spacing w:after="0"/>
        <w:ind w:left="0"/>
      </w:pPr>
      <w:r w:rsidRPr="00BC3190">
        <w:t>3-</w:t>
      </w:r>
      <w:r>
        <w:t xml:space="preserve"> Ayşe : I think,Alp is a generous boy.</w:t>
      </w:r>
    </w:p>
    <w:p w:rsidR="00C07396" w:rsidRDefault="00C07396" w:rsidP="00C62EC4">
      <w:pPr>
        <w:pStyle w:val="ListParagraph1"/>
        <w:tabs>
          <w:tab w:val="left" w:pos="6225"/>
        </w:tabs>
        <w:spacing w:after="0"/>
        <w:ind w:left="0"/>
      </w:pPr>
      <w:r>
        <w:t xml:space="preserve">    Salih : …………………He never shares his possessions.</w:t>
      </w:r>
      <w:r>
        <w:tab/>
        <w:t>Yukarıdaki bilgilere göre hangisi söylenebilir?</w:t>
      </w:r>
    </w:p>
    <w:p w:rsidR="00C07396" w:rsidRDefault="00C07396" w:rsidP="008B4DA6">
      <w:pPr>
        <w:pStyle w:val="ListParagraph1"/>
        <w:tabs>
          <w:tab w:val="left" w:pos="6225"/>
        </w:tabs>
        <w:spacing w:after="0"/>
        <w:ind w:left="0"/>
      </w:pPr>
      <w:r>
        <w:t>a) Are you sure?               b) Absolutely!                                                   a) You had better listen to your teacher carefully.</w:t>
      </w:r>
    </w:p>
    <w:p w:rsidR="00C07396" w:rsidRDefault="00C07396" w:rsidP="00BC3190">
      <w:pPr>
        <w:pStyle w:val="ListParagraph1"/>
        <w:spacing w:after="0"/>
        <w:ind w:left="0"/>
      </w:pPr>
      <w:r>
        <w:t>c) How are you?               d) What does he look like?                            b) You should study at the last minute.</w:t>
      </w:r>
    </w:p>
    <w:p w:rsidR="00C07396" w:rsidRDefault="00C07396" w:rsidP="00BC3190">
      <w:pPr>
        <w:pStyle w:val="ListParagraph1"/>
        <w:spacing w:after="0"/>
        <w:ind w:left="0"/>
      </w:pPr>
      <w:r>
        <w:t xml:space="preserve">                                                                                                                        c) You shouldn’t go to school on time.</w:t>
      </w:r>
    </w:p>
    <w:p w:rsidR="00C07396" w:rsidRDefault="00C07396" w:rsidP="00BD655C">
      <w:pPr>
        <w:pStyle w:val="ListParagraph1"/>
        <w:tabs>
          <w:tab w:val="left" w:pos="6075"/>
        </w:tabs>
        <w:spacing w:after="0"/>
        <w:ind w:left="0"/>
      </w:pPr>
      <w:r>
        <w:t xml:space="preserve">                                                                                                                        d) You shouldn’t  take notes.</w:t>
      </w:r>
    </w:p>
    <w:p w:rsidR="00C07396" w:rsidRDefault="00C07396" w:rsidP="00BC3190">
      <w:pPr>
        <w:pStyle w:val="ListParagraph1"/>
        <w:spacing w:after="0"/>
        <w:ind w:left="0"/>
      </w:pPr>
      <w:r>
        <w:t>4- Selim : What do you do in your spare time?</w:t>
      </w:r>
    </w:p>
    <w:p w:rsidR="00C07396" w:rsidRDefault="00C07396" w:rsidP="00BC3190">
      <w:pPr>
        <w:pStyle w:val="ListParagraph1"/>
        <w:spacing w:after="0"/>
        <w:ind w:left="0"/>
      </w:pPr>
      <w:r>
        <w:t xml:space="preserve">     Mert : ………………………………………………</w:t>
      </w:r>
    </w:p>
    <w:p w:rsidR="00C07396" w:rsidRDefault="00C07396" w:rsidP="00BD655C">
      <w:pPr>
        <w:pStyle w:val="ListParagraph1"/>
        <w:tabs>
          <w:tab w:val="left" w:pos="6120"/>
        </w:tabs>
        <w:spacing w:after="0"/>
        <w:ind w:left="0"/>
      </w:pPr>
      <w:r>
        <w:t>a) I prefer reading newspaper.</w:t>
      </w:r>
      <w:r>
        <w:tab/>
        <w:t>9- Sally : Do you want to come to the cinema?</w:t>
      </w:r>
    </w:p>
    <w:p w:rsidR="00C07396" w:rsidRDefault="00C07396" w:rsidP="00BD655C">
      <w:pPr>
        <w:pStyle w:val="ListParagraph1"/>
        <w:tabs>
          <w:tab w:val="left" w:pos="6120"/>
        </w:tabs>
        <w:spacing w:after="0"/>
        <w:ind w:left="0"/>
      </w:pPr>
      <w:r>
        <w:t>b) I have no money.</w:t>
      </w:r>
      <w:r>
        <w:tab/>
        <w:t xml:space="preserve">    Cem : ……………….. I must study for the exam.</w:t>
      </w:r>
    </w:p>
    <w:p w:rsidR="00C07396" w:rsidRDefault="00C07396" w:rsidP="00427683">
      <w:pPr>
        <w:pStyle w:val="ListParagraph1"/>
        <w:tabs>
          <w:tab w:val="left" w:pos="6120"/>
        </w:tabs>
        <w:spacing w:after="0"/>
        <w:ind w:left="0"/>
      </w:pPr>
      <w:r>
        <w:t>c) I am a punctual student.</w:t>
      </w:r>
      <w:r>
        <w:tab/>
        <w:t>a) Absolutely                       b) Never mind</w:t>
      </w:r>
    </w:p>
    <w:p w:rsidR="00C07396" w:rsidRDefault="00C07396" w:rsidP="00427683">
      <w:pPr>
        <w:pStyle w:val="ListParagraph1"/>
        <w:tabs>
          <w:tab w:val="left" w:pos="6120"/>
        </w:tabs>
        <w:spacing w:after="0"/>
        <w:ind w:left="0"/>
      </w:pPr>
      <w:r>
        <w:t>d) I listen to music in my room.</w:t>
      </w:r>
      <w:r>
        <w:tab/>
        <w:t>c) Of course                         d) No,thanks</w:t>
      </w:r>
    </w:p>
    <w:p w:rsidR="00C07396" w:rsidRDefault="00C07396" w:rsidP="00BC3190">
      <w:pPr>
        <w:pStyle w:val="ListParagraph1"/>
        <w:spacing w:after="0"/>
        <w:ind w:left="0"/>
      </w:pPr>
    </w:p>
    <w:p w:rsidR="00C07396" w:rsidRDefault="00C07396" w:rsidP="00BC3190">
      <w:pPr>
        <w:pStyle w:val="ListParagraph1"/>
        <w:spacing w:after="0"/>
        <w:ind w:left="0"/>
      </w:pPr>
    </w:p>
    <w:p w:rsidR="00C07396" w:rsidRDefault="00C07396" w:rsidP="00427683">
      <w:pPr>
        <w:pStyle w:val="ListParagraph1"/>
        <w:tabs>
          <w:tab w:val="left" w:pos="6075"/>
          <w:tab w:val="left" w:pos="6225"/>
        </w:tabs>
        <w:spacing w:after="0"/>
        <w:ind w:left="0"/>
      </w:pPr>
      <w:r>
        <w:t>5- Selena Gomez is my favourite pop singer.</w:t>
      </w:r>
      <w:r>
        <w:tab/>
        <w:t>10- “dependable” means ;</w:t>
      </w:r>
      <w:r>
        <w:tab/>
      </w:r>
    </w:p>
    <w:p w:rsidR="00C07396" w:rsidRDefault="00C07396" w:rsidP="00427683">
      <w:pPr>
        <w:pStyle w:val="ListParagraph1"/>
        <w:tabs>
          <w:tab w:val="left" w:pos="6075"/>
        </w:tabs>
        <w:spacing w:after="0"/>
        <w:ind w:left="0"/>
      </w:pPr>
      <w:r>
        <w:t>I enjoy her costumes because they are very ……………..</w:t>
      </w:r>
      <w:r>
        <w:tab/>
        <w:t xml:space="preserve">a) jealous                               b) trustworthy </w:t>
      </w:r>
    </w:p>
    <w:p w:rsidR="00C07396" w:rsidRDefault="00C07396" w:rsidP="00427683">
      <w:pPr>
        <w:pStyle w:val="ListParagraph1"/>
        <w:tabs>
          <w:tab w:val="left" w:pos="6075"/>
        </w:tabs>
        <w:spacing w:after="0"/>
        <w:ind w:left="0"/>
      </w:pPr>
      <w:r>
        <w:t>a) selfish                        b) trendy</w:t>
      </w:r>
      <w:r>
        <w:tab/>
        <w:t>c) lazy                                     d) focus on</w:t>
      </w:r>
    </w:p>
    <w:p w:rsidR="00C07396" w:rsidRDefault="00C07396" w:rsidP="00BB0D68">
      <w:pPr>
        <w:rPr>
          <w:b/>
          <w:i/>
          <w:sz w:val="20"/>
          <w:szCs w:val="20"/>
        </w:rPr>
      </w:pPr>
      <w:hyperlink r:id="rId5" w:history="1">
        <w:r>
          <w:rPr>
            <w:rStyle w:val="Hyperlink"/>
            <w:b/>
            <w:i/>
            <w:sz w:val="20"/>
            <w:szCs w:val="20"/>
          </w:rPr>
          <w:t>www.sorubak.com</w:t>
        </w:r>
      </w:hyperlink>
      <w:r>
        <w:rPr>
          <w:b/>
          <w:i/>
          <w:sz w:val="20"/>
          <w:szCs w:val="20"/>
        </w:rPr>
        <w:t xml:space="preserve"> </w:t>
      </w:r>
    </w:p>
    <w:p w:rsidR="00C07396" w:rsidRDefault="00C07396" w:rsidP="00427683">
      <w:pPr>
        <w:pStyle w:val="ListParagraph1"/>
        <w:tabs>
          <w:tab w:val="left" w:pos="6075"/>
        </w:tabs>
        <w:spacing w:after="0"/>
        <w:ind w:left="0"/>
      </w:pPr>
    </w:p>
    <w:p w:rsidR="00C07396" w:rsidRPr="00FA7D4B" w:rsidRDefault="00C07396" w:rsidP="00BC3190">
      <w:pPr>
        <w:pStyle w:val="ListParagraph1"/>
        <w:spacing w:after="0"/>
        <w:ind w:left="0"/>
      </w:pPr>
      <w:r>
        <w:t>c) friendly                      d) tolerant</w:t>
      </w:r>
    </w:p>
    <w:p w:rsidR="00C07396" w:rsidRPr="00BC3190" w:rsidRDefault="00C07396" w:rsidP="000776B1">
      <w:pPr>
        <w:tabs>
          <w:tab w:val="left" w:pos="1350"/>
          <w:tab w:val="center" w:pos="5233"/>
        </w:tabs>
        <w:spacing w:after="0"/>
      </w:pPr>
    </w:p>
    <w:sectPr w:rsidR="00C07396" w:rsidRPr="00BC3190" w:rsidSect="00611F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E0B17"/>
    <w:multiLevelType w:val="hybridMultilevel"/>
    <w:tmpl w:val="5A0E6760"/>
    <w:lvl w:ilvl="0" w:tplc="FBD60774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1FF4"/>
    <w:rsid w:val="000776B1"/>
    <w:rsid w:val="000854E5"/>
    <w:rsid w:val="00274FE0"/>
    <w:rsid w:val="002C1233"/>
    <w:rsid w:val="00375A88"/>
    <w:rsid w:val="003F44BF"/>
    <w:rsid w:val="0040093B"/>
    <w:rsid w:val="00427683"/>
    <w:rsid w:val="00465C4F"/>
    <w:rsid w:val="00512BA4"/>
    <w:rsid w:val="0055634F"/>
    <w:rsid w:val="005D0AA5"/>
    <w:rsid w:val="005D7C71"/>
    <w:rsid w:val="00611FF4"/>
    <w:rsid w:val="0063197B"/>
    <w:rsid w:val="00635680"/>
    <w:rsid w:val="00643C35"/>
    <w:rsid w:val="006A03BB"/>
    <w:rsid w:val="0071427B"/>
    <w:rsid w:val="007E0491"/>
    <w:rsid w:val="00895C94"/>
    <w:rsid w:val="008B4DA6"/>
    <w:rsid w:val="00A04881"/>
    <w:rsid w:val="00A7174E"/>
    <w:rsid w:val="00A833F0"/>
    <w:rsid w:val="00B0593D"/>
    <w:rsid w:val="00B45A23"/>
    <w:rsid w:val="00B671E7"/>
    <w:rsid w:val="00B87E09"/>
    <w:rsid w:val="00BB0D68"/>
    <w:rsid w:val="00BC3190"/>
    <w:rsid w:val="00BD655C"/>
    <w:rsid w:val="00BE6895"/>
    <w:rsid w:val="00C07396"/>
    <w:rsid w:val="00C62EC4"/>
    <w:rsid w:val="00D418F1"/>
    <w:rsid w:val="00D92F8F"/>
    <w:rsid w:val="00DD0EDD"/>
    <w:rsid w:val="00FA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C9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76B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1FF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776B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1FF4"/>
    <w:rPr>
      <w:rFonts w:ascii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11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1FF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A833F0"/>
    <w:pPr>
      <w:framePr w:hSpace="141" w:wrap="around" w:vAnchor="text" w:hAnchor="margin" w:y="266"/>
      <w:tabs>
        <w:tab w:val="left" w:pos="964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833F0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76B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0776B1"/>
    <w:pPr>
      <w:ind w:left="720"/>
      <w:contextualSpacing/>
    </w:pPr>
    <w:rPr>
      <w:rFonts w:eastAsia="Times New Roman"/>
    </w:rPr>
  </w:style>
  <w:style w:type="character" w:styleId="Hyperlink">
    <w:name w:val="Hyperlink"/>
    <w:basedOn w:val="DefaultParagraphFont"/>
    <w:uiPriority w:val="99"/>
    <w:rsid w:val="00BB0D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9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273</TotalTime>
  <Pages>2</Pages>
  <Words>861</Words>
  <Characters>4908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kamil-zehra</dc:creator>
  <cp:keywords/>
  <dc:description/>
  <cp:lastModifiedBy>edanur</cp:lastModifiedBy>
  <cp:revision>7</cp:revision>
  <dcterms:created xsi:type="dcterms:W3CDTF">2014-10-22T20:06:00Z</dcterms:created>
  <dcterms:modified xsi:type="dcterms:W3CDTF">2014-10-27T18:59:00Z</dcterms:modified>
</cp:coreProperties>
</file>