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BD2" w:rsidRPr="000317F6" w:rsidRDefault="00830BD2" w:rsidP="000317F6">
      <w:pPr>
        <w:rPr>
          <w:rFonts w:ascii="Times New Roman" w:hAnsi="Times New Roman"/>
          <w:b/>
          <w:bCs/>
        </w:rPr>
      </w:pPr>
      <w:r w:rsidRPr="000317F6">
        <w:rPr>
          <w:rFonts w:ascii="Times New Roman" w:hAnsi="Times New Roman"/>
          <w:b/>
          <w:bCs/>
        </w:rPr>
        <w:t>ADI-SOYADI:</w:t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 xml:space="preserve">ÖĞRENCİ NO: </w:t>
      </w:r>
    </w:p>
    <w:p w:rsidR="00830BD2" w:rsidRPr="000317F6" w:rsidRDefault="00830BD2" w:rsidP="00584F17">
      <w:pPr>
        <w:pStyle w:val="ListParagraph"/>
        <w:numPr>
          <w:ilvl w:val="0"/>
          <w:numId w:val="5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t>What is your name?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</w:p>
    <w:p w:rsidR="00830BD2" w:rsidRPr="004A45EF" w:rsidRDefault="00830BD2" w:rsidP="000317F6">
      <w:pPr>
        <w:pStyle w:val="ListParagraph"/>
        <w:ind w:left="284"/>
        <w:rPr>
          <w:rFonts w:ascii="Times New Roman" w:hAnsi="Times New Roman"/>
          <w:b/>
          <w:sz w:val="24"/>
          <w:szCs w:val="24"/>
        </w:rPr>
      </w:pPr>
    </w:p>
    <w:p w:rsidR="00830BD2" w:rsidRPr="004A45EF" w:rsidRDefault="00830BD2" w:rsidP="00722480">
      <w:pPr>
        <w:pStyle w:val="ListParagraph"/>
        <w:ind w:left="284"/>
        <w:rPr>
          <w:rFonts w:ascii="Times New Roman" w:hAnsi="Times New Roman"/>
          <w:b/>
          <w:sz w:val="24"/>
          <w:szCs w:val="24"/>
        </w:rPr>
      </w:pPr>
    </w:p>
    <w:p w:rsidR="00830BD2" w:rsidRPr="004A45EF" w:rsidRDefault="00830BD2" w:rsidP="00722480">
      <w:pPr>
        <w:pStyle w:val="ListParagraph"/>
        <w:numPr>
          <w:ilvl w:val="0"/>
          <w:numId w:val="5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Aşağıdaki diyaloğu tamamlayınız.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5EF">
        <w:rPr>
          <w:rFonts w:ascii="Times New Roman" w:hAnsi="Times New Roman"/>
          <w:b/>
          <w:sz w:val="24"/>
          <w:szCs w:val="24"/>
        </w:rPr>
        <w:t>( 20 puan )</w:t>
      </w:r>
    </w:p>
    <w:p w:rsidR="00830BD2" w:rsidRPr="004A45EF" w:rsidRDefault="00830BD2" w:rsidP="0036154A">
      <w:pPr>
        <w:tabs>
          <w:tab w:val="left" w:pos="8426"/>
        </w:tabs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 ............. !</w:t>
      </w:r>
      <w:r w:rsidRPr="004A45EF">
        <w:rPr>
          <w:rFonts w:ascii="Times New Roman" w:hAnsi="Times New Roman"/>
          <w:sz w:val="24"/>
          <w:szCs w:val="24"/>
        </w:rPr>
        <w:tab/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   .................. !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What   .............    your name?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My   ...............    is Arzu.  What is your   ................  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My  ...........   is Ayşe.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>How  ......... you?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............................ thank you.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................................... ?</w:t>
      </w:r>
    </w:p>
    <w:p w:rsidR="00830BD2" w:rsidRDefault="00830BD2" w:rsidP="000317F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I’m fine …………………………</w:t>
      </w:r>
    </w:p>
    <w:p w:rsidR="00830BD2" w:rsidRPr="00810AD0" w:rsidRDefault="00830BD2" w:rsidP="00874882">
      <w:pPr>
        <w:pStyle w:val="NoSpacing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7" w:history="1">
        <w:r w:rsidRPr="0009549E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830BD2" w:rsidRPr="004A45EF" w:rsidRDefault="00830BD2" w:rsidP="000317F6">
      <w:pPr>
        <w:ind w:left="708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B459E2">
      <w:pPr>
        <w:pStyle w:val="ListParagraph"/>
        <w:numPr>
          <w:ilvl w:val="0"/>
          <w:numId w:val="5"/>
        </w:numPr>
        <w:tabs>
          <w:tab w:val="left" w:pos="284"/>
        </w:tabs>
        <w:ind w:hanging="720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Aşağıdaki işlemleri yaparak sonuçlarını İngilizce olarak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7 + 2 = …………………………       2 + 6 = …………………………       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1 + 4 =…………………………        1 + 1 = ………………………… 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3 + 4 = ………………………… </w:t>
      </w:r>
    </w:p>
    <w:p w:rsidR="00830BD2" w:rsidRPr="004A45EF" w:rsidRDefault="00830BD2" w:rsidP="00584F17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A45EF">
        <w:rPr>
          <w:rFonts w:ascii="Times New Roman" w:hAnsi="Times New Roman"/>
          <w:b/>
          <w:noProof/>
          <w:sz w:val="24"/>
          <w:szCs w:val="24"/>
        </w:rPr>
        <w:t xml:space="preserve">Aşağıdaki işlemleri yapınız.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830BD2" w:rsidP="00584F17">
      <w:pPr>
        <w:pStyle w:val="ListParagraph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830BD2" w:rsidRPr="004A45EF" w:rsidRDefault="00830BD2" w:rsidP="003E13F1">
      <w:pPr>
        <w:pStyle w:val="ListParagraph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 xml:space="preserve">nine + two = </w:t>
      </w:r>
      <w:r w:rsidRPr="004A45EF">
        <w:rPr>
          <w:rFonts w:ascii="Times New Roman" w:hAnsi="Times New Roman"/>
          <w:sz w:val="24"/>
          <w:szCs w:val="24"/>
        </w:rPr>
        <w:t>……………………</w:t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seven x two = </w:t>
      </w:r>
      <w:r w:rsidRPr="004A45EF">
        <w:rPr>
          <w:rFonts w:ascii="Times New Roman" w:hAnsi="Times New Roman"/>
          <w:sz w:val="24"/>
          <w:szCs w:val="24"/>
        </w:rPr>
        <w:t>……………………</w:t>
      </w:r>
    </w:p>
    <w:p w:rsidR="00830BD2" w:rsidRPr="004A45EF" w:rsidRDefault="00830BD2" w:rsidP="003E13F1">
      <w:pPr>
        <w:pStyle w:val="ListParagraph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>sixteen – five = ……………………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>thirteen + six = ……………………</w:t>
      </w:r>
    </w:p>
    <w:p w:rsidR="00830BD2" w:rsidRPr="004A45EF" w:rsidRDefault="00830BD2" w:rsidP="003E13F1">
      <w:pPr>
        <w:pStyle w:val="ListParagraph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>four x four = ……………………</w:t>
      </w:r>
    </w:p>
    <w:p w:rsidR="00830BD2" w:rsidRPr="004A45EF" w:rsidRDefault="00830BD2" w:rsidP="00722480">
      <w:pPr>
        <w:rPr>
          <w:rFonts w:ascii="Times New Roman" w:hAnsi="Times New Roman"/>
          <w:sz w:val="24"/>
          <w:szCs w:val="24"/>
        </w:rPr>
        <w:sectPr w:rsidR="00830BD2" w:rsidRPr="004A45EF" w:rsidSect="000317F6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830BD2" w:rsidRPr="004A45EF" w:rsidRDefault="00830BD2" w:rsidP="00722480">
      <w:pPr>
        <w:pStyle w:val="ListParagraph"/>
        <w:numPr>
          <w:ilvl w:val="0"/>
          <w:numId w:val="5"/>
        </w:numPr>
        <w:tabs>
          <w:tab w:val="left" w:pos="4050"/>
        </w:tabs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t>Aşağıdaki kelimelerin anlamlarını karşılarına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</w:p>
    <w:p w:rsidR="00830BD2" w:rsidRPr="004A45EF" w:rsidRDefault="00830BD2" w:rsidP="00722480">
      <w:pPr>
        <w:pStyle w:val="ListParagraph"/>
        <w:tabs>
          <w:tab w:val="left" w:pos="4050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morning: ………………………………                 </w:t>
      </w: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afternoon: ………………………………                          </w:t>
      </w: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evening : ………………………………                 </w:t>
      </w:r>
    </w:p>
    <w:p w:rsidR="00830BD2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night       : ………………………………          </w:t>
      </w:r>
    </w:p>
    <w:p w:rsidR="00830BD2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584F17">
      <w:pPr>
        <w:pStyle w:val="ListParagraph"/>
        <w:numPr>
          <w:ilvl w:val="0"/>
          <w:numId w:val="5"/>
        </w:numPr>
        <w:spacing w:after="24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t>Renklerin Türkçelerini yanlarına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  <w:r w:rsidRPr="004A45EF">
        <w:rPr>
          <w:rFonts w:ascii="Times New Roman" w:hAnsi="Times New Roman"/>
          <w:b/>
          <w:bCs/>
          <w:sz w:val="24"/>
          <w:szCs w:val="24"/>
        </w:rPr>
        <w:br/>
      </w:r>
      <w:r w:rsidRPr="004A45EF">
        <w:rPr>
          <w:rFonts w:ascii="Times New Roman" w:hAnsi="Times New Roman"/>
          <w:sz w:val="24"/>
          <w:szCs w:val="24"/>
        </w:rPr>
        <w:t xml:space="preserve">Red……………………...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White…………….…. </w:t>
      </w:r>
    </w:p>
    <w:p w:rsidR="00830BD2" w:rsidRPr="004A45EF" w:rsidRDefault="00830BD2" w:rsidP="00584F17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Brown……………………..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Grey……………………. </w:t>
      </w:r>
    </w:p>
    <w:p w:rsidR="00830BD2" w:rsidRPr="004A45EF" w:rsidRDefault="00830BD2" w:rsidP="00584F17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Orange……………………..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Purple……………….. </w:t>
      </w:r>
    </w:p>
    <w:p w:rsidR="00830BD2" w:rsidRPr="004A45EF" w:rsidRDefault="00830BD2" w:rsidP="00584F17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Green……………………..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Black………………….. </w:t>
      </w:r>
    </w:p>
    <w:p w:rsidR="00830BD2" w:rsidRDefault="00830BD2" w:rsidP="000317F6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Pink………………………..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>Blue………………………..</w:t>
      </w:r>
    </w:p>
    <w:p w:rsidR="00830BD2" w:rsidRPr="000317F6" w:rsidRDefault="00830BD2" w:rsidP="000317F6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3E13F1">
      <w:pPr>
        <w:pStyle w:val="ListParagraph"/>
        <w:numPr>
          <w:ilvl w:val="0"/>
          <w:numId w:val="5"/>
        </w:numPr>
        <w:spacing w:after="0"/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 xml:space="preserve">Haftanın günlerini İngilizce karşılıkları ile </w:t>
      </w:r>
      <w:r>
        <w:rPr>
          <w:rFonts w:ascii="Times New Roman" w:hAnsi="Times New Roman"/>
          <w:b/>
          <w:sz w:val="24"/>
          <w:szCs w:val="24"/>
        </w:rPr>
        <w:t xml:space="preserve">ok çizerek </w:t>
      </w:r>
      <w:r w:rsidRPr="004A45EF">
        <w:rPr>
          <w:rFonts w:ascii="Times New Roman" w:hAnsi="Times New Roman"/>
          <w:b/>
          <w:sz w:val="24"/>
          <w:szCs w:val="24"/>
        </w:rPr>
        <w:t>eşleştiriniz.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tbl>
      <w:tblPr>
        <w:tblpPr w:leftFromText="141" w:rightFromText="141" w:vertAnchor="text" w:horzAnchor="page" w:tblpX="2833" w:tblpY="3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6"/>
      </w:tblGrid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Pazartesi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Salı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Çarşamba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Perşembe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Cuma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Cumartesi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Pazar</w:t>
            </w:r>
          </w:p>
        </w:tc>
      </w:tr>
    </w:tbl>
    <w:tbl>
      <w:tblPr>
        <w:tblpPr w:leftFromText="141" w:rightFromText="141" w:vertAnchor="text" w:horzAnchor="page" w:tblpX="5848" w:tblpY="3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1"/>
      </w:tblGrid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Wednesday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Monday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Saturday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Tuesday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Thusday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Sunday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Friday</w:t>
            </w:r>
          </w:p>
        </w:tc>
      </w:tr>
    </w:tbl>
    <w:p w:rsidR="00830BD2" w:rsidRPr="004A45EF" w:rsidRDefault="00830BD2" w:rsidP="00584F17">
      <w:pPr>
        <w:pStyle w:val="ListParagraph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pStyle w:val="ListParagraph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Bayrağımızın renkleri aşağıdaki şıklardan hangisinde doğru olarak verilmiştir?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Default="00830BD2" w:rsidP="00144541">
      <w:pPr>
        <w:tabs>
          <w:tab w:val="left" w:pos="2505"/>
        </w:tabs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   A) Red-Blue            B) </w:t>
      </w:r>
      <w:r>
        <w:rPr>
          <w:rFonts w:ascii="Times New Roman" w:hAnsi="Times New Roman"/>
          <w:sz w:val="24"/>
          <w:szCs w:val="24"/>
        </w:rPr>
        <w:t>White-Black            C) Pink-</w:t>
      </w:r>
      <w:r w:rsidRPr="004A45EF">
        <w:rPr>
          <w:rFonts w:ascii="Times New Roman" w:hAnsi="Times New Roman"/>
          <w:sz w:val="24"/>
          <w:szCs w:val="24"/>
        </w:rPr>
        <w:t xml:space="preserve">White         D) Red-White </w:t>
      </w:r>
    </w:p>
    <w:p w:rsidR="00830BD2" w:rsidRPr="004A45EF" w:rsidRDefault="00830BD2" w:rsidP="004A45EF">
      <w:pPr>
        <w:pStyle w:val="ListParagraph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 mevsimleri gösteren resimler bulunmaktadır. Her mevsimin yanına İngilizce karşılıklarını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830BD2" w:rsidP="004A45EF">
      <w:pPr>
        <w:tabs>
          <w:tab w:val="left" w:pos="2505"/>
        </w:tabs>
        <w:jc w:val="center"/>
        <w:rPr>
          <w:rFonts w:ascii="Times New Roman" w:hAnsi="Times New Roman"/>
          <w:sz w:val="24"/>
          <w:szCs w:val="24"/>
        </w:rPr>
      </w:pPr>
      <w:r w:rsidRPr="002B1FD1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in;height:323.25pt;visibility:visible">
            <v:imagedata r:id="rId9" o:title=""/>
          </v:shape>
        </w:pict>
      </w:r>
    </w:p>
    <w:p w:rsidR="00830BD2" w:rsidRPr="004A45EF" w:rsidRDefault="00830BD2" w:rsidP="00144541">
      <w:pPr>
        <w:tabs>
          <w:tab w:val="left" w:pos="2512"/>
        </w:tabs>
        <w:rPr>
          <w:rFonts w:ascii="Times New Roman" w:hAnsi="Times New Roman"/>
          <w:sz w:val="24"/>
          <w:szCs w:val="24"/>
        </w:rPr>
      </w:pPr>
    </w:p>
    <w:sectPr w:rsidR="00830BD2" w:rsidRPr="004A45EF" w:rsidSect="000317F6">
      <w:type w:val="continuous"/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D2" w:rsidRDefault="00830BD2" w:rsidP="003730EF">
      <w:pPr>
        <w:spacing w:after="0" w:line="240" w:lineRule="auto"/>
      </w:pPr>
      <w:r>
        <w:separator/>
      </w:r>
    </w:p>
  </w:endnote>
  <w:endnote w:type="continuationSeparator" w:id="0">
    <w:p w:rsidR="00830BD2" w:rsidRDefault="00830BD2" w:rsidP="0037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D2" w:rsidRDefault="00830BD2" w:rsidP="003730EF">
      <w:pPr>
        <w:spacing w:after="0" w:line="240" w:lineRule="auto"/>
      </w:pPr>
      <w:r>
        <w:separator/>
      </w:r>
    </w:p>
  </w:footnote>
  <w:footnote w:type="continuationSeparator" w:id="0">
    <w:p w:rsidR="00830BD2" w:rsidRDefault="00830BD2" w:rsidP="0037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0317F6">
      <w:rPr>
        <w:rFonts w:ascii="Times New Roman" w:hAnsi="Times New Roman"/>
        <w:b/>
        <w:sz w:val="24"/>
        <w:szCs w:val="24"/>
      </w:rPr>
      <w:t>GAZİ MUSTAFA KEMAL İLKOKULU</w:t>
    </w:r>
  </w:p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0317F6">
      <w:rPr>
        <w:rFonts w:ascii="Times New Roman" w:hAnsi="Times New Roman"/>
        <w:b/>
        <w:sz w:val="24"/>
        <w:szCs w:val="24"/>
      </w:rPr>
      <w:t>2014/2015 EĞİTİM-ÖĞRETİM YILI</w:t>
    </w:r>
  </w:p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4-C SINIFI İN</w:t>
    </w:r>
    <w:r w:rsidRPr="000317F6">
      <w:rPr>
        <w:rFonts w:ascii="Times New Roman" w:hAnsi="Times New Roman"/>
        <w:b/>
        <w:sz w:val="24"/>
        <w:szCs w:val="24"/>
      </w:rPr>
      <w:t>GİLİZCE DERSİ 1.DÖNEM 1.YAZILI SINAVI (17.11.2014)</w:t>
    </w:r>
  </w:p>
  <w:p w:rsidR="00830BD2" w:rsidRPr="000317F6" w:rsidRDefault="00830BD2">
    <w:pPr>
      <w:pStyle w:val="Head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E990B72"/>
    <w:multiLevelType w:val="hybridMultilevel"/>
    <w:tmpl w:val="B0ECE0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440AC0"/>
    <w:multiLevelType w:val="hybridMultilevel"/>
    <w:tmpl w:val="85AC8152"/>
    <w:lvl w:ilvl="0" w:tplc="41DABE0C">
      <w:start w:val="4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4EA6EA5"/>
    <w:multiLevelType w:val="hybridMultilevel"/>
    <w:tmpl w:val="713C9268"/>
    <w:lvl w:ilvl="0" w:tplc="72663D8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B8F4179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5B9094F"/>
    <w:multiLevelType w:val="hybridMultilevel"/>
    <w:tmpl w:val="7BE45B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1E48EE">
      <w:start w:val="1"/>
      <w:numFmt w:val="lowerLetter"/>
      <w:lvlText w:val="%2)"/>
      <w:lvlJc w:val="left"/>
      <w:pPr>
        <w:tabs>
          <w:tab w:val="num" w:pos="1727"/>
        </w:tabs>
        <w:ind w:left="1727" w:hanging="45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D042899"/>
    <w:multiLevelType w:val="hybridMultilevel"/>
    <w:tmpl w:val="E2B6EFBC"/>
    <w:lvl w:ilvl="0" w:tplc="597072C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647767C1"/>
    <w:multiLevelType w:val="hybridMultilevel"/>
    <w:tmpl w:val="8592BBCE"/>
    <w:lvl w:ilvl="0" w:tplc="72F80AE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EED3717"/>
    <w:multiLevelType w:val="hybridMultilevel"/>
    <w:tmpl w:val="5A4471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236"/>
    <w:rsid w:val="000317F6"/>
    <w:rsid w:val="0006053C"/>
    <w:rsid w:val="0006541B"/>
    <w:rsid w:val="00087CD3"/>
    <w:rsid w:val="0009549E"/>
    <w:rsid w:val="000D2FA0"/>
    <w:rsid w:val="000E0E24"/>
    <w:rsid w:val="00144541"/>
    <w:rsid w:val="001A0A76"/>
    <w:rsid w:val="001A2506"/>
    <w:rsid w:val="002B1FD1"/>
    <w:rsid w:val="002D6D7A"/>
    <w:rsid w:val="00320D71"/>
    <w:rsid w:val="00324C41"/>
    <w:rsid w:val="0036154A"/>
    <w:rsid w:val="003730EF"/>
    <w:rsid w:val="00377531"/>
    <w:rsid w:val="003A747A"/>
    <w:rsid w:val="003E13F1"/>
    <w:rsid w:val="00411781"/>
    <w:rsid w:val="00483985"/>
    <w:rsid w:val="004A45EF"/>
    <w:rsid w:val="004C2BE0"/>
    <w:rsid w:val="004D6858"/>
    <w:rsid w:val="004F197B"/>
    <w:rsid w:val="00512D5E"/>
    <w:rsid w:val="00584F17"/>
    <w:rsid w:val="005B5653"/>
    <w:rsid w:val="0064747C"/>
    <w:rsid w:val="006E365F"/>
    <w:rsid w:val="00722480"/>
    <w:rsid w:val="00734236"/>
    <w:rsid w:val="007606C5"/>
    <w:rsid w:val="007D16F3"/>
    <w:rsid w:val="00810AD0"/>
    <w:rsid w:val="00813456"/>
    <w:rsid w:val="00830BD2"/>
    <w:rsid w:val="00874882"/>
    <w:rsid w:val="00877EC3"/>
    <w:rsid w:val="008933DF"/>
    <w:rsid w:val="009F3BF3"/>
    <w:rsid w:val="00B03AB5"/>
    <w:rsid w:val="00B459E2"/>
    <w:rsid w:val="00B45A3E"/>
    <w:rsid w:val="00BB58F1"/>
    <w:rsid w:val="00BD7E88"/>
    <w:rsid w:val="00BF7DCB"/>
    <w:rsid w:val="00CF4232"/>
    <w:rsid w:val="00D00737"/>
    <w:rsid w:val="00D47A55"/>
    <w:rsid w:val="00D512D8"/>
    <w:rsid w:val="00D727DF"/>
    <w:rsid w:val="00DE68B8"/>
    <w:rsid w:val="00FC7431"/>
    <w:rsid w:val="00FD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4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7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D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2F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730E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30EF"/>
    <w:rPr>
      <w:rFonts w:cs="Times New Roman"/>
    </w:rPr>
  </w:style>
  <w:style w:type="paragraph" w:styleId="NoSpacing">
    <w:name w:val="No Spacing"/>
    <w:uiPriority w:val="99"/>
    <w:qFormat/>
    <w:rsid w:val="00874882"/>
    <w:rPr>
      <w:lang w:eastAsia="en-US"/>
    </w:rPr>
  </w:style>
  <w:style w:type="character" w:styleId="Hyperlink">
    <w:name w:val="Hyperlink"/>
    <w:basedOn w:val="DefaultParagraphFont"/>
    <w:uiPriority w:val="99"/>
    <w:rsid w:val="008748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9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276</Words>
  <Characters>1575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celal</dc:creator>
  <cp:keywords>www.sorubak.com</cp:keywords>
  <dc:description>www.sorubak.com;</dc:description>
  <cp:lastModifiedBy>edanur</cp:lastModifiedBy>
  <cp:revision>17</cp:revision>
  <cp:lastPrinted>2010-11-23T21:30:00Z</cp:lastPrinted>
  <dcterms:created xsi:type="dcterms:W3CDTF">2014-11-16T15:18:00Z</dcterms:created>
  <dcterms:modified xsi:type="dcterms:W3CDTF">2014-11-17T17:56:00Z</dcterms:modified>
  <cp:category>www.sorubak.com</cp:category>
</cp:coreProperties>
</file>