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25" w:rsidRPr="009E1681" w:rsidRDefault="00420825" w:rsidP="00AC6BEE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31.85pt;margin-top:26.25pt;width:455.45pt;height:52.5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" strokecolor="maroon" strokeweight="2pt">
            <v:textbox>
              <w:txbxContent>
                <w:p w:rsidR="00420825" w:rsidRPr="007A6B70" w:rsidRDefault="00420825" w:rsidP="009E168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October / August / September / May </w:t>
                  </w:r>
                  <w:r w:rsidRPr="007A6B70">
                    <w:rPr>
                      <w:rFonts w:ascii="Comic Sans MS" w:hAnsi="Comic Sans MS"/>
                    </w:rPr>
                    <w:t xml:space="preserve"> / Friday / Sunday / </w:t>
                  </w:r>
                </w:p>
                <w:p w:rsidR="00420825" w:rsidRPr="007A6B70" w:rsidRDefault="00420825" w:rsidP="009E1681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December / November</w:t>
                  </w:r>
                  <w:r w:rsidRPr="007A6B70">
                    <w:rPr>
                      <w:rFonts w:ascii="Comic Sans MS" w:hAnsi="Comic Sans MS"/>
                    </w:rPr>
                    <w:t xml:space="preserve"> / </w:t>
                  </w:r>
                  <w:r>
                    <w:rPr>
                      <w:rFonts w:ascii="Comic Sans MS" w:hAnsi="Comic Sans MS"/>
                    </w:rPr>
                    <w:t>January / Tuesday / December</w:t>
                  </w:r>
                  <w:r w:rsidRPr="007A6B70">
                    <w:rPr>
                      <w:rFonts w:ascii="Comic Sans MS" w:hAnsi="Comic Sans MS"/>
                    </w:rPr>
                    <w:t xml:space="preserve"> / Monday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A.Kutudaki kelimeleri uygun kategoriye yazınız.(12*2=24p)</w:t>
      </w:r>
    </w:p>
    <w:p w:rsidR="00420825" w:rsidRPr="009E1681" w:rsidRDefault="00420825" w:rsidP="009E1681"/>
    <w:p w:rsidR="00420825" w:rsidRPr="009E1681" w:rsidRDefault="00420825" w:rsidP="009E1681"/>
    <w:p w:rsidR="00420825" w:rsidRPr="009E1681" w:rsidRDefault="00420825" w:rsidP="009E1681"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5" o:spid="_x0000_s1027" type="#_x0000_t80" style="position:absolute;margin-left:-23.6pt;margin-top:3.25pt;width:229.5pt;height:145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" adj="16062,9209,18001,10023" strokecolor="#f60" strokeweight="2pt">
            <v:textbox>
              <w:txbxContent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1.</w:t>
                  </w:r>
                </w:p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</w:t>
                  </w:r>
                  <w:r w:rsidRPr="00E72E27">
                    <w:rPr>
                      <w:rFonts w:ascii="Harrington" w:hAnsi="Harrington"/>
                      <w:color w:val="000000"/>
                      <w:sz w:val="21"/>
                      <w:szCs w:val="21"/>
                      <w:lang w:eastAsia="tr-TR"/>
                    </w:rPr>
                    <w:t xml:space="preserve"> </w:t>
                  </w:r>
                  <w:hyperlink r:id="rId7" w:history="1">
                    <w:r>
                      <w:rPr>
                        <w:rStyle w:val="Hyperlink"/>
                        <w:sz w:val="21"/>
                        <w:szCs w:val="21"/>
                        <w:lang w:eastAsia="tr-TR"/>
                      </w:rPr>
                      <w:t>www.sorubak.com</w:t>
                    </w:r>
                  </w:hyperlink>
                </w:p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3.</w:t>
                  </w:r>
                </w:p>
                <w:p w:rsidR="00420825" w:rsidRPr="00394466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şağı Ok Belirtme Çizgisi 6" o:spid="_x0000_s1028" type="#_x0000_t80" style="position:absolute;margin-left:235.15pt;margin-top:3.35pt;width:237.75pt;height:150.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" adj="16062,9216,18001,10027" strokecolor="#f60" strokeweight="2pt">
            <v:textbox>
              <w:txbxContent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1.                     5.</w:t>
                  </w:r>
                </w:p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2.                     6.</w:t>
                  </w:r>
                </w:p>
                <w:p w:rsidR="00420825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3.  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7.</w:t>
                  </w:r>
                </w:p>
                <w:p w:rsidR="00420825" w:rsidRPr="00394466" w:rsidRDefault="00420825" w:rsidP="009E168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4.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8.</w:t>
                  </w:r>
                </w:p>
              </w:txbxContent>
            </v:textbox>
          </v:shape>
        </w:pict>
      </w:r>
    </w:p>
    <w:p w:rsidR="00420825" w:rsidRPr="009E1681" w:rsidRDefault="00420825" w:rsidP="009E1681">
      <w:pPr>
        <w:tabs>
          <w:tab w:val="left" w:pos="975"/>
        </w:tabs>
      </w:pPr>
      <w:r w:rsidRPr="009E1681">
        <w:tab/>
      </w:r>
    </w:p>
    <w:p w:rsidR="00420825" w:rsidRPr="009E1681" w:rsidRDefault="00420825" w:rsidP="009E1681">
      <w:r>
        <w:t xml:space="preserve">   </w:t>
      </w:r>
    </w:p>
    <w:p w:rsidR="00420825" w:rsidRPr="009E1681" w:rsidRDefault="00420825" w:rsidP="009E1681"/>
    <w:p w:rsidR="00420825" w:rsidRPr="009E1681" w:rsidRDefault="00420825" w:rsidP="009E1681"/>
    <w:p w:rsidR="00420825" w:rsidRPr="009E1681" w:rsidRDefault="00420825" w:rsidP="009E1681"/>
    <w:p w:rsidR="00420825" w:rsidRDefault="00420825" w:rsidP="009E1681">
      <w:pPr>
        <w:spacing w:after="0" w:line="240" w:lineRule="auto"/>
        <w:ind w:left="-993" w:right="-993"/>
        <w:rPr>
          <w:rFonts w:ascii="Comic Sans MS" w:hAnsi="Comic Sans MS"/>
          <w:b/>
        </w:rPr>
      </w:pPr>
      <w:r w:rsidRPr="009E1681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                    </w:t>
      </w:r>
      <w:r w:rsidRPr="009E1681">
        <w:rPr>
          <w:rFonts w:ascii="Comic Sans MS" w:hAnsi="Comic Sans MS"/>
          <w:b/>
        </w:rPr>
        <w:t>DAYS</w:t>
      </w:r>
      <w:r w:rsidRPr="009E1681">
        <w:rPr>
          <w:rFonts w:ascii="Comic Sans MS" w:hAnsi="Comic Sans MS"/>
          <w:b/>
        </w:rPr>
        <w:tab/>
      </w:r>
      <w:r w:rsidRPr="009E1681">
        <w:rPr>
          <w:rFonts w:ascii="Comic Sans MS" w:hAnsi="Comic Sans MS"/>
          <w:b/>
        </w:rPr>
        <w:tab/>
      </w:r>
      <w:r w:rsidRPr="009E1681">
        <w:rPr>
          <w:rFonts w:ascii="Comic Sans MS" w:hAnsi="Comic Sans MS"/>
          <w:b/>
        </w:rPr>
        <w:tab/>
        <w:t xml:space="preserve">      </w:t>
      </w:r>
      <w:r>
        <w:rPr>
          <w:rFonts w:ascii="Comic Sans MS" w:hAnsi="Comic Sans MS"/>
          <w:b/>
        </w:rPr>
        <w:t xml:space="preserve">                 </w:t>
      </w:r>
      <w:r w:rsidRPr="009E1681">
        <w:rPr>
          <w:rFonts w:ascii="Comic Sans MS" w:hAnsi="Comic Sans MS"/>
          <w:b/>
        </w:rPr>
        <w:t>MONTHS</w:t>
      </w:r>
      <w:r w:rsidRPr="009E1681">
        <w:rPr>
          <w:rFonts w:ascii="Comic Sans MS" w:hAnsi="Comic Sans MS"/>
          <w:b/>
        </w:rPr>
        <w:tab/>
      </w:r>
      <w:r w:rsidRPr="009E1681">
        <w:rPr>
          <w:rFonts w:ascii="Comic Sans MS" w:hAnsi="Comic Sans MS"/>
          <w:b/>
        </w:rPr>
        <w:tab/>
      </w:r>
    </w:p>
    <w:p w:rsidR="00420825" w:rsidRPr="007C6C01" w:rsidRDefault="00420825" w:rsidP="009E1681">
      <w:pPr>
        <w:spacing w:after="0" w:line="240" w:lineRule="auto"/>
        <w:ind w:left="-993" w:right="-993"/>
        <w:rPr>
          <w:rFonts w:ascii="Comic Sans MS" w:hAnsi="Comic Sans MS"/>
          <w:b/>
          <w:sz w:val="20"/>
          <w:szCs w:val="20"/>
        </w:rPr>
      </w:pPr>
    </w:p>
    <w:p w:rsidR="00420825" w:rsidRPr="007C6C01" w:rsidRDefault="00420825" w:rsidP="009E1681">
      <w:pPr>
        <w:spacing w:after="0" w:line="240" w:lineRule="auto"/>
        <w:ind w:left="-993" w:right="-993"/>
        <w:rPr>
          <w:rFonts w:ascii="Comic Sans MS" w:hAnsi="Comic Sans MS"/>
          <w:b/>
          <w:sz w:val="20"/>
          <w:szCs w:val="20"/>
        </w:rPr>
      </w:pPr>
      <w:r w:rsidRPr="007C6C01">
        <w:rPr>
          <w:rFonts w:ascii="Comic Sans MS" w:hAnsi="Comic Sans MS"/>
          <w:b/>
          <w:sz w:val="20"/>
          <w:szCs w:val="20"/>
        </w:rPr>
        <w:t>B.Resimlerle kutudaki yazıları eşleştiriniz ve altlarına yazınız.</w:t>
      </w:r>
      <w:r>
        <w:rPr>
          <w:rFonts w:ascii="Comic Sans MS" w:hAnsi="Comic Sans MS"/>
          <w:b/>
          <w:sz w:val="20"/>
          <w:szCs w:val="20"/>
        </w:rPr>
        <w:t>(15*2=30p)</w: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Metin Kutusu 2" o:spid="_x0000_s1029" type="#_x0000_t202" style="position:absolute;left:0;text-align:left;margin-left:-55.65pt;margin-top:12.85pt;width:552.7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" strokecolor="#76923c">
            <v:textbox>
              <w:txbxContent>
                <w:p w:rsidR="00420825" w:rsidRPr="00102B36" w:rsidRDefault="00420825" w:rsidP="00102B3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02B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BANANA-MEAT-WATER-EGG-POTATO-TOMATO-OLIVE-CHEESE-HONEY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-WATERMELON-CARROT </w:t>
                  </w:r>
                  <w:r w:rsidRPr="00102B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CHICKEN-ORANGE-APPLE-BREAD</w:t>
                  </w:r>
                </w:p>
              </w:txbxContent>
            </v:textbox>
          </v:shape>
        </w:pic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sz w:val="24"/>
          <w:szCs w:val="24"/>
        </w:rPr>
      </w:pP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sz w:val="24"/>
          <w:szCs w:val="24"/>
        </w:rPr>
      </w:pP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  <w:r w:rsidRPr="00C7772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60.75pt;height:59.25pt;visibility:visible">
            <v:imagedata r:id="rId8" o:title=""/>
          </v:shape>
        </w:pic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t xml:space="preserve">    </w:t>
      </w:r>
      <w:r>
        <w:rPr>
          <w:b/>
          <w:noProof/>
        </w:rPr>
        <w:t xml:space="preserve">    </w:t>
      </w:r>
      <w:r w:rsidRPr="00FB0A60">
        <w:rPr>
          <w:b/>
          <w:noProof/>
          <w:lang w:eastAsia="tr-TR"/>
        </w:rPr>
        <w:pict>
          <v:shape id="Resim 19" o:spid="_x0000_i1026" type="#_x0000_t75" alt="4_1_31" style="width:78pt;height:45pt;visibility:visible">
            <v:imagedata r:id="rId9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</w:t>
      </w:r>
      <w:r>
        <w:rPr>
          <w:rFonts w:ascii="Arial" w:hAnsi="Arial" w:cs="Arial"/>
          <w:b/>
          <w:noProof/>
          <w:color w:val="0000FF"/>
          <w:sz w:val="27"/>
          <w:szCs w:val="27"/>
        </w:rPr>
        <w:t xml:space="preserve">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25" o:spid="_x0000_i1027" type="#_x0000_t75" style="width:81pt;height:1in;visibility:visible">
            <v:imagedata r:id="rId10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26" o:spid="_x0000_i1028" type="#_x0000_t75" style="width:76.5pt;height:50.25pt;visibility:visible">
            <v:imagedata r:id="rId11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</w:t>
      </w:r>
      <w:r w:rsidRPr="00C7772A">
        <w:rPr>
          <w:noProof/>
          <w:lang w:eastAsia="tr-TR"/>
        </w:rPr>
        <w:pict>
          <v:shape id="Resim 16" o:spid="_x0000_i1029" type="#_x0000_t75" style="width:59.25pt;height:65.25pt;visibility:visible">
            <v:imagedata r:id="rId12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</w:p>
    <w:p w:rsidR="00420825" w:rsidRPr="00FF6A31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1)___________  2)______________    3)________________      4)_________________     5)________________</w:t>
      </w:r>
      <w:r>
        <w:rPr>
          <w:noProof/>
        </w:rPr>
        <w:t xml:space="preserve">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" o:spid="_x0000_i1030" type="#_x0000_t75" style="width:60.75pt;height:53.25pt;visibility:visible">
            <v:imagedata r:id="rId13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2" o:spid="_x0000_i1031" type="#_x0000_t75" style="width:62.25pt;height:51.75pt;visibility:visible">
            <v:imagedata r:id="rId14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5" o:spid="_x0000_i1032" type="#_x0000_t75" style="width:74.25pt;height:59.25pt;visibility:visible">
            <v:imagedata r:id="rId15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7" o:spid="_x0000_i1033" type="#_x0000_t75" style="width:78.75pt;height:53.25pt;visibility:visible">
            <v:imagedata r:id="rId16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6" o:spid="_x0000_i1034" type="#_x0000_t75" style="width:45pt;height:52.5pt;visibility:visible">
            <v:imagedata r:id="rId17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</w:p>
    <w:p w:rsidR="00420825" w:rsidRDefault="00420825" w:rsidP="009E1681">
      <w:pPr>
        <w:spacing w:after="0" w:line="240" w:lineRule="auto"/>
        <w:ind w:left="-993" w:right="-993"/>
        <w:rPr>
          <w:noProof/>
        </w:rPr>
      </w:pPr>
      <w:r>
        <w:rPr>
          <w:rFonts w:ascii="Times New Roman" w:hAnsi="Times New Roman"/>
          <w:b/>
          <w:noProof/>
          <w:sz w:val="24"/>
          <w:szCs w:val="24"/>
        </w:rPr>
        <w:t>6)____________    7)____________  8)________________   9)___________________    10)_______________</w: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4" o:spid="_x0000_i1035" type="#_x0000_t75" style="width:39pt;height:35.25pt;visibility:visible">
            <v:imagedata r:id="rId18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0" o:spid="_x0000_i1036" type="#_x0000_t75" style="width:70.5pt;height:51.75pt;visibility:visible">
            <v:imagedata r:id="rId19" o:title="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</w:t>
      </w:r>
      <w:r w:rsidRPr="00FB0A60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2" o:spid="_x0000_i1037" type="#_x0000_t75" style="width:67.5pt;height:46.5pt;visibility:visible">
            <v:imagedata r:id="rId20" o:title=""/>
          </v:shape>
        </w:pict>
      </w:r>
      <w:r>
        <w:rPr>
          <w:noProof/>
          <w:lang w:eastAsia="tr-TR"/>
        </w:rPr>
        <w:t xml:space="preserve">                    </w:t>
      </w:r>
      <w:r w:rsidRPr="00C7772A">
        <w:rPr>
          <w:noProof/>
          <w:lang w:eastAsia="tr-TR"/>
        </w:rPr>
        <w:pict>
          <v:shape id="Resim 9" o:spid="_x0000_i1038" type="#_x0000_t75" style="width:48.75pt;height:42pt;visibility:visible" filled="t">
            <v:imagedata r:id="rId21" o:title=""/>
          </v:shape>
        </w:pict>
      </w:r>
      <w:r>
        <w:rPr>
          <w:rFonts w:ascii="Arial" w:hAnsi="Arial" w:cs="Arial"/>
          <w:noProof/>
          <w:color w:val="0000FF"/>
          <w:lang w:eastAsia="tr-TR"/>
        </w:rPr>
        <w:t xml:space="preserve">                  </w:t>
      </w:r>
      <w:r w:rsidRPr="00FB0A60">
        <w:rPr>
          <w:rFonts w:ascii="Arial" w:hAnsi="Arial" w:cs="Arial"/>
          <w:noProof/>
          <w:color w:val="0000FF"/>
          <w:lang w:eastAsia="tr-TR"/>
        </w:rPr>
        <w:pict>
          <v:shape id="_x0000_i1039" type="#_x0000_t75" style="width:55.5pt;height:46.5pt;visibility:visible" filled="t">
            <v:imagedata r:id="rId22" o:title=""/>
          </v:shape>
        </w:pict>
      </w: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</w:p>
    <w:p w:rsidR="00420825" w:rsidRDefault="00420825" w:rsidP="009E1681">
      <w:pPr>
        <w:spacing w:after="0" w:line="240" w:lineRule="auto"/>
        <w:ind w:left="-993" w:right="-993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11)______________  12)______________   13)______________   14)______________   15)_______________</w:t>
      </w:r>
    </w:p>
    <w:p w:rsidR="00420825" w:rsidRDefault="00420825" w:rsidP="006C60DE">
      <w:pPr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420825" w:rsidRPr="007C6C01" w:rsidRDefault="00420825" w:rsidP="00395469">
      <w:pPr>
        <w:rPr>
          <w:b/>
          <w:noProof/>
          <w:lang w:eastAsia="tr-TR"/>
        </w:rPr>
      </w:pPr>
      <w:r w:rsidRPr="007C6C01">
        <w:rPr>
          <w:rFonts w:ascii="Comic Sans MS" w:hAnsi="Comic Sans MS"/>
          <w:b/>
          <w:noProof/>
          <w:sz w:val="20"/>
          <w:szCs w:val="20"/>
        </w:rPr>
        <w:t>C.Boşlukları SOME</w:t>
      </w:r>
      <w:r>
        <w:rPr>
          <w:rFonts w:ascii="Comic Sans MS" w:hAnsi="Comic Sans MS"/>
          <w:b/>
          <w:noProof/>
          <w:sz w:val="20"/>
          <w:szCs w:val="20"/>
        </w:rPr>
        <w:t xml:space="preserve"> veya ANY ile doldurun. (5*2=10p</w:t>
      </w:r>
      <w:r w:rsidRPr="007C6C01">
        <w:rPr>
          <w:rFonts w:ascii="Comic Sans MS" w:hAnsi="Comic Sans MS"/>
          <w:b/>
          <w:noProof/>
          <w:sz w:val="20"/>
          <w:szCs w:val="20"/>
        </w:rPr>
        <w:t>)</w:t>
      </w:r>
      <w:r>
        <w:rPr>
          <w:noProof/>
          <w:lang w:eastAsia="tr-TR"/>
        </w:rPr>
        <w:pict>
          <v:shape id="Metin Kutusu 19" o:spid="_x0000_s1030" type="#_x0000_t202" style="position:absolute;margin-left:-31.85pt;margin-top:21.05pt;width:515.45pt;height:75.75pt;z-index:251660800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" stroked="f">
            <v:textbox inset="0,0,0,0">
              <w:txbxContent>
                <w:p w:rsidR="00420825" w:rsidRPr="00395469" w:rsidRDefault="00420825" w:rsidP="00395469">
                  <w:pPr>
                    <w:spacing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39546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1.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There isn’t ..…………….………...... lemonade                </w:t>
                  </w:r>
                  <w:r w:rsidRPr="0039546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4.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Are there …………………………..…... eggs?</w:t>
                  </w:r>
                </w:p>
                <w:p w:rsidR="00420825" w:rsidRPr="00395469" w:rsidRDefault="00420825" w:rsidP="00395469">
                  <w:pPr>
                    <w:spacing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39546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2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.There is ………….…………………….…. pizza.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ab/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39546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5.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There are ……….……………….…..  carrots.</w:t>
                  </w:r>
                </w:p>
                <w:p w:rsidR="00420825" w:rsidRDefault="00420825" w:rsidP="00395469">
                  <w:pPr>
                    <w:spacing w:line="240" w:lineRule="auto"/>
                    <w:rPr>
                      <w:rFonts w:ascii="Comic Sans MS" w:hAnsi="Comic Sans MS"/>
                      <w:color w:val="000000"/>
                    </w:rPr>
                  </w:pPr>
                  <w:r w:rsidRPr="0039546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3.</w:t>
                  </w:r>
                  <w:r w:rsidRPr="0039546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There aren’t ………………………….….... tomatoes</w:t>
                  </w:r>
                  <w:r>
                    <w:rPr>
                      <w:rFonts w:ascii="Comic Sans MS" w:hAnsi="Comic Sans MS"/>
                      <w:color w:val="000000"/>
                    </w:rPr>
                    <w:t>.</w:t>
                  </w: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  <w:r>
                    <w:rPr>
                      <w:rFonts w:ascii="Comic Sans MS" w:hAnsi="Comic Sans MS"/>
                      <w:color w:val="000000"/>
                    </w:rPr>
                    <w:t xml:space="preserve">    </w:t>
                  </w:r>
                </w:p>
              </w:txbxContent>
            </v:textbox>
          </v:shape>
        </w:pict>
      </w:r>
    </w:p>
    <w:p w:rsidR="00420825" w:rsidRPr="006C60DE" w:rsidRDefault="00420825" w:rsidP="006C60DE">
      <w:pPr>
        <w:spacing w:after="0" w:line="240" w:lineRule="auto"/>
        <w:ind w:left="-993" w:right="-993"/>
        <w:rPr>
          <w:b/>
          <w:noProof/>
        </w:rPr>
      </w:pPr>
      <w:r>
        <w:rPr>
          <w:noProof/>
          <w:lang w:eastAsia="tr-TR"/>
        </w:rPr>
        <w:pict>
          <v:shape id="Metin Kutusu 12" o:spid="_x0000_s1031" type="#_x0000_t202" style="position:absolute;left:0;text-align:left;margin-left:59.05pt;margin-top:532.5pt;width:495.2pt;height:107.2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" stroked="f">
            <v:textbox inset="0,0,0,0">
              <w:txbxContent>
                <w:p w:rsidR="00420825" w:rsidRDefault="00420825" w:rsidP="006C60DE">
                  <w:pPr>
                    <w:spacing w:line="360" w:lineRule="auto"/>
                    <w:rPr>
                      <w:rFonts w:ascii="Comic Sans MS" w:hAnsi="Comic Sans MS"/>
                      <w:color w:val="000000"/>
                    </w:rPr>
                  </w:pPr>
                  <w:r w:rsidRPr="005D3DDE">
                    <w:rPr>
                      <w:rFonts w:ascii="Comic Sans MS" w:hAnsi="Comic Sans MS"/>
                      <w:b/>
                      <w:color w:val="000000"/>
                    </w:rPr>
                    <w:t>1.</w:t>
                  </w:r>
                  <w:r>
                    <w:rPr>
                      <w:rFonts w:ascii="Comic Sans MS" w:hAnsi="Comic Sans MS"/>
                      <w:color w:val="000000"/>
                    </w:rPr>
                    <w:t xml:space="preserve">There isn’t ..…………….………...... lemonade                </w:t>
                  </w:r>
                  <w:r w:rsidRPr="005D3DDE">
                    <w:rPr>
                      <w:rFonts w:ascii="Comic Sans MS" w:hAnsi="Comic Sans MS"/>
                      <w:b/>
                      <w:color w:val="000000"/>
                    </w:rPr>
                    <w:t>4.</w:t>
                  </w:r>
                  <w:r>
                    <w:rPr>
                      <w:rFonts w:ascii="Comic Sans MS" w:hAnsi="Comic Sans MS"/>
                      <w:color w:val="000000"/>
                    </w:rPr>
                    <w:t>Are there …………………………..…... eggs?</w:t>
                  </w:r>
                </w:p>
                <w:p w:rsidR="00420825" w:rsidRDefault="00420825" w:rsidP="006C60DE">
                  <w:pPr>
                    <w:spacing w:line="360" w:lineRule="auto"/>
                    <w:rPr>
                      <w:rFonts w:ascii="Comic Sans MS" w:hAnsi="Comic Sans MS"/>
                      <w:color w:val="000000"/>
                    </w:rPr>
                  </w:pPr>
                  <w:r w:rsidRPr="005D3DDE">
                    <w:rPr>
                      <w:rFonts w:ascii="Comic Sans MS" w:hAnsi="Comic Sans MS"/>
                      <w:b/>
                      <w:color w:val="000000"/>
                    </w:rPr>
                    <w:t>2</w:t>
                  </w:r>
                  <w:r>
                    <w:rPr>
                      <w:rFonts w:ascii="Comic Sans MS" w:hAnsi="Comic Sans MS"/>
                      <w:color w:val="000000"/>
                    </w:rPr>
                    <w:t>.There is ………….…………………….…. pizza.</w:t>
                  </w:r>
                  <w:r>
                    <w:rPr>
                      <w:rFonts w:ascii="Comic Sans MS" w:hAnsi="Comic Sans MS"/>
                      <w:color w:val="000000"/>
                    </w:rPr>
                    <w:tab/>
                  </w:r>
                  <w:r>
                    <w:rPr>
                      <w:rFonts w:ascii="Comic Sans MS" w:hAnsi="Comic Sans MS"/>
                      <w:color w:val="000000"/>
                    </w:rPr>
                    <w:tab/>
                    <w:t xml:space="preserve">   </w:t>
                  </w:r>
                  <w:r w:rsidRPr="005D3DDE">
                    <w:rPr>
                      <w:rFonts w:ascii="Comic Sans MS" w:hAnsi="Comic Sans MS"/>
                      <w:b/>
                      <w:color w:val="000000"/>
                    </w:rPr>
                    <w:t>5.</w:t>
                  </w:r>
                  <w:r>
                    <w:rPr>
                      <w:rFonts w:ascii="Comic Sans MS" w:hAnsi="Comic Sans MS"/>
                      <w:color w:val="000000"/>
                    </w:rPr>
                    <w:t>There are ……….……………….…..  carrots.</w:t>
                  </w:r>
                </w:p>
                <w:p w:rsidR="00420825" w:rsidRDefault="00420825" w:rsidP="006C60DE">
                  <w:pPr>
                    <w:spacing w:line="360" w:lineRule="auto"/>
                    <w:rPr>
                      <w:rFonts w:ascii="Comic Sans MS" w:hAnsi="Comic Sans MS"/>
                      <w:color w:val="000000"/>
                    </w:rPr>
                  </w:pPr>
                  <w:r w:rsidRPr="005D3DDE">
                    <w:rPr>
                      <w:rFonts w:ascii="Comic Sans MS" w:hAnsi="Comic Sans MS"/>
                      <w:b/>
                      <w:color w:val="000000"/>
                    </w:rPr>
                    <w:t>3.</w:t>
                  </w:r>
                  <w:r>
                    <w:rPr>
                      <w:rFonts w:ascii="Comic Sans MS" w:hAnsi="Comic Sans MS"/>
                      <w:color w:val="000000"/>
                    </w:rPr>
                    <w:t>There aren’t ………………………….….... tomatoes.</w:t>
                  </w: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</w:p>
                <w:p w:rsidR="00420825" w:rsidRDefault="00420825" w:rsidP="006C60DE">
                  <w:pPr>
                    <w:rPr>
                      <w:rFonts w:ascii="Comic Sans MS" w:hAnsi="Comic Sans MS"/>
                      <w:color w:val="000000"/>
                    </w:rPr>
                  </w:pPr>
                  <w:r>
                    <w:rPr>
                      <w:rFonts w:ascii="Comic Sans MS" w:hAnsi="Comic Sans MS"/>
                      <w:color w:val="000000"/>
                    </w:rPr>
                    <w:t xml:space="preserve">    </w:t>
                  </w:r>
                </w:p>
              </w:txbxContent>
            </v:textbox>
          </v:shape>
        </w:pict>
      </w:r>
    </w:p>
    <w:p w:rsidR="00420825" w:rsidRDefault="00420825" w:rsidP="00AC6BEE">
      <w:pPr>
        <w:spacing w:after="0" w:line="240" w:lineRule="auto"/>
        <w:ind w:right="-993"/>
        <w:rPr>
          <w:b/>
          <w:noProof/>
        </w:rPr>
      </w:pPr>
      <w:r>
        <w:rPr>
          <w:noProof/>
          <w:lang w:eastAsia="tr-TR"/>
        </w:rPr>
        <w:pict>
          <v:shape id="Resim 20" o:spid="_x0000_s1032" type="#_x0000_t75" alt="Happy Birthday Card " style="position:absolute;margin-left:315.45pt;margin-top:559.85pt;width:261pt;height:117pt;z-index:251659776;visibility:visible">
            <v:imagedata r:id="rId23" r:href="rId24"/>
          </v:shape>
        </w:pict>
      </w:r>
    </w:p>
    <w:p w:rsidR="00420825" w:rsidRPr="0050205C" w:rsidRDefault="00420825" w:rsidP="00AC6BEE">
      <w:pPr>
        <w:spacing w:after="0" w:line="240" w:lineRule="auto"/>
        <w:ind w:right="-993"/>
        <w:rPr>
          <w:rFonts w:ascii="Comic Sans MS" w:hAnsi="Comic Sans MS"/>
          <w:b/>
          <w:noProof/>
          <w:sz w:val="20"/>
          <w:szCs w:val="20"/>
        </w:rPr>
      </w:pPr>
      <w:r w:rsidRPr="0050205C">
        <w:rPr>
          <w:rFonts w:ascii="Comic Sans MS" w:hAnsi="Comic Sans MS"/>
          <w:b/>
          <w:noProof/>
          <w:sz w:val="20"/>
          <w:szCs w:val="20"/>
        </w:rPr>
        <w:t>D.B</w:t>
      </w:r>
      <w:r w:rsidRPr="0050205C">
        <w:rPr>
          <w:rFonts w:ascii="Comic Sans MS" w:hAnsi="Comic Sans MS"/>
          <w:b/>
          <w:sz w:val="20"/>
          <w:szCs w:val="20"/>
        </w:rPr>
        <w:t>oşlukları kutudaki  kelimelerle doldurun.</w:t>
      </w:r>
      <w:r>
        <w:rPr>
          <w:rFonts w:ascii="Comic Sans MS" w:hAnsi="Comic Sans MS"/>
          <w:b/>
          <w:sz w:val="20"/>
          <w:szCs w:val="20"/>
        </w:rPr>
        <w:t>(2*2=8p)</w:t>
      </w:r>
    </w:p>
    <w:tbl>
      <w:tblPr>
        <w:tblpPr w:leftFromText="141" w:rightFromText="141" w:vertAnchor="text" w:horzAnchor="page" w:tblpX="8871" w:tblpY="343"/>
        <w:tblW w:w="0" w:type="auto"/>
        <w:tblBorders>
          <w:top w:val="doubleWave" w:sz="6" w:space="0" w:color="FF0000"/>
          <w:left w:val="doubleWave" w:sz="6" w:space="0" w:color="FF0000"/>
          <w:bottom w:val="doubleWave" w:sz="6" w:space="0" w:color="FF0000"/>
          <w:right w:val="doubleWave" w:sz="6" w:space="0" w:color="FF0000"/>
          <w:insideH w:val="doubleWave" w:sz="6" w:space="0" w:color="FF0000"/>
          <w:insideV w:val="doubleWave" w:sz="6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2364"/>
      </w:tblGrid>
      <w:tr w:rsidR="00420825" w:rsidRPr="00FB0A60" w:rsidTr="00AC6BEE">
        <w:trPr>
          <w:trHeight w:val="1566"/>
        </w:trPr>
        <w:tc>
          <w:tcPr>
            <w:tcW w:w="2364" w:type="dxa"/>
          </w:tcPr>
          <w:p w:rsidR="00420825" w:rsidRPr="00AC6BEE" w:rsidRDefault="00420825" w:rsidP="00AC6BEE">
            <w:pPr>
              <w:pStyle w:val="NoSpacing"/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C6BEE">
              <w:rPr>
                <w:rFonts w:ascii="Comic Sans MS" w:hAnsi="Comic Sans MS"/>
                <w:b/>
                <w:sz w:val="20"/>
                <w:szCs w:val="20"/>
              </w:rPr>
              <w:t>Hungry</w:t>
            </w:r>
          </w:p>
          <w:p w:rsidR="00420825" w:rsidRPr="00AC6BEE" w:rsidRDefault="00420825" w:rsidP="00AC6BEE">
            <w:pPr>
              <w:pStyle w:val="NoSpacing"/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Tired</w:t>
            </w:r>
          </w:p>
          <w:p w:rsidR="00420825" w:rsidRPr="00AC6BEE" w:rsidRDefault="00420825" w:rsidP="00AC6BEE">
            <w:pPr>
              <w:pStyle w:val="NoSpacing"/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C6BEE">
              <w:rPr>
                <w:rFonts w:ascii="Comic Sans MS" w:hAnsi="Comic Sans MS"/>
                <w:b/>
                <w:sz w:val="20"/>
                <w:szCs w:val="20"/>
              </w:rPr>
              <w:t>Vegetable</w:t>
            </w:r>
          </w:p>
          <w:p w:rsidR="00420825" w:rsidRPr="00AC6BEE" w:rsidRDefault="00420825" w:rsidP="00AC6BEE">
            <w:pPr>
              <w:pStyle w:val="NoSpacing"/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C6BEE">
              <w:rPr>
                <w:rFonts w:ascii="Comic Sans MS" w:hAnsi="Comic Sans MS"/>
                <w:b/>
                <w:sz w:val="20"/>
                <w:szCs w:val="20"/>
              </w:rPr>
              <w:t>Thirsty</w:t>
            </w:r>
          </w:p>
          <w:p w:rsidR="00420825" w:rsidRPr="00D6560C" w:rsidRDefault="00420825" w:rsidP="00AC6BE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20825" w:rsidRDefault="00420825" w:rsidP="002B2C9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FB0A60">
        <w:rPr>
          <w:rFonts w:ascii="Comic Sans MS" w:hAnsi="Comic Sans MS"/>
          <w:b/>
          <w:noProof/>
          <w:sz w:val="20"/>
          <w:szCs w:val="20"/>
        </w:rPr>
        <w:pict>
          <v:shape id="_x0000_i1040" type="#_x0000_t75" style="width:54.75pt;height:48pt;visibility:visible">
            <v:imagedata r:id="rId25" o:title=""/>
          </v:shape>
        </w:pict>
      </w:r>
      <w:r>
        <w:rPr>
          <w:rFonts w:ascii="Comic Sans MS" w:hAnsi="Comic Sans MS"/>
          <w:sz w:val="20"/>
          <w:szCs w:val="20"/>
        </w:rPr>
        <w:t xml:space="preserve">Ömer </w:t>
      </w:r>
      <w:r w:rsidRPr="00D6560C">
        <w:rPr>
          <w:rFonts w:ascii="Comic Sans MS" w:hAnsi="Comic Sans MS"/>
          <w:sz w:val="20"/>
          <w:szCs w:val="20"/>
        </w:rPr>
        <w:t xml:space="preserve"> is</w:t>
      </w:r>
      <w:r>
        <w:rPr>
          <w:rFonts w:ascii="Comic Sans MS" w:hAnsi="Comic Sans MS"/>
          <w:sz w:val="20"/>
          <w:szCs w:val="20"/>
        </w:rPr>
        <w:t xml:space="preserve">  ……………</w:t>
      </w:r>
      <w:r w:rsidRPr="00D6560C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B.</w:t>
      </w:r>
      <w:r w:rsidRPr="00C7772A">
        <w:rPr>
          <w:noProof/>
        </w:rPr>
        <w:pict>
          <v:shape id="_x0000_i1041" type="#_x0000_t75" alt="http://media3.picsearch.com/is?v7dm-NcsLM-vZB3nuedUP9SFfm8QcwQc4RnfOZwicOc&amp;height=281" style="width:51.75pt;height:42.75pt;visibility:visible">
            <v:imagedata r:id="rId26" o:title=""/>
          </v:shape>
        </w:pict>
      </w:r>
      <w:r>
        <w:rPr>
          <w:rFonts w:ascii="Comic Sans MS" w:hAnsi="Comic Sans MS"/>
          <w:sz w:val="20"/>
          <w:szCs w:val="20"/>
        </w:rPr>
        <w:t xml:space="preserve">It </w:t>
      </w:r>
      <w:r w:rsidRPr="00D6560C">
        <w:rPr>
          <w:rFonts w:ascii="Comic Sans MS" w:hAnsi="Comic Sans MS"/>
          <w:sz w:val="20"/>
          <w:szCs w:val="20"/>
        </w:rPr>
        <w:t xml:space="preserve"> is……</w:t>
      </w:r>
      <w:r>
        <w:rPr>
          <w:rFonts w:ascii="Comic Sans MS" w:hAnsi="Comic Sans MS"/>
          <w:sz w:val="20"/>
          <w:szCs w:val="20"/>
        </w:rPr>
        <w:t>….</w:t>
      </w:r>
      <w:r w:rsidRPr="00D6560C">
        <w:rPr>
          <w:rFonts w:ascii="Comic Sans MS" w:hAnsi="Comic Sans MS"/>
          <w:sz w:val="20"/>
          <w:szCs w:val="20"/>
        </w:rPr>
        <w:t>…………</w:t>
      </w:r>
    </w:p>
    <w:p w:rsidR="00420825" w:rsidRPr="00D6560C" w:rsidRDefault="00420825" w:rsidP="002B2C9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Pr="00C7772A">
        <w:rPr>
          <w:noProof/>
        </w:rPr>
        <w:pict>
          <v:shape id="Resim 27" o:spid="_x0000_i1042" type="#_x0000_t75" alt="http://3.bp.blogspot.com/_xgTBLhAi3X0/S_KjANV6DHI/AAAAAAAAAbA/3EIbI3lVjnA/s1600/Lydia.png" style="width:53.25pt;height:42pt;visibility:visible">
            <v:imagedata r:id="rId27" o:title=""/>
          </v:shape>
        </w:pict>
      </w:r>
      <w:r>
        <w:rPr>
          <w:rFonts w:ascii="Comic Sans MS" w:hAnsi="Comic Sans MS"/>
          <w:sz w:val="20"/>
          <w:szCs w:val="20"/>
        </w:rPr>
        <w:t xml:space="preserve">The baby’s mother is </w:t>
      </w:r>
      <w:r w:rsidRPr="00D6560C">
        <w:rPr>
          <w:rFonts w:ascii="Comic Sans MS" w:hAnsi="Comic Sans MS"/>
          <w:sz w:val="20"/>
          <w:szCs w:val="20"/>
        </w:rPr>
        <w:t xml:space="preserve"> ……………  </w:t>
      </w:r>
      <w:r>
        <w:rPr>
          <w:rFonts w:ascii="Comic Sans MS" w:hAnsi="Comic Sans MS"/>
          <w:sz w:val="20"/>
          <w:szCs w:val="20"/>
        </w:rPr>
        <w:t xml:space="preserve">  </w:t>
      </w:r>
      <w:r w:rsidRPr="00D6560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D.  Potato is a ………………….</w:t>
      </w:r>
    </w:p>
    <w:p w:rsidR="00420825" w:rsidRDefault="00420825" w:rsidP="00C32BED">
      <w:pPr>
        <w:spacing w:after="0" w:line="240" w:lineRule="auto"/>
        <w:ind w:right="-993"/>
        <w:rPr>
          <w:rFonts w:ascii="Times New Roman" w:hAnsi="Times New Roman"/>
          <w:b/>
          <w:sz w:val="24"/>
          <w:szCs w:val="24"/>
        </w:rPr>
      </w:pPr>
    </w:p>
    <w:p w:rsidR="00420825" w:rsidRPr="009E1681" w:rsidRDefault="00420825" w:rsidP="009E1681">
      <w:pPr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420825" w:rsidRPr="00C32BED" w:rsidRDefault="00420825" w:rsidP="00395469">
      <w:pPr>
        <w:rPr>
          <w:rFonts w:ascii="Comic Sans MS" w:hAnsi="Comic Sans MS"/>
          <w:b/>
          <w:sz w:val="20"/>
          <w:szCs w:val="20"/>
        </w:rPr>
      </w:pPr>
      <w:r w:rsidRPr="00C32BED">
        <w:rPr>
          <w:rFonts w:ascii="Comic Sans MS" w:hAnsi="Comic Sans MS"/>
          <w:b/>
          <w:sz w:val="20"/>
          <w:szCs w:val="20"/>
        </w:rPr>
        <w:t xml:space="preserve">E.Cümleleri  </w:t>
      </w:r>
      <w:r w:rsidRPr="00C32BED">
        <w:rPr>
          <w:rFonts w:ascii="Comic Sans MS" w:hAnsi="Comic Sans MS"/>
          <w:b/>
          <w:sz w:val="24"/>
          <w:szCs w:val="24"/>
        </w:rPr>
        <w:t>some-any-a-an</w:t>
      </w:r>
      <w:r w:rsidRPr="00C32BE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C32BED">
        <w:rPr>
          <w:rFonts w:ascii="Comic Sans MS" w:hAnsi="Comic Sans MS"/>
          <w:b/>
          <w:sz w:val="20"/>
          <w:szCs w:val="20"/>
        </w:rPr>
        <w:t>kullanarak tamamlayınız.</w:t>
      </w:r>
      <w:r>
        <w:rPr>
          <w:rFonts w:ascii="Comic Sans MS" w:hAnsi="Comic Sans MS"/>
          <w:b/>
          <w:sz w:val="20"/>
          <w:szCs w:val="20"/>
        </w:rPr>
        <w:t>(6*2=12p)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1.There is …………………………….. milk in the fridge.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2.There are …………………………..cherries in the basket.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3.I have not got …………………… pencil in my pencilcase.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4.Have you got………………………. rubber?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5.I have got……………………………. apple in my lunch box.</w:t>
      </w:r>
    </w:p>
    <w:p w:rsidR="00420825" w:rsidRDefault="00420825" w:rsidP="00395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6.She has got………………………….hamburger.</w:t>
      </w:r>
    </w:p>
    <w:p w:rsidR="00420825" w:rsidRPr="00C32BED" w:rsidRDefault="00420825" w:rsidP="00395469">
      <w:pPr>
        <w:rPr>
          <w:rFonts w:ascii="Comic Sans MS" w:hAnsi="Comic Sans MS"/>
          <w:b/>
          <w:sz w:val="20"/>
          <w:szCs w:val="20"/>
        </w:rPr>
      </w:pPr>
      <w:r w:rsidRPr="00C32BED">
        <w:rPr>
          <w:rFonts w:ascii="Comic Sans MS" w:hAnsi="Comic Sans MS"/>
          <w:b/>
          <w:sz w:val="20"/>
          <w:szCs w:val="20"/>
        </w:rPr>
        <w:t>F.Cümleleri uygun sıraya koyarak bir doğum günü kartı yazınız.</w:t>
      </w:r>
      <w:r>
        <w:rPr>
          <w:rFonts w:ascii="Comic Sans MS" w:hAnsi="Comic Sans MS"/>
          <w:b/>
          <w:sz w:val="20"/>
          <w:szCs w:val="20"/>
        </w:rPr>
        <w:t>(4*4=16p)</w:t>
      </w:r>
      <w:bookmarkStart w:id="0" w:name="_GoBack"/>
      <w:bookmarkEnd w:id="0"/>
    </w:p>
    <w:p w:rsidR="00420825" w:rsidRPr="00C32BED" w:rsidRDefault="00420825" w:rsidP="00395469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C32BED">
        <w:rPr>
          <w:rFonts w:ascii="Comic Sans MS" w:hAnsi="Comic Sans MS"/>
          <w:b/>
          <w:i/>
          <w:sz w:val="20"/>
          <w:szCs w:val="20"/>
        </w:rPr>
        <w:t>1.</w:t>
      </w:r>
      <w:r w:rsidRPr="00C32BED">
        <w:rPr>
          <w:rFonts w:ascii="Comic Sans MS" w:hAnsi="Comic Sans MS"/>
          <w:i/>
          <w:sz w:val="20"/>
          <w:szCs w:val="20"/>
        </w:rPr>
        <w:t xml:space="preserve">Love from Funny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C32BED">
        <w:rPr>
          <w:rFonts w:ascii="Comic Sans MS" w:hAnsi="Comic Sans MS"/>
          <w:b/>
          <w:i/>
          <w:sz w:val="20"/>
          <w:szCs w:val="20"/>
        </w:rPr>
        <w:t>2.</w:t>
      </w:r>
      <w:r w:rsidRPr="00C32BED">
        <w:rPr>
          <w:rFonts w:ascii="Comic Sans MS" w:hAnsi="Comic Sans MS"/>
          <w:i/>
          <w:sz w:val="20"/>
          <w:szCs w:val="20"/>
        </w:rPr>
        <w:t xml:space="preserve">You are 11 today.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C32BED">
        <w:rPr>
          <w:rFonts w:ascii="Comic Sans MS" w:hAnsi="Comic Sans MS"/>
          <w:b/>
          <w:i/>
          <w:sz w:val="20"/>
          <w:szCs w:val="20"/>
        </w:rPr>
        <w:t>3</w:t>
      </w:r>
      <w:r w:rsidRPr="00C32BED">
        <w:rPr>
          <w:rFonts w:ascii="Comic Sans MS" w:hAnsi="Comic Sans MS"/>
          <w:i/>
          <w:sz w:val="20"/>
          <w:szCs w:val="20"/>
        </w:rPr>
        <w:t xml:space="preserve">.Dear Susan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C32BED">
        <w:rPr>
          <w:rFonts w:ascii="Comic Sans MS" w:hAnsi="Comic Sans MS"/>
          <w:b/>
          <w:i/>
          <w:sz w:val="20"/>
          <w:szCs w:val="20"/>
        </w:rPr>
        <w:t>4.</w:t>
      </w:r>
      <w:r w:rsidRPr="00C32BED">
        <w:rPr>
          <w:rFonts w:ascii="Comic Sans MS" w:hAnsi="Comic Sans MS"/>
          <w:i/>
          <w:sz w:val="20"/>
          <w:szCs w:val="20"/>
        </w:rPr>
        <w:t xml:space="preserve">Happy Birthday! </w:t>
      </w:r>
    </w:p>
    <w:p w:rsidR="00420825" w:rsidRPr="00C32BED" w:rsidRDefault="00420825" w:rsidP="00395469">
      <w:pPr>
        <w:rPr>
          <w:rFonts w:ascii="Comic Sans MS" w:hAnsi="Comic Sans MS"/>
          <w:i/>
          <w:sz w:val="20"/>
          <w:szCs w:val="20"/>
        </w:rPr>
      </w:pPr>
    </w:p>
    <w:p w:rsidR="00420825" w:rsidRDefault="00420825" w:rsidP="00395469">
      <w:pPr>
        <w:rPr>
          <w:u w:val="single"/>
        </w:rPr>
      </w:pPr>
      <w:r w:rsidRPr="00FB0A60">
        <w:rPr>
          <w:noProof/>
          <w:u w:val="single"/>
          <w:lang w:eastAsia="tr-TR"/>
        </w:rPr>
        <w:pict>
          <v:shape id="Resim 15" o:spid="_x0000_i1043" type="#_x0000_t75" style="width:492pt;height:268.5pt;visibility:visible">
            <v:imagedata r:id="rId28" o:title=""/>
          </v:shape>
        </w:pict>
      </w:r>
    </w:p>
    <w:sectPr w:rsidR="00420825" w:rsidSect="00F54946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25" w:rsidRDefault="00420825" w:rsidP="009E1681">
      <w:pPr>
        <w:spacing w:after="0" w:line="240" w:lineRule="auto"/>
      </w:pPr>
      <w:r>
        <w:separator/>
      </w:r>
    </w:p>
  </w:endnote>
  <w:endnote w:type="continuationSeparator" w:id="0">
    <w:p w:rsidR="00420825" w:rsidRDefault="00420825" w:rsidP="009E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rington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25" w:rsidRDefault="00420825" w:rsidP="009E1681">
      <w:pPr>
        <w:spacing w:after="0" w:line="240" w:lineRule="auto"/>
      </w:pPr>
      <w:r>
        <w:separator/>
      </w:r>
    </w:p>
  </w:footnote>
  <w:footnote w:type="continuationSeparator" w:id="0">
    <w:p w:rsidR="00420825" w:rsidRDefault="00420825" w:rsidP="009E1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25" w:rsidRPr="009E1681" w:rsidRDefault="00420825" w:rsidP="009E1681">
    <w:pPr>
      <w:jc w:val="center"/>
      <w:rPr>
        <w:b/>
      </w:rPr>
    </w:pPr>
    <w:r w:rsidRPr="009E1681">
      <w:rPr>
        <w:b/>
        <w:sz w:val="32"/>
        <w:szCs w:val="32"/>
      </w:rPr>
      <w:t>4th GRADE 2nd TERM 2nd WRITTEN EXAM</w:t>
    </w:r>
    <w:r w:rsidRPr="009E1681">
      <w:rPr>
        <w:b/>
        <w:sz w:val="32"/>
        <w:szCs w:val="32"/>
      </w:rPr>
      <w:br/>
    </w:r>
    <w:r w:rsidRPr="009E1681">
      <w:rPr>
        <w:b/>
      </w:rPr>
      <w:t>Name:</w:t>
    </w:r>
    <w:r w:rsidRPr="009E1681">
      <w:rPr>
        <w:b/>
      </w:rPr>
      <w:tab/>
    </w:r>
    <w:r w:rsidRPr="009E1681">
      <w:rPr>
        <w:b/>
      </w:rPr>
      <w:tab/>
    </w:r>
    <w:r w:rsidRPr="009E1681">
      <w:rPr>
        <w:b/>
      </w:rPr>
      <w:tab/>
    </w:r>
    <w:r w:rsidRPr="009E1681">
      <w:rPr>
        <w:b/>
      </w:rPr>
      <w:tab/>
      <w:t xml:space="preserve">Surname: </w:t>
    </w:r>
    <w:r w:rsidRPr="009E1681">
      <w:rPr>
        <w:b/>
      </w:rPr>
      <w:tab/>
    </w:r>
    <w:r w:rsidRPr="009E1681">
      <w:rPr>
        <w:b/>
      </w:rPr>
      <w:tab/>
    </w:r>
    <w:r w:rsidRPr="009E1681">
      <w:rPr>
        <w:b/>
      </w:rPr>
      <w:tab/>
    </w:r>
    <w:r w:rsidRPr="009E1681">
      <w:rPr>
        <w:b/>
      </w:rPr>
      <w:tab/>
      <w:t>Number:</w:t>
    </w:r>
  </w:p>
  <w:p w:rsidR="00420825" w:rsidRDefault="004208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80384"/>
    <w:multiLevelType w:val="hybridMultilevel"/>
    <w:tmpl w:val="081C7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681"/>
    <w:rsid w:val="000A3F6F"/>
    <w:rsid w:val="00102B36"/>
    <w:rsid w:val="002B2C9C"/>
    <w:rsid w:val="00394466"/>
    <w:rsid w:val="00395469"/>
    <w:rsid w:val="003C23F4"/>
    <w:rsid w:val="00420825"/>
    <w:rsid w:val="0050205C"/>
    <w:rsid w:val="0054349D"/>
    <w:rsid w:val="005D3DDE"/>
    <w:rsid w:val="006C60DE"/>
    <w:rsid w:val="0074594C"/>
    <w:rsid w:val="007A6B70"/>
    <w:rsid w:val="007B3091"/>
    <w:rsid w:val="007C6C01"/>
    <w:rsid w:val="00871FC7"/>
    <w:rsid w:val="009E1681"/>
    <w:rsid w:val="00A52042"/>
    <w:rsid w:val="00AC6BEE"/>
    <w:rsid w:val="00BE0991"/>
    <w:rsid w:val="00C32BED"/>
    <w:rsid w:val="00C7772A"/>
    <w:rsid w:val="00D6560C"/>
    <w:rsid w:val="00E72E27"/>
    <w:rsid w:val="00EE358E"/>
    <w:rsid w:val="00F54946"/>
    <w:rsid w:val="00FB0A60"/>
    <w:rsid w:val="00FF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F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E1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16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E1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168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E1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16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95469"/>
    <w:pPr>
      <w:ind w:left="720"/>
      <w:contextualSpacing/>
    </w:pPr>
  </w:style>
  <w:style w:type="paragraph" w:styleId="NoSpacing">
    <w:name w:val="No Spacing"/>
    <w:uiPriority w:val="99"/>
    <w:qFormat/>
    <w:rsid w:val="002B2C9C"/>
    <w:rPr>
      <w:rFonts w:eastAsia="Times New Roman"/>
    </w:rPr>
  </w:style>
  <w:style w:type="character" w:styleId="Hyperlink">
    <w:name w:val="Hyperlink"/>
    <w:basedOn w:val="DefaultParagraphFont"/>
    <w:uiPriority w:val="99"/>
    <w:semiHidden/>
    <w:rsid w:val="00E72E27"/>
    <w:rPr>
      <w:rFonts w:ascii="Times New Roman" w:hAnsi="Times New Roman" w:cs="Times New Roman"/>
      <w:color w:val="0000A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http://www.supercoloring.com/wp-content/main/2009_09/happy-birthday-card-coloring-page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225</Words>
  <Characters>1283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9</cp:revision>
  <dcterms:created xsi:type="dcterms:W3CDTF">2014-04-20T12:10:00Z</dcterms:created>
  <dcterms:modified xsi:type="dcterms:W3CDTF">2014-04-26T21:37:00Z</dcterms:modified>
</cp:coreProperties>
</file>