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83D" w:rsidRPr="00C563D1" w:rsidRDefault="0001183D" w:rsidP="00C563D1">
      <w:pPr>
        <w:tabs>
          <w:tab w:val="left" w:pos="660"/>
          <w:tab w:val="left" w:pos="8205"/>
        </w:tabs>
        <w:jc w:val="center"/>
        <w:rPr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5.5pt;margin-top:-25.5pt;width:117.75pt;height:57.75pt;z-index:251675648">
            <v:textbox>
              <w:txbxContent>
                <w:p w:rsidR="0001183D" w:rsidRPr="00C563D1" w:rsidRDefault="0001183D">
                  <w:pPr>
                    <w:rPr>
                      <w:b/>
                      <w:sz w:val="20"/>
                    </w:rPr>
                  </w:pPr>
                  <w:r w:rsidRPr="00C563D1">
                    <w:rPr>
                      <w:b/>
                      <w:sz w:val="20"/>
                    </w:rPr>
                    <w:t xml:space="preserve">NAME:       </w:t>
                  </w:r>
                  <w:r>
                    <w:rPr>
                      <w:b/>
                      <w:sz w:val="20"/>
                    </w:rPr>
                    <w:t xml:space="preserve">            </w:t>
                  </w:r>
                  <w:r w:rsidRPr="00C563D1">
                    <w:rPr>
                      <w:b/>
                      <w:sz w:val="20"/>
                    </w:rPr>
                    <w:t xml:space="preserve">  SURNAME:             CLASS:</w:t>
                  </w:r>
                </w:p>
              </w:txbxContent>
            </v:textbox>
          </v:shape>
        </w:pict>
      </w:r>
      <w:r>
        <w:rPr>
          <w:b/>
        </w:rPr>
        <w:t xml:space="preserve">T.C BALIKESİR VALİLİĞİ                                                                                                                                                                       </w:t>
      </w:r>
      <w:r w:rsidRPr="00B371B4">
        <w:rPr>
          <w:b/>
        </w:rPr>
        <w:t>ÖZE</w:t>
      </w:r>
      <w:r>
        <w:rPr>
          <w:b/>
        </w:rPr>
        <w:t>L BALIKESİR KARESİ FIRAT İLK OK</w:t>
      </w:r>
      <w:r w:rsidRPr="00B371B4">
        <w:rPr>
          <w:b/>
        </w:rPr>
        <w:t>U</w:t>
      </w:r>
      <w:r>
        <w:rPr>
          <w:b/>
        </w:rPr>
        <w:t xml:space="preserve">LU                                                                                                                                       </w:t>
      </w:r>
      <w:r w:rsidRPr="00B371B4">
        <w:rPr>
          <w:b/>
        </w:rPr>
        <w:t>2014-2015 EĞİTİM ÖĞRETİM YILI</w:t>
      </w:r>
      <w:r>
        <w:rPr>
          <w:b/>
        </w:rPr>
        <w:t xml:space="preserve"> 4.SINIF</w:t>
      </w:r>
      <w:r w:rsidRPr="00B371B4">
        <w:rPr>
          <w:b/>
        </w:rPr>
        <w:t xml:space="preserve"> 1. DÖNEM 1. İNGİLİZCE YAZILISI</w:t>
      </w:r>
    </w:p>
    <w:p w:rsidR="0001183D" w:rsidRPr="00163315" w:rsidRDefault="0001183D" w:rsidP="00EC6988">
      <w:pPr>
        <w:pStyle w:val="ListParagraph"/>
        <w:numPr>
          <w:ilvl w:val="0"/>
          <w:numId w:val="2"/>
        </w:numPr>
        <w:rPr>
          <w:b/>
          <w:sz w:val="24"/>
        </w:rPr>
      </w:pPr>
      <w:r w:rsidRPr="00163315">
        <w:rPr>
          <w:b/>
          <w:sz w:val="24"/>
        </w:rPr>
        <w:t>Uygun Sınıf yönergelerini  aşağıdaki resimlerin altına yazınız.(7x3=21)</w:t>
      </w:r>
    </w:p>
    <w:p w:rsidR="0001183D" w:rsidRPr="00EC6988" w:rsidRDefault="0001183D" w:rsidP="00EC6988">
      <w:pPr>
        <w:pStyle w:val="ListParagraph"/>
      </w:pPr>
      <w:r>
        <w:rPr>
          <w:noProof/>
          <w:lang w:eastAsia="tr-TR"/>
        </w:rPr>
        <w:pict>
          <v:shape id="_x0000_s1027" type="#_x0000_t202" style="position:absolute;left:0;text-align:left;margin-left:38.25pt;margin-top:3.4pt;width:481.5pt;height:55.5pt;z-index:251646976">
            <v:textbox>
              <w:txbxContent>
                <w:p w:rsidR="0001183D" w:rsidRDefault="0001183D">
                  <w:pPr>
                    <w:rPr>
                      <w:b/>
                      <w:sz w:val="24"/>
                      <w:szCs w:val="24"/>
                    </w:rPr>
                  </w:pPr>
                  <w:r w:rsidRPr="00EC6988">
                    <w:rPr>
                      <w:b/>
                      <w:sz w:val="24"/>
                      <w:szCs w:val="24"/>
                    </w:rPr>
                    <w:t xml:space="preserve">Turn on the lights.       /    Clean the board,please.   /   Be quiet!   / </w:t>
                  </w:r>
                </w:p>
                <w:p w:rsidR="0001183D" w:rsidRPr="00EC6988" w:rsidRDefault="0001183D">
                  <w:pPr>
                    <w:rPr>
                      <w:b/>
                      <w:sz w:val="24"/>
                      <w:szCs w:val="24"/>
                    </w:rPr>
                  </w:pPr>
                  <w:r w:rsidRPr="00EC6988">
                    <w:rPr>
                      <w:b/>
                      <w:sz w:val="24"/>
                      <w:szCs w:val="24"/>
                    </w:rPr>
                    <w:t xml:space="preserve"> Turn off the lights.  / Come in</w:t>
                  </w:r>
                  <w:r>
                    <w:rPr>
                      <w:b/>
                      <w:sz w:val="24"/>
                      <w:szCs w:val="24"/>
                    </w:rPr>
                    <w:t xml:space="preserve">.  /    </w:t>
                  </w:r>
                  <w:r w:rsidRPr="00EC6988">
                    <w:rPr>
                      <w:b/>
                      <w:sz w:val="24"/>
                      <w:szCs w:val="24"/>
                    </w:rPr>
                    <w:t>Turn around</w:t>
                  </w:r>
                  <w:r>
                    <w:rPr>
                      <w:b/>
                      <w:sz w:val="24"/>
                      <w:szCs w:val="24"/>
                    </w:rPr>
                    <w:t>.</w:t>
                  </w:r>
                  <w:r w:rsidRPr="00EC6988">
                    <w:rPr>
                      <w:b/>
                      <w:sz w:val="24"/>
                      <w:szCs w:val="24"/>
                    </w:rPr>
                    <w:t xml:space="preserve">     /     sit down </w:t>
                  </w:r>
                  <w:r>
                    <w:rPr>
                      <w:b/>
                      <w:sz w:val="24"/>
                      <w:szCs w:val="24"/>
                    </w:rPr>
                    <w:t>.</w:t>
                  </w:r>
                  <w:r w:rsidRPr="00EC6988">
                    <w:rPr>
                      <w:b/>
                      <w:sz w:val="24"/>
                      <w:szCs w:val="24"/>
                    </w:rPr>
                    <w:t xml:space="preserve">  </w:t>
                  </w:r>
                </w:p>
                <w:p w:rsidR="0001183D" w:rsidRDefault="0001183D"/>
              </w:txbxContent>
            </v:textbox>
          </v:shape>
        </w:pict>
      </w:r>
      <w:r>
        <w:t xml:space="preserve">  </w:t>
      </w:r>
    </w:p>
    <w:p w:rsidR="0001183D" w:rsidRPr="00EC6988" w:rsidRDefault="0001183D" w:rsidP="00EC6988"/>
    <w:p w:rsidR="0001183D" w:rsidRPr="00EC6988" w:rsidRDefault="0001183D" w:rsidP="00EC6988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8" type="#_x0000_t75" alt="http://talkingback2restrainingorders.files.wordpress.com/2014/07/turn_on_the_light-e1406173313852.jpg" style="position:absolute;margin-left:153pt;margin-top:9.55pt;width:79.5pt;height:83.25pt;z-index:251641856;visibility:visible">
            <v:imagedata r:id="rId5" r:href="rId6"/>
          </v:shape>
        </w:pict>
      </w:r>
      <w:r>
        <w:rPr>
          <w:noProof/>
          <w:lang w:eastAsia="tr-TR"/>
        </w:rPr>
        <w:pict>
          <v:shape id="_x0000_s1029" type="#_x0000_t75" alt="http://3.bp.blogspot.com/-FAfhok_iyrA/T3BqtGtlw_I/AAAAAAAABgw/tqSCsPGOWPg/s1600/lightswitch.jpg" style="position:absolute;margin-left:300.75pt;margin-top:15.55pt;width:50.25pt;height:73.5pt;z-index:-251670528;visibility:visible" wrapcoords="-322 0 -322 21380 21600 21380 21600 0 -322 0">
            <v:imagedata r:id="rId7" o:title=""/>
            <w10:wrap type="tight"/>
          </v:shape>
        </w:pict>
      </w:r>
      <w:r>
        <w:rPr>
          <w:noProof/>
          <w:lang w:eastAsia="tr-TR"/>
        </w:rPr>
        <w:pict>
          <v:shape id="Resim 6" o:spid="_x0000_s1030" type="#_x0000_t75" alt="http://www.howitis.org.uk/images/thumbnails/26bk.gif" style="position:absolute;margin-left:23.45pt;margin-top:20.05pt;width:74.8pt;height:80.25pt;z-index:251639808;visibility:visible">
            <v:imagedata r:id="rId8" r:href="rId9"/>
          </v:shape>
        </w:pict>
      </w:r>
      <w:r>
        <w:rPr>
          <w:noProof/>
          <w:lang w:eastAsia="tr-TR"/>
        </w:rPr>
        <w:pict>
          <v:shape id="Resim 3" o:spid="_x0000_s1031" type="#_x0000_t75" alt="https://www.superteachertools.net/jeopardyx/uploads/20140406/Sit.png" style="position:absolute;margin-left:424.15pt;margin-top:15.55pt;width:81.75pt;height:63pt;z-index:-251673600;visibility:visible" wrapcoords="-198 0 -198 21343 21600 21343 21600 0 -198 0">
            <v:imagedata r:id="rId10" r:href="rId11"/>
            <w10:wrap type="through"/>
          </v:shape>
        </w:pict>
      </w:r>
    </w:p>
    <w:p w:rsidR="0001183D" w:rsidRDefault="0001183D" w:rsidP="00EC6988"/>
    <w:p w:rsidR="0001183D" w:rsidRDefault="0001183D" w:rsidP="00EC6988">
      <w:pPr>
        <w:tabs>
          <w:tab w:val="left" w:pos="1680"/>
        </w:tabs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margin-left:295.5pt;margin-top:12.65pt;width:21pt;height:7.15pt;z-index:251648000"/>
        </w:pict>
      </w:r>
    </w:p>
    <w:p w:rsidR="0001183D" w:rsidRDefault="0001183D" w:rsidP="00EC6988">
      <w:pPr>
        <w:tabs>
          <w:tab w:val="left" w:pos="1680"/>
        </w:tabs>
      </w:pPr>
    </w:p>
    <w:p w:rsidR="0001183D" w:rsidRDefault="0001183D" w:rsidP="00EC6988">
      <w:pPr>
        <w:tabs>
          <w:tab w:val="left" w:pos="1680"/>
        </w:tabs>
      </w:pPr>
      <w:r>
        <w:rPr>
          <w:noProof/>
          <w:lang w:eastAsia="tr-TR"/>
        </w:rPr>
        <w:pict>
          <v:shape id="Resim 4" o:spid="_x0000_s1033" type="#_x0000_t75" alt="http://www.idiomconnection.com/1teacher23-med.jpg" style="position:absolute;margin-left:300.75pt;margin-top:28.5pt;width:128.65pt;height:1in;z-index:251640832;visibility:visible">
            <v:imagedata r:id="rId12" r:href="rId13"/>
          </v:shape>
        </w:pict>
      </w:r>
      <w:r>
        <w:rPr>
          <w:noProof/>
          <w:lang w:eastAsia="tr-TR"/>
        </w:rPr>
        <w:pict>
          <v:shape id="Resim 1" o:spid="_x0000_s1034" type="#_x0000_t75" alt="turnaroundbw" style="position:absolute;margin-left:162.75pt;margin-top:28.5pt;width:88.45pt;height:79.5pt;z-index:251644928;visibility:visible">
            <v:imagedata r:id="rId14" o:title=""/>
          </v:shape>
        </w:pict>
      </w:r>
      <w:r>
        <w:rPr>
          <w:noProof/>
          <w:lang w:eastAsia="tr-TR"/>
        </w:rPr>
        <w:pict>
          <v:shape id="Resim 2" o:spid="_x0000_s1035" type="#_x0000_t75" alt="http://www.myteacuppprayers.org/wp-content/uploads/2011/09/my_visitor.jpg" style="position:absolute;margin-left:13.5pt;margin-top:33pt;width:99pt;height:75pt;z-index:251643904;visibility:visible">
            <v:imagedata r:id="rId15" r:href="rId16"/>
          </v:shape>
        </w:pict>
      </w:r>
      <w:r>
        <w:t>1.___________________     2. ________________________  3. _______________________     4. ________________</w:t>
      </w:r>
      <w:r>
        <w:tab/>
      </w:r>
    </w:p>
    <w:p w:rsidR="0001183D" w:rsidRDefault="0001183D" w:rsidP="00EC6988">
      <w:pPr>
        <w:tabs>
          <w:tab w:val="left" w:pos="1680"/>
        </w:tabs>
      </w:pPr>
    </w:p>
    <w:p w:rsidR="0001183D" w:rsidRDefault="0001183D" w:rsidP="00EC6988">
      <w:pPr>
        <w:tabs>
          <w:tab w:val="left" w:pos="1680"/>
        </w:tabs>
      </w:pPr>
    </w:p>
    <w:p w:rsidR="0001183D" w:rsidRDefault="0001183D" w:rsidP="00EC6988">
      <w:pPr>
        <w:tabs>
          <w:tab w:val="left" w:pos="1680"/>
        </w:tabs>
      </w:pPr>
    </w:p>
    <w:p w:rsidR="0001183D" w:rsidRPr="00D9338F" w:rsidRDefault="0001183D" w:rsidP="00EC6988">
      <w:pPr>
        <w:tabs>
          <w:tab w:val="left" w:pos="1680"/>
        </w:tabs>
      </w:pPr>
      <w:r>
        <w:t>5. _____________________     6. ______________________      7. _______________________________</w:t>
      </w:r>
    </w:p>
    <w:p w:rsidR="0001183D" w:rsidRPr="00163315" w:rsidRDefault="0001183D" w:rsidP="00B14F07">
      <w:pPr>
        <w:pStyle w:val="ListParagraph"/>
        <w:numPr>
          <w:ilvl w:val="0"/>
          <w:numId w:val="2"/>
        </w:numPr>
        <w:tabs>
          <w:tab w:val="left" w:pos="1680"/>
        </w:tabs>
        <w:rPr>
          <w:b/>
          <w:sz w:val="24"/>
        </w:rPr>
      </w:pPr>
      <w:r w:rsidRPr="00163315">
        <w:rPr>
          <w:b/>
          <w:sz w:val="24"/>
        </w:rPr>
        <w:t>Aşağıdaki cümleleri anlamlarını kutudan bulup yanına yazınız.</w:t>
      </w:r>
      <w:r>
        <w:rPr>
          <w:b/>
          <w:sz w:val="24"/>
        </w:rPr>
        <w:t>(5x1=5</w:t>
      </w:r>
      <w:r w:rsidRPr="00163315">
        <w:rPr>
          <w:b/>
          <w:sz w:val="24"/>
        </w:rPr>
        <w:t>p)</w:t>
      </w:r>
    </w:p>
    <w:p w:rsidR="0001183D" w:rsidRDefault="0001183D" w:rsidP="00B14F07">
      <w:pPr>
        <w:pStyle w:val="ListParagraph"/>
        <w:tabs>
          <w:tab w:val="left" w:pos="1680"/>
        </w:tabs>
      </w:pPr>
      <w:r>
        <w:rPr>
          <w:noProof/>
          <w:lang w:eastAsia="tr-TR"/>
        </w:rPr>
        <w:pict>
          <v:shape id="_x0000_s1036" type="#_x0000_t202" style="position:absolute;left:0;text-align:left;margin-left:360.75pt;margin-top:9.25pt;width:186.75pt;height:89.25pt;z-index:251649024">
            <v:textbox>
              <w:txbxContent>
                <w:p w:rsidR="0001183D" w:rsidRPr="00B14F07" w:rsidRDefault="0001183D" w:rsidP="00B14F0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r w:rsidRPr="00B14F07">
                    <w:rPr>
                      <w:rFonts w:ascii="Berlin Sans FB Demi" w:hAnsi="Berlin Sans FB Demi"/>
                    </w:rPr>
                    <w:t>Turn off the lights,please!</w:t>
                  </w:r>
                </w:p>
                <w:p w:rsidR="0001183D" w:rsidRPr="00B14F07" w:rsidRDefault="0001183D" w:rsidP="00B14F0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r w:rsidRPr="00B14F07">
                    <w:rPr>
                      <w:rFonts w:ascii="Berlin Sans FB Demi" w:hAnsi="Berlin Sans FB Demi"/>
                    </w:rPr>
                    <w:t>Say that again,please.</w:t>
                  </w:r>
                </w:p>
                <w:p w:rsidR="0001183D" w:rsidRPr="00B14F07" w:rsidRDefault="0001183D" w:rsidP="00B14F0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r w:rsidRPr="00B14F07">
                    <w:rPr>
                      <w:rFonts w:ascii="Berlin Sans FB Demi" w:hAnsi="Berlin Sans FB Demi"/>
                    </w:rPr>
                    <w:t>Give me your pencil please!</w:t>
                  </w:r>
                </w:p>
                <w:p w:rsidR="0001183D" w:rsidRPr="00B14F07" w:rsidRDefault="0001183D" w:rsidP="00B14F0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r w:rsidRPr="00B14F07">
                    <w:rPr>
                      <w:rFonts w:ascii="Berlin Sans FB Demi" w:hAnsi="Berlin Sans FB Demi"/>
                    </w:rPr>
                    <w:t>Excuse me!</w:t>
                  </w:r>
                </w:p>
                <w:p w:rsidR="0001183D" w:rsidRPr="00B14F07" w:rsidRDefault="0001183D" w:rsidP="00B14F07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r w:rsidRPr="00B14F07">
                    <w:rPr>
                      <w:rFonts w:ascii="Berlin Sans FB Demi" w:hAnsi="Berlin Sans FB Demi"/>
                    </w:rPr>
                    <w:t>Here you are.</w:t>
                  </w:r>
                </w:p>
              </w:txbxContent>
            </v:textbox>
          </v:shape>
        </w:pict>
      </w:r>
    </w:p>
    <w:p w:rsidR="0001183D" w:rsidRPr="00B14F07" w:rsidRDefault="0001183D" w:rsidP="00B14F07">
      <w:pPr>
        <w:pStyle w:val="ListParagraph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r w:rsidRPr="00B14F07">
        <w:rPr>
          <w:b/>
          <w:sz w:val="24"/>
          <w:szCs w:val="24"/>
        </w:rPr>
        <w:t xml:space="preserve">Affedersiniz !        </w:t>
      </w:r>
      <w:r>
        <w:rPr>
          <w:b/>
          <w:sz w:val="24"/>
          <w:szCs w:val="24"/>
        </w:rPr>
        <w:t>__________________________________</w:t>
      </w:r>
      <w:r w:rsidRPr="00B14F07">
        <w:rPr>
          <w:b/>
          <w:sz w:val="24"/>
          <w:szCs w:val="24"/>
        </w:rPr>
        <w:t xml:space="preserve">                           </w:t>
      </w:r>
    </w:p>
    <w:p w:rsidR="0001183D" w:rsidRPr="00B14F07" w:rsidRDefault="0001183D" w:rsidP="00B14F07">
      <w:pPr>
        <w:pStyle w:val="ListParagraph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r w:rsidRPr="00B14F07">
        <w:rPr>
          <w:b/>
          <w:sz w:val="24"/>
          <w:szCs w:val="24"/>
        </w:rPr>
        <w:t xml:space="preserve">Buyurun! </w:t>
      </w:r>
      <w:r>
        <w:rPr>
          <w:b/>
          <w:sz w:val="24"/>
          <w:szCs w:val="24"/>
        </w:rPr>
        <w:t xml:space="preserve">              __________________________________</w:t>
      </w:r>
    </w:p>
    <w:p w:rsidR="0001183D" w:rsidRPr="00B14F07" w:rsidRDefault="0001183D" w:rsidP="00B14F07">
      <w:pPr>
        <w:pStyle w:val="ListParagraph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r w:rsidRPr="00B14F07">
        <w:rPr>
          <w:b/>
          <w:sz w:val="24"/>
          <w:szCs w:val="24"/>
        </w:rPr>
        <w:t xml:space="preserve">Tekrar söyler misiniz? </w:t>
      </w:r>
      <w:r>
        <w:rPr>
          <w:b/>
          <w:sz w:val="24"/>
          <w:szCs w:val="24"/>
        </w:rPr>
        <w:t>______________________________</w:t>
      </w:r>
    </w:p>
    <w:p w:rsidR="0001183D" w:rsidRPr="00B14F07" w:rsidRDefault="0001183D" w:rsidP="00B14F07">
      <w:pPr>
        <w:pStyle w:val="ListParagraph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r w:rsidRPr="00B14F07">
        <w:rPr>
          <w:b/>
          <w:sz w:val="24"/>
          <w:szCs w:val="24"/>
        </w:rPr>
        <w:t>Kaleminizi verir misiniz?</w:t>
      </w:r>
      <w:r>
        <w:rPr>
          <w:b/>
          <w:sz w:val="24"/>
          <w:szCs w:val="24"/>
        </w:rPr>
        <w:t>_____________________________</w:t>
      </w:r>
    </w:p>
    <w:p w:rsidR="0001183D" w:rsidRDefault="0001183D" w:rsidP="00B14F07">
      <w:pPr>
        <w:pStyle w:val="ListParagraph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r w:rsidRPr="00B14F07">
        <w:rPr>
          <w:b/>
          <w:sz w:val="24"/>
          <w:szCs w:val="24"/>
        </w:rPr>
        <w:t xml:space="preserve">Işıkları kapatınız! </w:t>
      </w:r>
      <w:r>
        <w:rPr>
          <w:b/>
          <w:sz w:val="24"/>
          <w:szCs w:val="24"/>
        </w:rPr>
        <w:t>__________________________________</w:t>
      </w:r>
    </w:p>
    <w:p w:rsidR="0001183D" w:rsidRPr="002942B6" w:rsidRDefault="0001183D" w:rsidP="00D05201">
      <w:pPr>
        <w:pStyle w:val="ListParagraph"/>
        <w:tabs>
          <w:tab w:val="left" w:pos="1680"/>
        </w:tabs>
        <w:ind w:left="1080"/>
        <w:rPr>
          <w:b/>
        </w:rPr>
      </w:pPr>
    </w:p>
    <w:p w:rsidR="0001183D" w:rsidRPr="00163315" w:rsidRDefault="0001183D" w:rsidP="00D05201">
      <w:pPr>
        <w:pStyle w:val="ListParagraph"/>
        <w:numPr>
          <w:ilvl w:val="0"/>
          <w:numId w:val="2"/>
        </w:numPr>
        <w:tabs>
          <w:tab w:val="left" w:pos="1680"/>
        </w:tabs>
        <w:rPr>
          <w:b/>
          <w:sz w:val="24"/>
        </w:rPr>
      </w:pPr>
      <w:r w:rsidRPr="00163315">
        <w:rPr>
          <w:b/>
          <w:sz w:val="24"/>
        </w:rPr>
        <w:t>Aşağıdaki cümleleri İngilizce izin alma cümlesine çeviriniz. (May I…?)kalıbını kullanınız.</w:t>
      </w:r>
      <w:r>
        <w:rPr>
          <w:b/>
          <w:sz w:val="24"/>
        </w:rPr>
        <w:t>(5x2=10</w:t>
      </w:r>
      <w:r w:rsidRPr="00163315">
        <w:rPr>
          <w:b/>
          <w:sz w:val="24"/>
        </w:rPr>
        <w:t>p)</w:t>
      </w:r>
    </w:p>
    <w:p w:rsidR="0001183D" w:rsidRPr="00D05201" w:rsidRDefault="0001183D" w:rsidP="00D05201">
      <w:pPr>
        <w:pStyle w:val="ListParagraph"/>
        <w:tabs>
          <w:tab w:val="left" w:pos="1680"/>
        </w:tabs>
        <w:rPr>
          <w:i/>
        </w:rPr>
      </w:pPr>
      <w:r w:rsidRPr="00D05201">
        <w:rPr>
          <w:i/>
        </w:rPr>
        <w:t xml:space="preserve">Örnek: Cetvelini alabilir miyim?  ( </w:t>
      </w:r>
      <w:r w:rsidRPr="00706600">
        <w:rPr>
          <w:b/>
          <w:i/>
        </w:rPr>
        <w:t>May I</w:t>
      </w:r>
      <w:r w:rsidRPr="00D05201">
        <w:rPr>
          <w:i/>
        </w:rPr>
        <w:t xml:space="preserve"> take your ruler?)</w:t>
      </w:r>
    </w:p>
    <w:p w:rsidR="0001183D" w:rsidRDefault="0001183D" w:rsidP="00D05201">
      <w:pPr>
        <w:pStyle w:val="ListParagraph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İçeri gelebilir miyim?                         </w:t>
      </w:r>
      <w:r>
        <w:rPr>
          <w:b/>
          <w:i/>
          <w:sz w:val="24"/>
          <w:szCs w:val="24"/>
        </w:rPr>
        <w:t xml:space="preserve">          </w:t>
      </w:r>
      <w:r w:rsidRPr="00163315">
        <w:rPr>
          <w:b/>
          <w:i/>
          <w:sz w:val="24"/>
          <w:szCs w:val="24"/>
        </w:rPr>
        <w:t>__________________________________________</w:t>
      </w:r>
      <w:r>
        <w:rPr>
          <w:b/>
          <w:i/>
          <w:sz w:val="24"/>
          <w:szCs w:val="24"/>
        </w:rPr>
        <w:t>?</w:t>
      </w:r>
    </w:p>
    <w:p w:rsidR="0001183D" w:rsidRDefault="0001183D" w:rsidP="00D05201">
      <w:pPr>
        <w:pStyle w:val="ListParagraph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Işığı açabilir miyim?                           </w:t>
      </w:r>
      <w:r>
        <w:rPr>
          <w:b/>
          <w:i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__________________________________________?</w:t>
      </w:r>
    </w:p>
    <w:p w:rsidR="0001183D" w:rsidRDefault="0001183D" w:rsidP="00D05201">
      <w:pPr>
        <w:pStyle w:val="ListParagraph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Işığı kapatabilir miyim?                     </w:t>
      </w:r>
      <w:r>
        <w:rPr>
          <w:b/>
          <w:i/>
          <w:sz w:val="24"/>
          <w:szCs w:val="24"/>
        </w:rPr>
        <w:t xml:space="preserve">          </w:t>
      </w:r>
      <w:r w:rsidRPr="00163315">
        <w:rPr>
          <w:b/>
          <w:i/>
          <w:sz w:val="24"/>
          <w:szCs w:val="24"/>
        </w:rPr>
        <w:t>__________________________________________</w:t>
      </w:r>
      <w:r>
        <w:rPr>
          <w:b/>
          <w:i/>
          <w:sz w:val="24"/>
          <w:szCs w:val="24"/>
        </w:rPr>
        <w:t>?</w:t>
      </w:r>
    </w:p>
    <w:p w:rsidR="0001183D" w:rsidRDefault="0001183D" w:rsidP="00D05201">
      <w:pPr>
        <w:pStyle w:val="ListParagraph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Kalemini alabilir miyim?                   </w:t>
      </w:r>
      <w:r>
        <w:rPr>
          <w:b/>
          <w:i/>
          <w:sz w:val="24"/>
          <w:szCs w:val="24"/>
        </w:rPr>
        <w:t xml:space="preserve">          </w:t>
      </w:r>
      <w:r>
        <w:rPr>
          <w:b/>
          <w:sz w:val="24"/>
          <w:szCs w:val="24"/>
        </w:rPr>
        <w:t>___________________________________________?</w:t>
      </w:r>
    </w:p>
    <w:p w:rsidR="0001183D" w:rsidRDefault="0001183D" w:rsidP="00D05201">
      <w:pPr>
        <w:pStyle w:val="ListParagraph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Tahtayı temizleyebilir miyim?        </w:t>
      </w:r>
      <w:r>
        <w:rPr>
          <w:b/>
          <w:i/>
          <w:sz w:val="24"/>
          <w:szCs w:val="24"/>
        </w:rPr>
        <w:t xml:space="preserve">           </w:t>
      </w:r>
      <w:r>
        <w:rPr>
          <w:b/>
          <w:sz w:val="24"/>
          <w:szCs w:val="24"/>
        </w:rPr>
        <w:t>___________________________________________?</w:t>
      </w:r>
    </w:p>
    <w:p w:rsidR="0001183D" w:rsidRPr="00163315" w:rsidRDefault="0001183D" w:rsidP="002942B6">
      <w:pPr>
        <w:pStyle w:val="ListParagraph"/>
        <w:tabs>
          <w:tab w:val="left" w:pos="1680"/>
        </w:tabs>
        <w:ind w:left="1080"/>
        <w:rPr>
          <w:sz w:val="24"/>
        </w:rPr>
      </w:pPr>
    </w:p>
    <w:p w:rsidR="0001183D" w:rsidRPr="00163315" w:rsidRDefault="0001183D" w:rsidP="00706600">
      <w:pPr>
        <w:pStyle w:val="ListParagraph"/>
        <w:numPr>
          <w:ilvl w:val="0"/>
          <w:numId w:val="2"/>
        </w:numPr>
        <w:tabs>
          <w:tab w:val="left" w:pos="1680"/>
        </w:tabs>
        <w:rPr>
          <w:b/>
          <w:sz w:val="24"/>
        </w:rPr>
      </w:pPr>
      <w:r>
        <w:rPr>
          <w:noProof/>
          <w:lang w:eastAsia="tr-TR"/>
        </w:rPr>
        <w:pict>
          <v:rect id="_x0000_s1037" style="position:absolute;left:0;text-align:left;margin-left:290.25pt;margin-top:23.1pt;width:210pt;height:144.75pt;z-index:251668480">
            <v:textbox>
              <w:txbxContent>
                <w:p w:rsidR="0001183D" w:rsidRPr="00706600" w:rsidRDefault="0001183D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>Aşağıdaki sayıları rakamla yazınız.        Ninety-</w:t>
                  </w:r>
                  <w:r>
                    <w:rPr>
                      <w:b/>
                    </w:rPr>
                    <w:t xml:space="preserve">nine  :           </w:t>
                  </w:r>
                  <w:r w:rsidRPr="00706600">
                    <w:rPr>
                      <w:b/>
                    </w:rPr>
                    <w:t>__________</w:t>
                  </w:r>
                </w:p>
                <w:p w:rsidR="0001183D" w:rsidRPr="00706600" w:rsidRDefault="0001183D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 xml:space="preserve">Twenty –five </w:t>
                  </w:r>
                  <w:r>
                    <w:rPr>
                      <w:b/>
                    </w:rPr>
                    <w:t xml:space="preserve">:         </w:t>
                  </w:r>
                  <w:r w:rsidRPr="00706600">
                    <w:rPr>
                      <w:b/>
                    </w:rPr>
                    <w:t>___________</w:t>
                  </w:r>
                </w:p>
                <w:p w:rsidR="0001183D" w:rsidRPr="00706600" w:rsidRDefault="0001183D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>Seventy:</w:t>
                  </w:r>
                  <w:r>
                    <w:rPr>
                      <w:b/>
                    </w:rPr>
                    <w:t xml:space="preserve">                   _</w:t>
                  </w:r>
                  <w:r w:rsidRPr="00706600">
                    <w:rPr>
                      <w:b/>
                    </w:rPr>
                    <w:t>__________</w:t>
                  </w:r>
                </w:p>
                <w:p w:rsidR="0001183D" w:rsidRPr="00706600" w:rsidRDefault="0001183D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>Sixty-</w:t>
                  </w:r>
                  <w:r>
                    <w:rPr>
                      <w:b/>
                    </w:rPr>
                    <w:t xml:space="preserve"> two :              </w:t>
                  </w:r>
                  <w:r w:rsidRPr="00706600">
                    <w:rPr>
                      <w:b/>
                    </w:rPr>
                    <w:t>____________</w:t>
                  </w:r>
                </w:p>
                <w:p w:rsidR="0001183D" w:rsidRPr="00706600" w:rsidRDefault="0001183D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>One hundred-five: _____________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left:0;text-align:left;margin-left:48.75pt;margin-top:23.1pt;width:210pt;height:144.75pt;z-index:251667456">
            <v:textbox>
              <w:txbxContent>
                <w:p w:rsidR="0001183D" w:rsidRDefault="0001183D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>Aşağıdaki sayıları</w:t>
                  </w:r>
                  <w:r>
                    <w:rPr>
                      <w:b/>
                    </w:rPr>
                    <w:t xml:space="preserve"> İngilizce </w:t>
                  </w:r>
                  <w:r w:rsidRPr="00706600">
                    <w:rPr>
                      <w:b/>
                    </w:rPr>
                    <w:t xml:space="preserve"> yazınız.</w:t>
                  </w:r>
                  <w:r>
                    <w:rPr>
                      <w:b/>
                    </w:rPr>
                    <w:t xml:space="preserve">                    7  -  _________________________</w:t>
                  </w:r>
                </w:p>
                <w:p w:rsidR="0001183D" w:rsidRDefault="0001183D">
                  <w:pPr>
                    <w:rPr>
                      <w:b/>
                    </w:rPr>
                  </w:pPr>
                  <w:r>
                    <w:rPr>
                      <w:b/>
                    </w:rPr>
                    <w:t>11  - __________________________</w:t>
                  </w:r>
                </w:p>
                <w:p w:rsidR="0001183D" w:rsidRDefault="0001183D">
                  <w:pPr>
                    <w:rPr>
                      <w:b/>
                    </w:rPr>
                  </w:pPr>
                  <w:r>
                    <w:rPr>
                      <w:b/>
                    </w:rPr>
                    <w:t>9   - ____________________________</w:t>
                  </w:r>
                </w:p>
                <w:p w:rsidR="0001183D" w:rsidRDefault="0001183D">
                  <w:pPr>
                    <w:rPr>
                      <w:b/>
                    </w:rPr>
                  </w:pPr>
                  <w:r>
                    <w:rPr>
                      <w:b/>
                    </w:rPr>
                    <w:t>5   - ____________________________</w:t>
                  </w:r>
                </w:p>
                <w:p w:rsidR="0001183D" w:rsidRPr="00706600" w:rsidRDefault="0001183D">
                  <w:pPr>
                    <w:rPr>
                      <w:b/>
                    </w:rPr>
                  </w:pPr>
                  <w:r>
                    <w:rPr>
                      <w:b/>
                    </w:rPr>
                    <w:t>100 - ____________________________</w:t>
                  </w:r>
                </w:p>
              </w:txbxContent>
            </v:textbox>
          </v:rect>
        </w:pict>
      </w:r>
      <w:r w:rsidRPr="00163315">
        <w:rPr>
          <w:b/>
          <w:sz w:val="24"/>
        </w:rPr>
        <w:t>Aşağıdaki sayıla</w:t>
      </w:r>
      <w:r>
        <w:rPr>
          <w:b/>
          <w:sz w:val="24"/>
        </w:rPr>
        <w:t>r ilgili isteneni yazınız. (10x2=2</w:t>
      </w:r>
      <w:r w:rsidRPr="00163315">
        <w:rPr>
          <w:b/>
          <w:sz w:val="24"/>
        </w:rPr>
        <w:t>0p)</w:t>
      </w:r>
    </w:p>
    <w:p w:rsidR="0001183D" w:rsidRDefault="0001183D" w:rsidP="00881855">
      <w:pPr>
        <w:tabs>
          <w:tab w:val="left" w:pos="1680"/>
        </w:tabs>
        <w:rPr>
          <w:b/>
          <w:sz w:val="24"/>
          <w:szCs w:val="24"/>
        </w:rPr>
      </w:pPr>
    </w:p>
    <w:p w:rsidR="0001183D" w:rsidRDefault="0001183D" w:rsidP="00881855">
      <w:pPr>
        <w:tabs>
          <w:tab w:val="left" w:pos="1680"/>
        </w:tabs>
        <w:rPr>
          <w:b/>
          <w:sz w:val="24"/>
          <w:szCs w:val="24"/>
        </w:rPr>
      </w:pPr>
    </w:p>
    <w:p w:rsidR="0001183D" w:rsidRDefault="0001183D" w:rsidP="00881855">
      <w:pPr>
        <w:tabs>
          <w:tab w:val="left" w:pos="1680"/>
        </w:tabs>
        <w:rPr>
          <w:b/>
          <w:sz w:val="24"/>
          <w:szCs w:val="24"/>
        </w:rPr>
      </w:pPr>
    </w:p>
    <w:p w:rsidR="0001183D" w:rsidRDefault="0001183D" w:rsidP="00881855">
      <w:pPr>
        <w:tabs>
          <w:tab w:val="left" w:pos="1680"/>
        </w:tabs>
        <w:rPr>
          <w:b/>
          <w:sz w:val="24"/>
          <w:szCs w:val="24"/>
        </w:rPr>
      </w:pPr>
    </w:p>
    <w:p w:rsidR="0001183D" w:rsidRPr="00881855" w:rsidRDefault="0001183D" w:rsidP="00881855">
      <w:pPr>
        <w:pStyle w:val="ListParagraph"/>
        <w:numPr>
          <w:ilvl w:val="0"/>
          <w:numId w:val="2"/>
        </w:numPr>
        <w:tabs>
          <w:tab w:val="left" w:pos="1680"/>
        </w:tabs>
        <w:rPr>
          <w:b/>
          <w:sz w:val="24"/>
          <w:szCs w:val="24"/>
        </w:rPr>
      </w:pPr>
      <w:r>
        <w:rPr>
          <w:noProof/>
          <w:lang w:eastAsia="tr-TR"/>
        </w:rPr>
        <w:pict>
          <v:shape id="Resim 7" o:spid="_x0000_s1039" type="#_x0000_t75" style="position:absolute;left:0;text-align:left;margin-left:444.75pt;margin-top:1.5pt;width:61.5pt;height:49.45pt;z-index:251654144;visibility:visible" wrapcoords="-263 0 -263 21273 21600 21273 21600 0 -263 0">
            <v:imagedata r:id="rId17" o:title=""/>
            <w10:wrap type="through"/>
          </v:shape>
        </w:pict>
      </w:r>
      <w:r>
        <w:rPr>
          <w:noProof/>
          <w:lang w:eastAsia="tr-TR"/>
        </w:rPr>
        <w:pict>
          <v:shape id="Resim 28" o:spid="_x0000_s1040" type="#_x0000_t75" style="position:absolute;left:0;text-align:left;margin-left:54pt;margin-top:20.25pt;width:54pt;height:36.75pt;z-index:251651072;visibility:visible" wrapcoords="-300 0 -300 21159 21600 21159 21600 0 -300 0">
            <v:imagedata r:id="rId18" o:title=""/>
            <w10:wrap type="through"/>
          </v:shape>
        </w:pict>
      </w:r>
      <w:r>
        <w:rPr>
          <w:b/>
          <w:sz w:val="24"/>
          <w:szCs w:val="24"/>
        </w:rPr>
        <w:t>Kutudaki kelimeleri uygun okul objeleriyle eşleştiriniz.(8x3=24p)</w:t>
      </w:r>
    </w:p>
    <w:p w:rsidR="0001183D" w:rsidRDefault="0001183D" w:rsidP="00881855">
      <w:pPr>
        <w:tabs>
          <w:tab w:val="left" w:pos="1680"/>
        </w:tabs>
        <w:rPr>
          <w:b/>
          <w:sz w:val="24"/>
          <w:szCs w:val="24"/>
        </w:rPr>
      </w:pPr>
      <w:r>
        <w:rPr>
          <w:noProof/>
          <w:lang w:eastAsia="tr-TR"/>
        </w:rPr>
        <w:pict>
          <v:oval id="_x0000_s1041" style="position:absolute;margin-left:21pt;margin-top:12.9pt;width:23.25pt;height:20.25pt;z-index:251658240"/>
        </w:pict>
      </w:r>
      <w:r>
        <w:rPr>
          <w:noProof/>
          <w:lang w:eastAsia="tr-TR"/>
        </w:rPr>
        <w:pict>
          <v:shape id="Resim 8" o:spid="_x0000_s1042" type="#_x0000_t75" style="position:absolute;margin-left:447.2pt;margin-top:147.9pt;width:59.25pt;height:40.5pt;z-index:251650048;visibility:visible;mso-position-horizontal-relative:margin" wrapcoords="-273 0 -273 21200 21600 21200 21600 0 -273 0">
            <v:imagedata r:id="rId19" o:title=""/>
            <w10:wrap type="through" anchorx="margin"/>
          </v:shape>
        </w:pict>
      </w:r>
      <w:r>
        <w:rPr>
          <w:noProof/>
          <w:lang w:eastAsia="tr-TR"/>
        </w:rPr>
        <w:pict>
          <v:roundrect id="_x0000_s1043" style="position:absolute;margin-left:199.5pt;margin-top:25.15pt;width:141.75pt;height:162pt;z-index:251666432" arcsize="10923f">
            <v:textbox>
              <w:txbxContent>
                <w:p w:rsidR="0001183D" w:rsidRPr="00881855" w:rsidRDefault="0001183D" w:rsidP="0088185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Pencil</w:t>
                  </w:r>
                </w:p>
                <w:p w:rsidR="0001183D" w:rsidRPr="00881855" w:rsidRDefault="0001183D" w:rsidP="0088185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Sharpener</w:t>
                  </w:r>
                </w:p>
                <w:p w:rsidR="0001183D" w:rsidRPr="00881855" w:rsidRDefault="0001183D" w:rsidP="0088185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Ruler</w:t>
                  </w:r>
                </w:p>
                <w:p w:rsidR="0001183D" w:rsidRPr="00881855" w:rsidRDefault="0001183D" w:rsidP="0088185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Book</w:t>
                  </w:r>
                </w:p>
                <w:p w:rsidR="0001183D" w:rsidRPr="00881855" w:rsidRDefault="0001183D" w:rsidP="0088185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Notebook</w:t>
                  </w:r>
                </w:p>
                <w:p w:rsidR="0001183D" w:rsidRPr="00881855" w:rsidRDefault="0001183D" w:rsidP="0088185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Pencilcase</w:t>
                  </w:r>
                </w:p>
                <w:p w:rsidR="0001183D" w:rsidRPr="00881855" w:rsidRDefault="0001183D" w:rsidP="0088185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Scissors</w:t>
                  </w:r>
                </w:p>
                <w:p w:rsidR="0001183D" w:rsidRPr="00881855" w:rsidRDefault="0001183D" w:rsidP="00881855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Rubber</w:t>
                  </w:r>
                  <w:r>
                    <w:rPr>
                      <w:b/>
                      <w:sz w:val="24"/>
                      <w:szCs w:val="24"/>
                    </w:rPr>
                    <w:t>/eraser</w:t>
                  </w:r>
                </w:p>
                <w:p w:rsidR="0001183D" w:rsidRDefault="0001183D" w:rsidP="00881855">
                  <w:pPr>
                    <w:pStyle w:val="ListParagraph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_x0000_s1044" style="position:absolute;margin-left:414pt;margin-top:160.15pt;width:23.25pt;height:20.25pt;z-index:251665408"/>
        </w:pict>
      </w:r>
      <w:r>
        <w:rPr>
          <w:noProof/>
          <w:lang w:eastAsia="tr-TR"/>
        </w:rPr>
        <w:pict>
          <v:oval id="_x0000_s1045" style="position:absolute;margin-left:419.25pt;margin-top:104.65pt;width:23.25pt;height:20.25pt;z-index:251664384"/>
        </w:pict>
      </w:r>
      <w:r>
        <w:rPr>
          <w:noProof/>
          <w:lang w:eastAsia="tr-TR"/>
        </w:rPr>
        <w:pict>
          <v:oval id="_x0000_s1046" style="position:absolute;margin-left:419.25pt;margin-top:59.65pt;width:23.25pt;height:20.25pt;z-index:251663360"/>
        </w:pict>
      </w:r>
      <w:r>
        <w:rPr>
          <w:noProof/>
          <w:lang w:eastAsia="tr-TR"/>
        </w:rPr>
        <w:pict>
          <v:oval id="_x0000_s1047" style="position:absolute;margin-left:414pt;margin-top:4.9pt;width:23.25pt;height:20.25pt;z-index:251662336"/>
        </w:pict>
      </w:r>
      <w:r>
        <w:rPr>
          <w:noProof/>
          <w:lang w:eastAsia="tr-TR"/>
        </w:rPr>
        <w:pict>
          <v:oval id="_x0000_s1048" style="position:absolute;margin-left:24.75pt;margin-top:171.4pt;width:23.25pt;height:20.25pt;z-index:251661312"/>
        </w:pict>
      </w:r>
      <w:r>
        <w:rPr>
          <w:noProof/>
          <w:lang w:eastAsia="tr-TR"/>
        </w:rPr>
        <w:pict>
          <v:shape id="Resim 13" o:spid="_x0000_s1049" type="#_x0000_t75" alt="http://lickthefridge.com/wp-content/uploads/2011/10/notebook1.png" style="position:absolute;margin-left:54pt;margin-top:93.4pt;width:62.25pt;height:54.75pt;z-index:251657216;visibility:visible" wrapcoords="11711 0 11451 0 4164 6510 -260 10948 -260 12427 8848 21304 10149 21304 21600 9468 21600 7989 20819 7101 12752 0 11711 0">
            <v:imagedata r:id="rId20" r:href="rId21"/>
            <w10:wrap type="through"/>
          </v:shape>
        </w:pict>
      </w:r>
      <w:r>
        <w:rPr>
          <w:noProof/>
          <w:lang w:eastAsia="tr-TR"/>
        </w:rPr>
        <w:pict>
          <v:oval id="_x0000_s1050" style="position:absolute;margin-left:21pt;margin-top:114.4pt;width:23.25pt;height:20.25pt;z-index:251660288"/>
        </w:pict>
      </w:r>
      <w:r>
        <w:rPr>
          <w:noProof/>
          <w:lang w:eastAsia="tr-TR"/>
        </w:rPr>
        <w:pict>
          <v:oval id="_x0000_s1051" style="position:absolute;margin-left:21pt;margin-top:59.65pt;width:23.25pt;height:20.25pt;z-index:251659264"/>
        </w:pict>
      </w:r>
      <w:r>
        <w:rPr>
          <w:noProof/>
          <w:lang w:eastAsia="tr-TR"/>
        </w:rPr>
        <w:pict>
          <v:shape id="Resim 11" o:spid="_x0000_s1052" type="#_x0000_t75" alt="http://images.clipartpanda.com/pencil-clipart-pencil08.gif" style="position:absolute;margin-left:460.4pt;margin-top:40.15pt;width:31.5pt;height:38.25pt;z-index:251652096;visibility:visible" wrapcoords="-514 0 -514 21176 21600 21176 21600 0 -514 0">
            <v:imagedata r:id="rId22" r:href="rId23"/>
            <w10:wrap type="through"/>
          </v:shape>
        </w:pict>
      </w:r>
      <w:r>
        <w:rPr>
          <w:noProof/>
          <w:lang w:eastAsia="tr-TR"/>
        </w:rPr>
        <w:pict>
          <v:shape id="Resim 12" o:spid="_x0000_s1053" type="#_x0000_t75" alt="http://www.clker.com/cliparts/d/b/d/6/11949839942140777322scissors.svg.hi.png" style="position:absolute;margin-left:456.1pt;margin-top:90.4pt;width:35.9pt;height:32.25pt;z-index:251656192;visibility:visible" wrapcoords="4050 0 3600 1507 4950 7535 1350 16074 -450 17581 -450 20595 2700 21098 7200 21098 21150 21098 21600 17581 15750 8037 16650 1507 16200 0 4050 0">
            <v:imagedata r:id="rId24" r:href="rId25"/>
            <w10:wrap type="through"/>
          </v:shape>
        </w:pict>
      </w:r>
      <w:r>
        <w:rPr>
          <w:noProof/>
          <w:lang w:eastAsia="tr-TR"/>
        </w:rPr>
        <w:pict>
          <v:shape id="Resim 9" o:spid="_x0000_s1054" type="#_x0000_t75" style="position:absolute;margin-left:54pt;margin-top:147.9pt;width:60pt;height:51.75pt;z-index:251653120;visibility:visible" wrapcoords="-270 0 -270 21287 21600 21287 21600 0 -270 0">
            <v:imagedata r:id="rId26" o:title=""/>
            <w10:wrap type="through"/>
          </v:shape>
        </w:pict>
      </w:r>
      <w:r>
        <w:rPr>
          <w:noProof/>
          <w:lang w:eastAsia="tr-TR"/>
        </w:rPr>
        <w:pict>
          <v:shape id="Resim 10" o:spid="_x0000_s1055" type="#_x0000_t75" style="position:absolute;margin-left:54pt;margin-top:45.15pt;width:54pt;height:45pt;z-index:251655168;visibility:visible;mso-position-horizontal-relative:margin" wrapcoords="-300 0 -300 21240 21600 21240 21600 0 -300 0">
            <v:imagedata r:id="rId27" o:title=""/>
            <w10:wrap type="through" anchorx="margin"/>
          </v:shape>
        </w:pict>
      </w:r>
    </w:p>
    <w:p w:rsidR="0001183D" w:rsidRPr="00273546" w:rsidRDefault="0001183D" w:rsidP="00273546">
      <w:pPr>
        <w:rPr>
          <w:sz w:val="24"/>
          <w:szCs w:val="24"/>
        </w:rPr>
      </w:pPr>
    </w:p>
    <w:p w:rsidR="0001183D" w:rsidRPr="00273546" w:rsidRDefault="0001183D" w:rsidP="00273546">
      <w:pPr>
        <w:rPr>
          <w:sz w:val="24"/>
          <w:szCs w:val="24"/>
        </w:rPr>
      </w:pPr>
    </w:p>
    <w:p w:rsidR="0001183D" w:rsidRPr="00273546" w:rsidRDefault="0001183D" w:rsidP="00273546">
      <w:pPr>
        <w:rPr>
          <w:sz w:val="24"/>
          <w:szCs w:val="24"/>
        </w:rPr>
      </w:pPr>
    </w:p>
    <w:p w:rsidR="0001183D" w:rsidRPr="00273546" w:rsidRDefault="0001183D" w:rsidP="00273546">
      <w:pPr>
        <w:rPr>
          <w:sz w:val="24"/>
          <w:szCs w:val="24"/>
        </w:rPr>
      </w:pPr>
    </w:p>
    <w:p w:rsidR="0001183D" w:rsidRPr="00273546" w:rsidRDefault="0001183D" w:rsidP="00273546">
      <w:pPr>
        <w:rPr>
          <w:sz w:val="24"/>
          <w:szCs w:val="24"/>
        </w:rPr>
      </w:pPr>
    </w:p>
    <w:p w:rsidR="0001183D" w:rsidRPr="00273546" w:rsidRDefault="0001183D" w:rsidP="00273546">
      <w:pPr>
        <w:rPr>
          <w:sz w:val="24"/>
          <w:szCs w:val="24"/>
        </w:rPr>
      </w:pPr>
    </w:p>
    <w:p w:rsidR="0001183D" w:rsidRPr="00163315" w:rsidRDefault="0001183D" w:rsidP="00273546">
      <w:pPr>
        <w:rPr>
          <w:sz w:val="28"/>
          <w:szCs w:val="24"/>
        </w:rPr>
      </w:pPr>
    </w:p>
    <w:p w:rsidR="0001183D" w:rsidRPr="00163315" w:rsidRDefault="0001183D" w:rsidP="00273546">
      <w:pPr>
        <w:rPr>
          <w:sz w:val="28"/>
          <w:szCs w:val="24"/>
        </w:rPr>
      </w:pPr>
    </w:p>
    <w:p w:rsidR="0001183D" w:rsidRPr="00163315" w:rsidRDefault="0001183D" w:rsidP="00273546">
      <w:pPr>
        <w:pStyle w:val="ListParagraph"/>
        <w:numPr>
          <w:ilvl w:val="0"/>
          <w:numId w:val="2"/>
        </w:numPr>
        <w:tabs>
          <w:tab w:val="left" w:pos="3870"/>
        </w:tabs>
        <w:rPr>
          <w:b/>
          <w:sz w:val="24"/>
        </w:rPr>
      </w:pPr>
      <w:r w:rsidRPr="00163315">
        <w:rPr>
          <w:b/>
          <w:sz w:val="24"/>
        </w:rPr>
        <w:t xml:space="preserve">Aşağıda ülke isimleri verilmiştir.  Altına  </w:t>
      </w:r>
      <w:r w:rsidRPr="00163315">
        <w:rPr>
          <w:b/>
          <w:sz w:val="32"/>
        </w:rPr>
        <w:t xml:space="preserve">millet, ırk </w:t>
      </w:r>
      <w:r w:rsidRPr="00163315">
        <w:rPr>
          <w:b/>
          <w:sz w:val="24"/>
        </w:rPr>
        <w:t>isimlerini doğru şekilde yazınız.</w:t>
      </w:r>
      <w:r>
        <w:rPr>
          <w:b/>
          <w:sz w:val="24"/>
        </w:rPr>
        <w:t>(10x2=20p)</w:t>
      </w:r>
    </w:p>
    <w:p w:rsidR="0001183D" w:rsidRPr="00163315" w:rsidRDefault="0001183D" w:rsidP="00163315">
      <w:pPr>
        <w:pStyle w:val="ListParagraph"/>
        <w:tabs>
          <w:tab w:val="left" w:pos="3870"/>
        </w:tabs>
        <w:rPr>
          <w:b/>
        </w:rPr>
      </w:pPr>
    </w:p>
    <w:p w:rsidR="0001183D" w:rsidRDefault="0001183D" w:rsidP="00163315">
      <w:pPr>
        <w:tabs>
          <w:tab w:val="left" w:pos="9135"/>
        </w:tabs>
        <w:ind w:left="360"/>
      </w:pPr>
      <w:r w:rsidRPr="00D77D21">
        <w:rPr>
          <w:noProof/>
          <w:lang w:eastAsia="tr-TR"/>
        </w:rPr>
        <w:pict>
          <v:shape id="Resim 31" o:spid="_x0000_i1025" type="#_x0000_t75" alt="http://www.crwflags.com/fotw/images/u/us-1777c.gif" style="width:84.75pt;height:45pt;visibility:visible">
            <v:imagedata r:id="rId28" o:title=""/>
          </v:shape>
        </w:pict>
      </w:r>
      <w:r>
        <w:t xml:space="preserve">                         </w:t>
      </w:r>
      <w:r w:rsidRPr="00D77D21">
        <w:rPr>
          <w:noProof/>
          <w:lang w:eastAsia="tr-TR"/>
        </w:rPr>
        <w:pict>
          <v:shape id="Resim 34" o:spid="_x0000_i1026" type="#_x0000_t75" alt="http://www.enchantedlearning.com/europe/spain/flag/Flagbig.GIF" style="width:61.5pt;height:41.25pt;visibility:visible">
            <v:imagedata r:id="rId29" o:title=""/>
          </v:shape>
        </w:pict>
      </w:r>
      <w:r>
        <w:t xml:space="preserve">                       </w:t>
      </w:r>
      <w:r w:rsidRPr="00D77D21">
        <w:rPr>
          <w:noProof/>
          <w:lang w:eastAsia="tr-TR"/>
        </w:rPr>
        <w:pict>
          <v:shape id="Resim 37" o:spid="_x0000_i1027" type="#_x0000_t75" alt="http://www.clker.com/cliparts/3/6/c/0/12187853681450436778eer_Flag_of_Turkey.svg.hi.png" style="width:68.25pt;height:44.25pt;visibility:visible">
            <v:imagedata r:id="rId30" o:title=""/>
          </v:shape>
        </w:pict>
      </w:r>
      <w:r>
        <w:t xml:space="preserve">                         </w:t>
      </w:r>
      <w:r w:rsidRPr="00D77D21">
        <w:rPr>
          <w:noProof/>
          <w:lang w:eastAsia="tr-TR"/>
        </w:rPr>
        <w:pict>
          <v:shape id="Resim 40" o:spid="_x0000_i1028" type="#_x0000_t75" alt="http://resources.woodlands-junior.kent.sch.uk/customs/images/uk.jpg" style="width:75pt;height:37.5pt;visibility:visible">
            <v:imagedata r:id="rId31" o:title=""/>
          </v:shape>
        </w:pict>
      </w:r>
      <w:r>
        <w:t xml:space="preserve">     </w:t>
      </w:r>
    </w:p>
    <w:p w:rsidR="0001183D" w:rsidRPr="00163315" w:rsidRDefault="0001183D" w:rsidP="00163315">
      <w:pPr>
        <w:tabs>
          <w:tab w:val="left" w:pos="9135"/>
        </w:tabs>
        <w:rPr>
          <w:b/>
          <w:sz w:val="24"/>
        </w:rPr>
      </w:pPr>
      <w:r w:rsidRPr="00163315">
        <w:rPr>
          <w:b/>
          <w:sz w:val="24"/>
          <w:szCs w:val="24"/>
        </w:rPr>
        <w:t>1.I’m from the</w:t>
      </w:r>
      <w:r>
        <w:rPr>
          <w:b/>
          <w:sz w:val="24"/>
          <w:szCs w:val="24"/>
        </w:rPr>
        <w:t xml:space="preserve"> U.S.A       </w:t>
      </w:r>
      <w:r w:rsidRPr="0016331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</w:t>
      </w:r>
      <w:r w:rsidRPr="00163315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</w:t>
      </w:r>
      <w:r w:rsidRPr="00163315">
        <w:rPr>
          <w:b/>
          <w:sz w:val="24"/>
          <w:szCs w:val="24"/>
        </w:rPr>
        <w:t xml:space="preserve">  2. I’m from SPAIN                3. I’m from TURKEY       </w:t>
      </w:r>
      <w:r>
        <w:rPr>
          <w:b/>
          <w:sz w:val="24"/>
          <w:szCs w:val="24"/>
        </w:rPr>
        <w:t xml:space="preserve">  </w:t>
      </w:r>
      <w:r w:rsidRPr="00163315">
        <w:rPr>
          <w:b/>
          <w:sz w:val="24"/>
          <w:szCs w:val="24"/>
        </w:rPr>
        <w:t xml:space="preserve">       4. I’m from BRITAIN                                                   </w:t>
      </w:r>
      <w:r w:rsidRPr="00163315">
        <w:rPr>
          <w:b/>
          <w:sz w:val="24"/>
        </w:rPr>
        <w:t>I’m ____________</w:t>
      </w:r>
      <w:r>
        <w:rPr>
          <w:b/>
          <w:sz w:val="24"/>
        </w:rPr>
        <w:t xml:space="preserve">___   </w:t>
      </w:r>
      <w:r w:rsidRPr="00163315">
        <w:rPr>
          <w:b/>
          <w:sz w:val="24"/>
        </w:rPr>
        <w:t xml:space="preserve">      </w:t>
      </w:r>
      <w:r>
        <w:rPr>
          <w:b/>
          <w:sz w:val="24"/>
        </w:rPr>
        <w:t xml:space="preserve">   </w:t>
      </w:r>
      <w:r w:rsidRPr="00163315">
        <w:rPr>
          <w:b/>
          <w:sz w:val="24"/>
        </w:rPr>
        <w:t xml:space="preserve"> </w:t>
      </w:r>
      <w:r>
        <w:rPr>
          <w:b/>
          <w:sz w:val="24"/>
        </w:rPr>
        <w:t xml:space="preserve">   </w:t>
      </w:r>
      <w:r w:rsidRPr="00163315">
        <w:rPr>
          <w:b/>
          <w:sz w:val="24"/>
        </w:rPr>
        <w:t xml:space="preserve">   I’m_____________      </w:t>
      </w:r>
      <w:r>
        <w:rPr>
          <w:b/>
          <w:sz w:val="24"/>
        </w:rPr>
        <w:t xml:space="preserve">      </w:t>
      </w:r>
      <w:r w:rsidRPr="00163315">
        <w:rPr>
          <w:b/>
          <w:sz w:val="24"/>
        </w:rPr>
        <w:t xml:space="preserve"> I’m_____________             </w:t>
      </w:r>
      <w:r>
        <w:rPr>
          <w:b/>
          <w:sz w:val="24"/>
        </w:rPr>
        <w:t xml:space="preserve">   </w:t>
      </w:r>
      <w:r w:rsidRPr="00163315">
        <w:rPr>
          <w:b/>
          <w:sz w:val="24"/>
        </w:rPr>
        <w:t xml:space="preserve">  I’m________</w:t>
      </w:r>
      <w:r>
        <w:rPr>
          <w:b/>
          <w:sz w:val="24"/>
        </w:rPr>
        <w:t>____</w:t>
      </w:r>
    </w:p>
    <w:p w:rsidR="0001183D" w:rsidRDefault="0001183D" w:rsidP="00163315">
      <w:pPr>
        <w:pStyle w:val="ListParagraph"/>
        <w:tabs>
          <w:tab w:val="left" w:pos="3870"/>
        </w:tabs>
        <w:rPr>
          <w:noProof/>
          <w:sz w:val="24"/>
          <w:lang w:eastAsia="tr-TR"/>
        </w:rPr>
      </w:pPr>
      <w:r>
        <w:rPr>
          <w:noProof/>
          <w:lang w:eastAsia="tr-TR"/>
        </w:rPr>
        <w:pict>
          <v:shape id="Resim 43" o:spid="_x0000_s1056" type="#_x0000_t75" alt="http://www.mapsofworld.com/images/world-countries-flags/italy-flag.gif" style="position:absolute;left:0;text-align:left;margin-left:19.5pt;margin-top:19.55pt;width:71.25pt;height:48pt;z-index:-251646976;visibility:visible" wrapcoords="-227 0 -227 21262 21600 21262 21600 0 -227 0">
            <v:imagedata r:id="rId32" o:title=""/>
            <w10:wrap type="tight"/>
          </v:shape>
        </w:pict>
      </w:r>
      <w:r w:rsidRPr="00163315">
        <w:rPr>
          <w:noProof/>
          <w:sz w:val="24"/>
          <w:lang w:eastAsia="tr-TR"/>
        </w:rPr>
        <w:t xml:space="preserve">  </w:t>
      </w:r>
    </w:p>
    <w:p w:rsidR="0001183D" w:rsidRDefault="0001183D" w:rsidP="00163315">
      <w:pPr>
        <w:pStyle w:val="ListParagraph"/>
        <w:tabs>
          <w:tab w:val="left" w:pos="3870"/>
        </w:tabs>
        <w:rPr>
          <w:noProof/>
          <w:sz w:val="24"/>
          <w:lang w:eastAsia="tr-TR"/>
        </w:rPr>
      </w:pPr>
      <w:r>
        <w:rPr>
          <w:noProof/>
          <w:lang w:eastAsia="tr-TR"/>
        </w:rPr>
        <w:pict>
          <v:shape id="_x0000_s1057" type="#_x0000_t75" alt="http://www.mapsofworld.com/images/world-countries-flags/japan-flag.gif" style="position:absolute;left:0;text-align:left;margin-left:162pt;margin-top:2.55pt;width:69pt;height:46.5pt;z-index:-251645952;visibility:visible" wrapcoords="-235 0 -235 21252 21600 21252 21600 0 -235 0">
            <v:imagedata r:id="rId33" o:title=""/>
            <w10:wrap type="tight"/>
          </v:shape>
        </w:pict>
      </w:r>
      <w:r>
        <w:rPr>
          <w:noProof/>
          <w:lang w:eastAsia="tr-TR"/>
        </w:rPr>
        <w:pict>
          <v:shape id="_x0000_s1058" type="#_x0000_t75" alt="http://www.enchantedlearning.com/europe/germany/flag/Flagbig.GIF" style="position:absolute;left:0;text-align:left;margin-left:431.4pt;margin-top:4.05pt;width:74.85pt;height:51.75pt;z-index:-251643904;visibility:visible" wrapcoords="-216 0 -216 21287 21600 21287 21600 0 -216 0">
            <v:imagedata r:id="rId34" o:title=""/>
            <w10:wrap type="tight"/>
          </v:shape>
        </w:pict>
      </w:r>
      <w:r>
        <w:rPr>
          <w:noProof/>
          <w:lang w:eastAsia="tr-TR"/>
        </w:rPr>
        <w:pict>
          <v:shape id="_x0000_s1059" type="#_x0000_t75" alt="http://infojustice.org/wp-content/uploads/2014/03/flag-russia.gif" style="position:absolute;left:0;text-align:left;margin-left:289.5pt;margin-top:2.7pt;width:78.75pt;height:52.5pt;z-index:-251644928;visibility:visible" wrapcoords="-206 0 -206 21291 21600 21291 21600 0 -206 0">
            <v:imagedata r:id="rId35" o:title=""/>
            <w10:wrap type="tight"/>
          </v:shape>
        </w:pict>
      </w:r>
    </w:p>
    <w:p w:rsidR="0001183D" w:rsidRPr="00163315" w:rsidRDefault="0001183D" w:rsidP="00163315">
      <w:pPr>
        <w:pStyle w:val="ListParagraph"/>
        <w:tabs>
          <w:tab w:val="left" w:pos="3870"/>
        </w:tabs>
        <w:rPr>
          <w:noProof/>
          <w:lang w:eastAsia="tr-TR"/>
        </w:rPr>
      </w:pPr>
    </w:p>
    <w:p w:rsidR="0001183D" w:rsidRPr="00163315" w:rsidRDefault="0001183D" w:rsidP="00163315">
      <w:pPr>
        <w:pStyle w:val="ListParagraph"/>
        <w:tabs>
          <w:tab w:val="left" w:pos="3870"/>
        </w:tabs>
        <w:ind w:left="1080"/>
        <w:rPr>
          <w:sz w:val="24"/>
          <w:szCs w:val="24"/>
        </w:rPr>
      </w:pPr>
    </w:p>
    <w:p w:rsidR="0001183D" w:rsidRDefault="0001183D" w:rsidP="00163315">
      <w:pPr>
        <w:tabs>
          <w:tab w:val="left" w:pos="3870"/>
        </w:tabs>
        <w:rPr>
          <w:b/>
          <w:sz w:val="24"/>
          <w:szCs w:val="24"/>
        </w:rPr>
      </w:pPr>
      <w:r w:rsidRPr="00163315">
        <w:rPr>
          <w:b/>
          <w:sz w:val="24"/>
          <w:szCs w:val="24"/>
        </w:rPr>
        <w:t xml:space="preserve">5 . I’m from ITALY            </w:t>
      </w:r>
      <w:r>
        <w:rPr>
          <w:b/>
          <w:sz w:val="24"/>
          <w:szCs w:val="24"/>
        </w:rPr>
        <w:t xml:space="preserve">         </w:t>
      </w:r>
      <w:r w:rsidRPr="00163315">
        <w:rPr>
          <w:b/>
          <w:sz w:val="24"/>
          <w:szCs w:val="24"/>
        </w:rPr>
        <w:t>6. I’m from JAPAN</w:t>
      </w:r>
      <w:r>
        <w:rPr>
          <w:b/>
          <w:sz w:val="24"/>
          <w:szCs w:val="24"/>
        </w:rPr>
        <w:t xml:space="preserve">        </w:t>
      </w:r>
      <w:r w:rsidRPr="00163315">
        <w:rPr>
          <w:b/>
          <w:sz w:val="24"/>
          <w:szCs w:val="24"/>
        </w:rPr>
        <w:t xml:space="preserve">      7. I’m from RUSSIA                8. I’m from GERMANY</w:t>
      </w:r>
      <w:r>
        <w:rPr>
          <w:b/>
          <w:sz w:val="24"/>
          <w:szCs w:val="24"/>
        </w:rPr>
        <w:t xml:space="preserve">   I’m ______________                    I’m ______________          I’m ______________            I’m _____________</w:t>
      </w:r>
    </w:p>
    <w:p w:rsidR="0001183D" w:rsidRDefault="0001183D" w:rsidP="00163315">
      <w:pPr>
        <w:tabs>
          <w:tab w:val="left" w:pos="3870"/>
        </w:tabs>
        <w:rPr>
          <w:b/>
          <w:sz w:val="24"/>
          <w:szCs w:val="24"/>
        </w:rPr>
      </w:pPr>
    </w:p>
    <w:p w:rsidR="0001183D" w:rsidRDefault="0001183D" w:rsidP="00163315">
      <w:pPr>
        <w:tabs>
          <w:tab w:val="left" w:pos="3870"/>
        </w:tabs>
        <w:rPr>
          <w:b/>
          <w:sz w:val="24"/>
          <w:szCs w:val="24"/>
        </w:rPr>
      </w:pPr>
      <w:r>
        <w:rPr>
          <w:noProof/>
          <w:lang w:eastAsia="tr-TR"/>
        </w:rPr>
        <w:pict>
          <v:shape id="Resim 19" o:spid="_x0000_s1060" type="#_x0000_t75" alt="http://www.crwflags.com/fotw/images/s/sa-fb92.gif" style="position:absolute;margin-left:168.75pt;margin-top:11.65pt;width:79.5pt;height:48pt;z-index:-251641856;visibility:visible" wrapcoords="-204 0 -204 21262 21600 21262 21600 0 -204 0">
            <v:imagedata r:id="rId36" o:title=""/>
            <w10:wrap type="tight"/>
          </v:shape>
        </w:pict>
      </w:r>
      <w:r>
        <w:rPr>
          <w:noProof/>
          <w:lang w:eastAsia="tr-TR"/>
        </w:rPr>
        <w:pict>
          <v:shape id="Resim 16" o:spid="_x0000_s1061" type="#_x0000_t75" alt="http://upload.wikimedia.org/wikipedia/commons/5/5b/Flag_of_Egypt_(variant).png" style="position:absolute;margin-left:13.5pt;margin-top:8.15pt;width:77.25pt;height:51.45pt;z-index:-251642880;visibility:visible" wrapcoords="-210 0 -210 21287 21600 21287 21600 0 -210 0">
            <v:imagedata r:id="rId37" o:title=""/>
            <w10:wrap type="tight"/>
          </v:shape>
        </w:pict>
      </w:r>
    </w:p>
    <w:p w:rsidR="0001183D" w:rsidRDefault="0001183D" w:rsidP="00163315">
      <w:pPr>
        <w:tabs>
          <w:tab w:val="left" w:pos="3870"/>
        </w:tabs>
        <w:rPr>
          <w:b/>
          <w:sz w:val="24"/>
          <w:szCs w:val="24"/>
        </w:rPr>
      </w:pPr>
    </w:p>
    <w:p w:rsidR="0001183D" w:rsidRDefault="0001183D" w:rsidP="00745C9C">
      <w:pPr>
        <w:spacing w:after="0"/>
        <w:rPr>
          <w:sz w:val="24"/>
        </w:rPr>
      </w:pPr>
      <w:hyperlink r:id="rId38" w:history="1">
        <w:r>
          <w:rPr>
            <w:rStyle w:val="Hyperlink"/>
            <w:sz w:val="24"/>
          </w:rPr>
          <w:t>www.sorubak.com</w:t>
        </w:r>
      </w:hyperlink>
      <w:r>
        <w:rPr>
          <w:sz w:val="24"/>
        </w:rPr>
        <w:t xml:space="preserve"> </w:t>
      </w:r>
    </w:p>
    <w:p w:rsidR="0001183D" w:rsidRDefault="0001183D" w:rsidP="00163315">
      <w:pPr>
        <w:tabs>
          <w:tab w:val="left" w:pos="3870"/>
        </w:tabs>
        <w:rPr>
          <w:b/>
          <w:sz w:val="24"/>
          <w:szCs w:val="24"/>
        </w:rPr>
      </w:pPr>
    </w:p>
    <w:p w:rsidR="0001183D" w:rsidRDefault="0001183D" w:rsidP="00163315">
      <w:pPr>
        <w:tabs>
          <w:tab w:val="left" w:pos="387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9. I’m from EGYPT                     10. I’m from SAUDI ARABIA                                                                                                                           I’m _______________                  I’m ________________________</w:t>
      </w:r>
    </w:p>
    <w:p w:rsidR="0001183D" w:rsidRDefault="0001183D" w:rsidP="00163315">
      <w:pPr>
        <w:tabs>
          <w:tab w:val="left" w:pos="3870"/>
        </w:tabs>
        <w:rPr>
          <w:b/>
          <w:sz w:val="24"/>
          <w:szCs w:val="24"/>
        </w:rPr>
      </w:pPr>
    </w:p>
    <w:p w:rsidR="0001183D" w:rsidRPr="00163315" w:rsidRDefault="0001183D" w:rsidP="00163315">
      <w:pPr>
        <w:tabs>
          <w:tab w:val="left" w:pos="387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Pr="00E93C15">
        <w:rPr>
          <w:b/>
          <w:sz w:val="28"/>
          <w:szCs w:val="24"/>
        </w:rPr>
        <w:t xml:space="preserve">GOOD LUCK </w:t>
      </w:r>
      <w:r w:rsidRPr="00E93C15">
        <w:rPr>
          <w:b/>
          <w:sz w:val="28"/>
          <w:szCs w:val="28"/>
        </w:rPr>
        <w:sym w:font="Wingdings" w:char="F04A"/>
      </w:r>
    </w:p>
    <w:sectPr w:rsidR="0001183D" w:rsidRPr="00163315" w:rsidSect="00EC69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216A4"/>
    <w:multiLevelType w:val="hybridMultilevel"/>
    <w:tmpl w:val="716A7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535FEA"/>
    <w:multiLevelType w:val="hybridMultilevel"/>
    <w:tmpl w:val="25DCE492"/>
    <w:lvl w:ilvl="0" w:tplc="722CA2B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5447B7"/>
    <w:multiLevelType w:val="hybridMultilevel"/>
    <w:tmpl w:val="2E5E2E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7EF7EC7"/>
    <w:multiLevelType w:val="hybridMultilevel"/>
    <w:tmpl w:val="5CA6CF36"/>
    <w:lvl w:ilvl="0" w:tplc="35EACD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583666"/>
    <w:multiLevelType w:val="hybridMultilevel"/>
    <w:tmpl w:val="BF3E31D6"/>
    <w:lvl w:ilvl="0" w:tplc="F996727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6342DC"/>
    <w:multiLevelType w:val="hybridMultilevel"/>
    <w:tmpl w:val="DCE83E92"/>
    <w:lvl w:ilvl="0" w:tplc="6706D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11D73DF"/>
    <w:multiLevelType w:val="hybridMultilevel"/>
    <w:tmpl w:val="D20A70D4"/>
    <w:lvl w:ilvl="0" w:tplc="ECD4264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76011"/>
    <w:multiLevelType w:val="hybridMultilevel"/>
    <w:tmpl w:val="65FCF3A4"/>
    <w:lvl w:ilvl="0" w:tplc="A500A0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85023C3"/>
    <w:multiLevelType w:val="hybridMultilevel"/>
    <w:tmpl w:val="EEEC56AE"/>
    <w:lvl w:ilvl="0" w:tplc="DF8CB94E">
      <w:start w:val="1"/>
      <w:numFmt w:val="lowerLetter"/>
      <w:lvlText w:val="%1-"/>
      <w:lvlJc w:val="left"/>
      <w:pPr>
        <w:ind w:left="45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6988"/>
    <w:rsid w:val="0001183D"/>
    <w:rsid w:val="00163315"/>
    <w:rsid w:val="00273546"/>
    <w:rsid w:val="002942B6"/>
    <w:rsid w:val="003C38F5"/>
    <w:rsid w:val="00454B0D"/>
    <w:rsid w:val="0058551D"/>
    <w:rsid w:val="00594F45"/>
    <w:rsid w:val="00706600"/>
    <w:rsid w:val="00745C9C"/>
    <w:rsid w:val="00784399"/>
    <w:rsid w:val="0078697F"/>
    <w:rsid w:val="00881855"/>
    <w:rsid w:val="00B14F07"/>
    <w:rsid w:val="00B371B4"/>
    <w:rsid w:val="00B9592A"/>
    <w:rsid w:val="00C563D1"/>
    <w:rsid w:val="00CF67FC"/>
    <w:rsid w:val="00D05201"/>
    <w:rsid w:val="00D77D21"/>
    <w:rsid w:val="00D9338F"/>
    <w:rsid w:val="00E93C15"/>
    <w:rsid w:val="00EC6988"/>
    <w:rsid w:val="00F52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7F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C69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C6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698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88185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45C9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05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http://www.idiomconnection.com/1teacher23-med.jpg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http://lickthefridge.com/wp-content/uploads/2011/10/notebook1.png" TargetMode="External"/><Relationship Id="rId34" Type="http://schemas.openxmlformats.org/officeDocument/2006/relationships/image" Target="media/image22.png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image" Target="media/image8.png"/><Relationship Id="rId25" Type="http://schemas.openxmlformats.org/officeDocument/2006/relationships/image" Target="http://www.clker.com/cliparts/d/b/d/6/11949839942140777322scissors.svg.hi.png" TargetMode="External"/><Relationship Id="rId33" Type="http://schemas.openxmlformats.org/officeDocument/2006/relationships/image" Target="media/image21.png"/><Relationship Id="rId38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http://www.myteacuppprayers.org/wp-content/uploads/2011/09/my_visitor.jpg" TargetMode="External"/><Relationship Id="rId20" Type="http://schemas.openxmlformats.org/officeDocument/2006/relationships/image" Target="media/image11.png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image" Target="http://talkingback2restrainingorders.files.wordpress.com/2014/07/turn_on_the_light-e1406173313852.jpg" TargetMode="External"/><Relationship Id="rId11" Type="http://schemas.openxmlformats.org/officeDocument/2006/relationships/image" Target="https://www.superteachertools.net/jeopardyx/uploads/20140406/Sit.png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7.jpeg"/><Relationship Id="rId23" Type="http://schemas.openxmlformats.org/officeDocument/2006/relationships/image" Target="http://images.clipartpanda.com/pencil-clipart-pencil08.gif" TargetMode="External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31" Type="http://schemas.openxmlformats.org/officeDocument/2006/relationships/image" Target="media/image19.jpeg"/><Relationship Id="rId4" Type="http://schemas.openxmlformats.org/officeDocument/2006/relationships/webSettings" Target="webSettings.xml"/><Relationship Id="rId9" Type="http://schemas.openxmlformats.org/officeDocument/2006/relationships/image" Target="http://www.howitis.org.uk/images/thumbnails/26bk.gif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3</Pages>
  <Words>464</Words>
  <Characters>2651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YSMN</dc:creator>
  <cp:keywords/>
  <dc:description/>
  <cp:lastModifiedBy>edanur</cp:lastModifiedBy>
  <cp:revision>19</cp:revision>
  <dcterms:created xsi:type="dcterms:W3CDTF">2014-11-09T18:42:00Z</dcterms:created>
  <dcterms:modified xsi:type="dcterms:W3CDTF">2014-11-10T17:37:00Z</dcterms:modified>
</cp:coreProperties>
</file>