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69" w:rsidRPr="00943B73" w:rsidRDefault="00743569" w:rsidP="00C563D1">
      <w:pPr>
        <w:tabs>
          <w:tab w:val="left" w:pos="660"/>
          <w:tab w:val="left" w:pos="8205"/>
        </w:tabs>
        <w:jc w:val="center"/>
        <w:rPr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1pt;margin-top:-27pt;width:137.5pt;height:45pt;z-index:251675648">
            <v:textbox>
              <w:txbxContent>
                <w:p w:rsidR="00743569" w:rsidRPr="00C563D1" w:rsidRDefault="00743569">
                  <w:pPr>
                    <w:rPr>
                      <w:b/>
                      <w:sz w:val="20"/>
                    </w:rPr>
                  </w:pPr>
                  <w:r w:rsidRPr="00C563D1">
                    <w:rPr>
                      <w:b/>
                      <w:sz w:val="20"/>
                    </w:rPr>
                    <w:t xml:space="preserve">NAME:       </w:t>
                  </w:r>
                  <w:r>
                    <w:rPr>
                      <w:b/>
                      <w:sz w:val="20"/>
                    </w:rPr>
                    <w:t xml:space="preserve">            </w:t>
                  </w:r>
                  <w:r w:rsidRPr="00C563D1">
                    <w:rPr>
                      <w:b/>
                      <w:sz w:val="20"/>
                    </w:rPr>
                    <w:t xml:space="preserve">  SURNAME:             CLASS:</w:t>
                  </w:r>
                </w:p>
              </w:txbxContent>
            </v:textbox>
          </v:shape>
        </w:pict>
      </w:r>
      <w:r w:rsidRPr="00943B73">
        <w:rPr>
          <w:b/>
          <w:sz w:val="20"/>
          <w:szCs w:val="20"/>
        </w:rPr>
        <w:t>T.C BALIKESİR VALİLİĞİ                                                                                                                                                                       ÖZEL BALIKESİR KARESİ FIRAT İLK OKULU                                                                                                                                       2014-2015 EĞİTİM ÖĞRETİM YILI 4.SINIF 1. DÖNEM 1. İNGİLİZCE YAZILISI</w:t>
      </w:r>
    </w:p>
    <w:p w:rsidR="00743569" w:rsidRPr="00943B73" w:rsidRDefault="00743569" w:rsidP="00EC6988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Uygun Sınıf yönergelerini  aşağıdaki resimlerin altına yazınız.(7x3=21)</w:t>
      </w:r>
    </w:p>
    <w:p w:rsidR="00743569" w:rsidRPr="00943B73" w:rsidRDefault="00743569" w:rsidP="00EC6988">
      <w:pPr>
        <w:pStyle w:val="ListParagraph"/>
        <w:rPr>
          <w:sz w:val="20"/>
          <w:szCs w:val="20"/>
        </w:rPr>
      </w:pPr>
      <w:r>
        <w:rPr>
          <w:noProof/>
          <w:lang w:eastAsia="tr-TR"/>
        </w:rPr>
        <w:pict>
          <v:shape id="_x0000_s1027" type="#_x0000_t202" style="position:absolute;left:0;text-align:left;margin-left:38.25pt;margin-top:3.4pt;width:481.5pt;height:55.5pt;z-index:251646976">
            <v:textbox>
              <w:txbxContent>
                <w:p w:rsidR="00743569" w:rsidRDefault="00743569">
                  <w:pPr>
                    <w:rPr>
                      <w:b/>
                      <w:sz w:val="24"/>
                      <w:szCs w:val="24"/>
                    </w:rPr>
                  </w:pPr>
                  <w:r w:rsidRPr="00EC6988">
                    <w:rPr>
                      <w:b/>
                      <w:sz w:val="24"/>
                      <w:szCs w:val="24"/>
                    </w:rPr>
                    <w:t xml:space="preserve">Turn on the lights.       /    Clean the board,please.   /   Be quiet!   / </w:t>
                  </w:r>
                </w:p>
                <w:p w:rsidR="00743569" w:rsidRPr="00EC6988" w:rsidRDefault="00743569">
                  <w:pPr>
                    <w:rPr>
                      <w:b/>
                      <w:sz w:val="24"/>
                      <w:szCs w:val="24"/>
                    </w:rPr>
                  </w:pPr>
                  <w:r w:rsidRPr="00EC6988">
                    <w:rPr>
                      <w:b/>
                      <w:sz w:val="24"/>
                      <w:szCs w:val="24"/>
                    </w:rPr>
                    <w:t xml:space="preserve"> Turn off the lights.  / Come in</w:t>
                  </w:r>
                  <w:r>
                    <w:rPr>
                      <w:b/>
                      <w:sz w:val="24"/>
                      <w:szCs w:val="24"/>
                    </w:rPr>
                    <w:t xml:space="preserve">.  /    </w:t>
                  </w:r>
                  <w:r w:rsidRPr="00EC6988">
                    <w:rPr>
                      <w:b/>
                      <w:sz w:val="24"/>
                      <w:szCs w:val="24"/>
                    </w:rPr>
                    <w:t>Turn around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   /     sit down 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743569" w:rsidRDefault="00743569"/>
              </w:txbxContent>
            </v:textbox>
          </v:shape>
        </w:pict>
      </w:r>
      <w:r w:rsidRPr="00943B73">
        <w:rPr>
          <w:sz w:val="20"/>
          <w:szCs w:val="20"/>
        </w:rPr>
        <w:t xml:space="preserve">  </w:t>
      </w:r>
    </w:p>
    <w:p w:rsidR="00743569" w:rsidRPr="00943B73" w:rsidRDefault="00743569" w:rsidP="00EC6988">
      <w:pPr>
        <w:rPr>
          <w:sz w:val="20"/>
          <w:szCs w:val="20"/>
        </w:rPr>
      </w:pPr>
    </w:p>
    <w:p w:rsidR="00743569" w:rsidRPr="00943B73" w:rsidRDefault="00743569" w:rsidP="00EC6988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8" type="#_x0000_t75" alt="http://talkingback2restrainingorders.files.wordpress.com/2014/07/turn_on_the_light-e1406173313852.jpg" style="position:absolute;margin-left:153pt;margin-top:9.55pt;width:79.5pt;height:83.25pt;z-index:251641856;visibility:visible">
            <v:imagedata r:id="rId5" o:title=""/>
          </v:shape>
        </w:pict>
      </w:r>
      <w:r>
        <w:rPr>
          <w:noProof/>
          <w:lang w:eastAsia="tr-TR"/>
        </w:rPr>
        <w:pict>
          <v:shape id="_x0000_s1029" type="#_x0000_t75" alt="http://3.bp.blogspot.com/-FAfhok_iyrA/T3BqtGtlw_I/AAAAAAAABgw/tqSCsPGOWPg/s1600/lightswitch.jpg" style="position:absolute;margin-left:300.75pt;margin-top:15.55pt;width:50.25pt;height:73.5pt;z-index:-251670528;visibility:visible" wrapcoords="-322 0 -322 21380 21600 21380 21600 0 -322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 id="Resim 6" o:spid="_x0000_s1030" type="#_x0000_t75" alt="http://www.howitis.org.uk/images/thumbnails/26bk.gif" style="position:absolute;margin-left:23.45pt;margin-top:20.05pt;width:74.8pt;height:80.25pt;z-index:251639808;visibility:visible">
            <v:imagedata r:id="rId7" o:title=""/>
          </v:shape>
        </w:pict>
      </w:r>
      <w:r>
        <w:rPr>
          <w:noProof/>
          <w:lang w:eastAsia="tr-TR"/>
        </w:rPr>
        <w:pict>
          <v:shape id="Resim 3" o:spid="_x0000_s1031" type="#_x0000_t75" alt="https://www.superteachertools.net/jeopardyx/uploads/20140406/Sit.png" style="position:absolute;margin-left:424.15pt;margin-top:15.55pt;width:81.75pt;height:63pt;z-index:-251673600;visibility:visible" wrapcoords="-198 0 -198 21343 21600 21343 21600 0 -198 0">
            <v:imagedata r:id="rId8" o:title=""/>
            <w10:wrap type="through"/>
          </v:shape>
        </w:pict>
      </w:r>
    </w:p>
    <w:p w:rsidR="00743569" w:rsidRPr="00943B73" w:rsidRDefault="00743569" w:rsidP="00EC6988">
      <w:pPr>
        <w:rPr>
          <w:sz w:val="20"/>
          <w:szCs w:val="20"/>
        </w:rPr>
      </w:pP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295.5pt;margin-top:12.65pt;width:21pt;height:7.15pt;z-index:251648000"/>
        </w:pict>
      </w: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  <w:r>
        <w:rPr>
          <w:noProof/>
          <w:lang w:eastAsia="tr-TR"/>
        </w:rPr>
        <w:pict>
          <v:shape id="Resim 4" o:spid="_x0000_s1033" type="#_x0000_t75" alt="http://www.idiomconnection.com/1teacher23-med.jpg" style="position:absolute;margin-left:300.75pt;margin-top:28.5pt;width:128.65pt;height:1in;z-index:251640832;visibility:visible">
            <v:imagedata r:id="rId9" o:title=""/>
          </v:shape>
        </w:pict>
      </w:r>
      <w:r>
        <w:rPr>
          <w:noProof/>
          <w:lang w:eastAsia="tr-TR"/>
        </w:rPr>
        <w:pict>
          <v:shape id="Resim 1" o:spid="_x0000_s1034" type="#_x0000_t75" alt="turnaroundbw" style="position:absolute;margin-left:162.75pt;margin-top:28.5pt;width:88.45pt;height:79.5pt;z-index:251644928;visibility:visible">
            <v:imagedata r:id="rId10" o:title=""/>
          </v:shape>
        </w:pict>
      </w:r>
      <w:r>
        <w:rPr>
          <w:noProof/>
          <w:lang w:eastAsia="tr-TR"/>
        </w:rPr>
        <w:pict>
          <v:shape id="Resim 2" o:spid="_x0000_s1035" type="#_x0000_t75" alt="http://www.myteacuppprayers.org/wp-content/uploads/2011/09/my_visitor.jpg" style="position:absolute;margin-left:13.5pt;margin-top:33pt;width:99pt;height:75pt;z-index:251643904;visibility:visible">
            <v:imagedata r:id="rId11" o:title=""/>
          </v:shape>
        </w:pict>
      </w:r>
      <w:r w:rsidRPr="00943B73">
        <w:rPr>
          <w:sz w:val="20"/>
          <w:szCs w:val="20"/>
        </w:rPr>
        <w:t>1.___________________     2. ________________________  3. _______________________     4. ________________</w:t>
      </w:r>
      <w:r w:rsidRPr="00943B73">
        <w:rPr>
          <w:sz w:val="20"/>
          <w:szCs w:val="20"/>
        </w:rPr>
        <w:tab/>
      </w: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  <w:r w:rsidRPr="00943B73">
        <w:rPr>
          <w:sz w:val="20"/>
          <w:szCs w:val="20"/>
        </w:rPr>
        <w:t>5. _____________________     6. ______________________      7. _______________________________</w:t>
      </w:r>
    </w:p>
    <w:p w:rsidR="00743569" w:rsidRPr="00943B73" w:rsidRDefault="00743569" w:rsidP="00B14F07">
      <w:pPr>
        <w:pStyle w:val="ListParagraph"/>
        <w:numPr>
          <w:ilvl w:val="0"/>
          <w:numId w:val="2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Aşağıdaki cümleleri anlamlarını kutudan bulup yanına yazınız.(5x1=5p)</w:t>
      </w:r>
    </w:p>
    <w:p w:rsidR="00743569" w:rsidRPr="00943B73" w:rsidRDefault="00743569" w:rsidP="00B14F07">
      <w:pPr>
        <w:pStyle w:val="ListParagraph"/>
        <w:tabs>
          <w:tab w:val="left" w:pos="1680"/>
        </w:tabs>
        <w:rPr>
          <w:sz w:val="20"/>
          <w:szCs w:val="20"/>
        </w:rPr>
      </w:pPr>
      <w:r>
        <w:rPr>
          <w:noProof/>
          <w:lang w:eastAsia="tr-TR"/>
        </w:rPr>
        <w:pict>
          <v:shape id="_x0000_s1036" type="#_x0000_t202" style="position:absolute;left:0;text-align:left;margin-left:360.75pt;margin-top:9.25pt;width:186.75pt;height:89.25pt;z-index:251649024">
            <v:textbox>
              <w:txbxContent>
                <w:p w:rsidR="00743569" w:rsidRPr="00B14F07" w:rsidRDefault="00743569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Turn off the lights,please!</w:t>
                  </w:r>
                </w:p>
                <w:p w:rsidR="00743569" w:rsidRPr="00B14F07" w:rsidRDefault="00743569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Say that again,please.</w:t>
                  </w:r>
                </w:p>
                <w:p w:rsidR="00743569" w:rsidRPr="00B14F07" w:rsidRDefault="00743569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Give me your pencil please!</w:t>
                  </w:r>
                </w:p>
                <w:p w:rsidR="00743569" w:rsidRPr="00B14F07" w:rsidRDefault="00743569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Excuse me!</w:t>
                  </w:r>
                </w:p>
                <w:p w:rsidR="00743569" w:rsidRPr="00B14F07" w:rsidRDefault="00743569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Here you are.</w:t>
                  </w:r>
                </w:p>
              </w:txbxContent>
            </v:textbox>
          </v:shape>
        </w:pict>
      </w:r>
    </w:p>
    <w:p w:rsidR="00743569" w:rsidRPr="00943B73" w:rsidRDefault="00743569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Affedersiniz !        __________________________________                           </w:t>
      </w:r>
    </w:p>
    <w:p w:rsidR="00743569" w:rsidRPr="00943B73" w:rsidRDefault="00743569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Buyurun!               __________________________________</w:t>
      </w:r>
    </w:p>
    <w:p w:rsidR="00743569" w:rsidRPr="00943B73" w:rsidRDefault="00743569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Tekrar söyler misiniz? ______________________________</w:t>
      </w:r>
    </w:p>
    <w:p w:rsidR="00743569" w:rsidRPr="00943B73" w:rsidRDefault="00743569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Kaleminizi verir misiniz?_____________________________</w:t>
      </w:r>
    </w:p>
    <w:p w:rsidR="00743569" w:rsidRPr="00943B73" w:rsidRDefault="00743569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Işıkları kapatınız! __________________________________</w:t>
      </w:r>
    </w:p>
    <w:p w:rsidR="00743569" w:rsidRPr="00943B73" w:rsidRDefault="00743569" w:rsidP="00D05201">
      <w:pPr>
        <w:pStyle w:val="ListParagraph"/>
        <w:tabs>
          <w:tab w:val="left" w:pos="1680"/>
        </w:tabs>
        <w:ind w:left="1080"/>
        <w:rPr>
          <w:b/>
          <w:sz w:val="20"/>
          <w:szCs w:val="20"/>
        </w:rPr>
      </w:pPr>
    </w:p>
    <w:p w:rsidR="00743569" w:rsidRPr="00943B73" w:rsidRDefault="00743569" w:rsidP="00D05201">
      <w:pPr>
        <w:pStyle w:val="ListParagraph"/>
        <w:numPr>
          <w:ilvl w:val="0"/>
          <w:numId w:val="2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Aşağıdaki cümleleri İngilizce izin alma cümlesine çeviriniz. (May I…?)kalıbını kullanınız.(5x2=10p)</w:t>
      </w:r>
    </w:p>
    <w:p w:rsidR="00743569" w:rsidRPr="00943B73" w:rsidRDefault="00743569" w:rsidP="00D05201">
      <w:pPr>
        <w:pStyle w:val="ListParagraph"/>
        <w:tabs>
          <w:tab w:val="left" w:pos="1680"/>
        </w:tabs>
        <w:rPr>
          <w:i/>
          <w:sz w:val="20"/>
          <w:szCs w:val="20"/>
        </w:rPr>
      </w:pPr>
      <w:r w:rsidRPr="00943B73">
        <w:rPr>
          <w:i/>
          <w:sz w:val="20"/>
          <w:szCs w:val="20"/>
        </w:rPr>
        <w:t xml:space="preserve">Örnek: Cetvelini alabilir miyim?  ( </w:t>
      </w:r>
      <w:r w:rsidRPr="00943B73">
        <w:rPr>
          <w:b/>
          <w:i/>
          <w:sz w:val="20"/>
          <w:szCs w:val="20"/>
        </w:rPr>
        <w:t>May I</w:t>
      </w:r>
      <w:r w:rsidRPr="00943B73">
        <w:rPr>
          <w:i/>
          <w:sz w:val="20"/>
          <w:szCs w:val="20"/>
        </w:rPr>
        <w:t xml:space="preserve"> take your ruler?)</w:t>
      </w:r>
    </w:p>
    <w:p w:rsidR="00743569" w:rsidRPr="00943B73" w:rsidRDefault="00743569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İçeri gelebilir miyim?                         </w:t>
      </w:r>
      <w:r w:rsidRPr="00943B73">
        <w:rPr>
          <w:b/>
          <w:i/>
          <w:sz w:val="20"/>
          <w:szCs w:val="20"/>
        </w:rPr>
        <w:t xml:space="preserve">          __________________________________________?</w:t>
      </w:r>
    </w:p>
    <w:p w:rsidR="00743569" w:rsidRPr="00943B73" w:rsidRDefault="00743569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Işığı açabilir miyim?                           </w:t>
      </w:r>
      <w:r w:rsidRPr="00943B73">
        <w:rPr>
          <w:b/>
          <w:i/>
          <w:sz w:val="20"/>
          <w:szCs w:val="20"/>
        </w:rPr>
        <w:t xml:space="preserve">         </w:t>
      </w:r>
      <w:r w:rsidRPr="00943B73">
        <w:rPr>
          <w:b/>
          <w:sz w:val="20"/>
          <w:szCs w:val="20"/>
        </w:rPr>
        <w:t xml:space="preserve"> __________________________________________?</w:t>
      </w:r>
    </w:p>
    <w:p w:rsidR="00743569" w:rsidRPr="00943B73" w:rsidRDefault="00743569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Işığı kapatabilir miyim?                     </w:t>
      </w:r>
      <w:r w:rsidRPr="00943B73">
        <w:rPr>
          <w:b/>
          <w:i/>
          <w:sz w:val="20"/>
          <w:szCs w:val="20"/>
        </w:rPr>
        <w:t xml:space="preserve">          __________________________________________?</w:t>
      </w:r>
    </w:p>
    <w:p w:rsidR="00743569" w:rsidRPr="00943B73" w:rsidRDefault="00743569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Kalemini alabilir miyim?                   </w:t>
      </w:r>
      <w:r w:rsidRPr="00943B73">
        <w:rPr>
          <w:b/>
          <w:i/>
          <w:sz w:val="20"/>
          <w:szCs w:val="20"/>
        </w:rPr>
        <w:t xml:space="preserve">          </w:t>
      </w:r>
      <w:r w:rsidRPr="00943B73">
        <w:rPr>
          <w:b/>
          <w:sz w:val="20"/>
          <w:szCs w:val="20"/>
        </w:rPr>
        <w:t>___________________________________________?</w:t>
      </w:r>
    </w:p>
    <w:p w:rsidR="00743569" w:rsidRDefault="00743569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Tahtayı temizleyebilir miyim?        </w:t>
      </w:r>
      <w:r w:rsidRPr="00943B73">
        <w:rPr>
          <w:b/>
          <w:i/>
          <w:sz w:val="20"/>
          <w:szCs w:val="20"/>
        </w:rPr>
        <w:t xml:space="preserve">           </w:t>
      </w:r>
      <w:r w:rsidRPr="00943B73">
        <w:rPr>
          <w:b/>
          <w:sz w:val="20"/>
          <w:szCs w:val="20"/>
        </w:rPr>
        <w:t>___________________________________________?</w:t>
      </w: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943B73">
      <w:pPr>
        <w:pStyle w:val="ListParagraph"/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2942B6">
      <w:pPr>
        <w:pStyle w:val="ListParagraph"/>
        <w:tabs>
          <w:tab w:val="left" w:pos="1680"/>
        </w:tabs>
        <w:ind w:left="1080"/>
        <w:rPr>
          <w:sz w:val="20"/>
          <w:szCs w:val="20"/>
        </w:rPr>
      </w:pPr>
    </w:p>
    <w:p w:rsidR="00743569" w:rsidRPr="00943B73" w:rsidRDefault="00743569" w:rsidP="00706600">
      <w:pPr>
        <w:pStyle w:val="ListParagraph"/>
        <w:numPr>
          <w:ilvl w:val="0"/>
          <w:numId w:val="2"/>
        </w:numPr>
        <w:tabs>
          <w:tab w:val="left" w:pos="1680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rect id="_x0000_s1037" style="position:absolute;left:0;text-align:left;margin-left:290.25pt;margin-top:23.1pt;width:210pt;height:115.85pt;z-index:251668480">
            <v:textbox>
              <w:txbxContent>
                <w:p w:rsidR="00743569" w:rsidRPr="00706600" w:rsidRDefault="00743569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Aşağıdaki sayıları rakamla yazınız.        Ninety-</w:t>
                  </w:r>
                  <w:r>
                    <w:rPr>
                      <w:b/>
                    </w:rPr>
                    <w:t xml:space="preserve">nine  :           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 xml:space="preserve">Twenty –five </w:t>
                  </w:r>
                  <w:r>
                    <w:rPr>
                      <w:b/>
                    </w:rPr>
                    <w:t xml:space="preserve">:         </w:t>
                  </w:r>
                  <w:r w:rsidRPr="00706600">
                    <w:rPr>
                      <w:b/>
                    </w:rPr>
                    <w:t>___________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Seventy:</w:t>
                  </w:r>
                  <w:r>
                    <w:rPr>
                      <w:b/>
                    </w:rPr>
                    <w:t xml:space="preserve">                   _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Sixty-</w:t>
                  </w:r>
                  <w:r>
                    <w:rPr>
                      <w:b/>
                    </w:rPr>
                    <w:t xml:space="preserve"> two :              </w:t>
                  </w:r>
                  <w:r w:rsidRPr="00706600">
                    <w:rPr>
                      <w:b/>
                    </w:rPr>
                    <w:t>____________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One hundred-five: _____________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left:0;text-align:left;margin-left:48.75pt;margin-top:23.1pt;width:209.75pt;height:124.85pt;z-index:251667456">
            <v:textbox>
              <w:txbxContent>
                <w:p w:rsidR="00743569" w:rsidRDefault="00743569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Aşağıdaki sayıları</w:t>
                  </w:r>
                  <w:r>
                    <w:rPr>
                      <w:b/>
                    </w:rPr>
                    <w:t xml:space="preserve"> İngilizce </w:t>
                  </w:r>
                  <w:r w:rsidRPr="00706600">
                    <w:rPr>
                      <w:b/>
                    </w:rPr>
                    <w:t xml:space="preserve"> yazınız.</w:t>
                  </w:r>
                  <w:r>
                    <w:rPr>
                      <w:b/>
                    </w:rPr>
                    <w:t xml:space="preserve">                    7  -  _________________________</w:t>
                  </w:r>
                </w:p>
                <w:p w:rsidR="00743569" w:rsidRDefault="00743569">
                  <w:pPr>
                    <w:rPr>
                      <w:b/>
                    </w:rPr>
                  </w:pPr>
                  <w:r>
                    <w:rPr>
                      <w:b/>
                    </w:rPr>
                    <w:t>11  - __________________________</w:t>
                  </w:r>
                </w:p>
                <w:p w:rsidR="00743569" w:rsidRDefault="00743569">
                  <w:pPr>
                    <w:rPr>
                      <w:b/>
                    </w:rPr>
                  </w:pPr>
                  <w:r>
                    <w:rPr>
                      <w:b/>
                    </w:rPr>
                    <w:t>9   - ____________________________</w:t>
                  </w:r>
                </w:p>
                <w:p w:rsidR="00743569" w:rsidRDefault="00743569">
                  <w:pPr>
                    <w:rPr>
                      <w:b/>
                    </w:rPr>
                  </w:pPr>
                  <w:r>
                    <w:rPr>
                      <w:b/>
                    </w:rPr>
                    <w:t>5   - ____________________________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r>
                    <w:rPr>
                      <w:b/>
                    </w:rPr>
                    <w:t>100 - ____________________________</w:t>
                  </w:r>
                </w:p>
              </w:txbxContent>
            </v:textbox>
          </v:rect>
        </w:pict>
      </w:r>
      <w:r w:rsidRPr="00943B73">
        <w:rPr>
          <w:b/>
          <w:sz w:val="20"/>
          <w:szCs w:val="20"/>
        </w:rPr>
        <w:t>Aşağıdaki sayılar ilgili isteneni yazınız. (10x2=20p)</w:t>
      </w:r>
    </w:p>
    <w:p w:rsidR="00743569" w:rsidRPr="00943B73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881855">
      <w:pPr>
        <w:pStyle w:val="ListParagraph"/>
        <w:numPr>
          <w:ilvl w:val="0"/>
          <w:numId w:val="2"/>
        </w:numPr>
        <w:tabs>
          <w:tab w:val="left" w:pos="1680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7" o:spid="_x0000_s1039" type="#_x0000_t75" style="position:absolute;left:0;text-align:left;margin-left:444.75pt;margin-top:1.5pt;width:61.5pt;height:49.45pt;z-index:251654144;visibility:visible" wrapcoords="-263 0 -263 21273 21600 21273 21600 0 -263 0">
            <v:imagedata r:id="rId12" o:title=""/>
            <w10:wrap type="through"/>
          </v:shape>
        </w:pict>
      </w:r>
      <w:r>
        <w:rPr>
          <w:noProof/>
          <w:lang w:eastAsia="tr-TR"/>
        </w:rPr>
        <w:pict>
          <v:shape id="Resim 28" o:spid="_x0000_s1040" type="#_x0000_t75" style="position:absolute;left:0;text-align:left;margin-left:54pt;margin-top:20.25pt;width:54pt;height:36.75pt;z-index:251651072;visibility:visible" wrapcoords="-300 0 -300 21159 21600 21159 21600 0 -300 0">
            <v:imagedata r:id="rId13" o:title=""/>
            <w10:wrap type="through"/>
          </v:shape>
        </w:pict>
      </w:r>
      <w:r w:rsidRPr="00943B73">
        <w:rPr>
          <w:b/>
          <w:sz w:val="20"/>
          <w:szCs w:val="20"/>
        </w:rPr>
        <w:t>Kutudaki kelimeleri uygun okul objeleriyle eşleştiriniz.(8x3=24p)</w:t>
      </w:r>
    </w:p>
    <w:p w:rsidR="00743569" w:rsidRPr="00943B73" w:rsidRDefault="00743569" w:rsidP="00881855">
      <w:pPr>
        <w:tabs>
          <w:tab w:val="left" w:pos="1680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oval id="_x0000_s1041" style="position:absolute;margin-left:21pt;margin-top:12.9pt;width:23.25pt;height:20.25pt;z-index:251658240"/>
        </w:pict>
      </w:r>
      <w:r>
        <w:rPr>
          <w:noProof/>
          <w:lang w:eastAsia="tr-TR"/>
        </w:rPr>
        <w:pict>
          <v:shape id="Resim 8" o:spid="_x0000_s1042" type="#_x0000_t75" style="position:absolute;margin-left:447.2pt;margin-top:147.9pt;width:59.25pt;height:40.5pt;z-index:251650048;visibility:visible;mso-position-horizontal-relative:margin" wrapcoords="-273 0 -273 21200 21600 21200 21600 0 -273 0">
            <v:imagedata r:id="rId14" o:title=""/>
            <w10:wrap type="through" anchorx="margin"/>
          </v:shape>
        </w:pict>
      </w:r>
      <w:r>
        <w:rPr>
          <w:noProof/>
          <w:lang w:eastAsia="tr-TR"/>
        </w:rPr>
        <w:pict>
          <v:roundrect id="_x0000_s1043" style="position:absolute;margin-left:199.5pt;margin-top:25.15pt;width:141.75pt;height:162pt;z-index:251666432" arcsize="10923f">
            <v:textbox>
              <w:txbxContent>
                <w:p w:rsidR="00743569" w:rsidRPr="00881855" w:rsidRDefault="00743569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Pencil</w:t>
                  </w:r>
                </w:p>
                <w:p w:rsidR="00743569" w:rsidRPr="00881855" w:rsidRDefault="00743569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Sharpener</w:t>
                  </w:r>
                </w:p>
                <w:p w:rsidR="00743569" w:rsidRPr="00881855" w:rsidRDefault="00743569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Ruler</w:t>
                  </w:r>
                </w:p>
                <w:p w:rsidR="00743569" w:rsidRPr="00881855" w:rsidRDefault="00743569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Book</w:t>
                  </w:r>
                </w:p>
                <w:p w:rsidR="00743569" w:rsidRPr="00881855" w:rsidRDefault="00743569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Notebook</w:t>
                  </w:r>
                </w:p>
                <w:p w:rsidR="00743569" w:rsidRPr="00881855" w:rsidRDefault="00743569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Pencilcase</w:t>
                  </w:r>
                </w:p>
                <w:p w:rsidR="00743569" w:rsidRPr="00881855" w:rsidRDefault="00743569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Scissors</w:t>
                  </w:r>
                </w:p>
                <w:p w:rsidR="00743569" w:rsidRPr="00881855" w:rsidRDefault="00743569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Rubber</w:t>
                  </w:r>
                  <w:r>
                    <w:rPr>
                      <w:b/>
                      <w:sz w:val="24"/>
                      <w:szCs w:val="24"/>
                    </w:rPr>
                    <w:t>/eraser</w:t>
                  </w:r>
                </w:p>
                <w:p w:rsidR="00743569" w:rsidRDefault="00743569" w:rsidP="00881855">
                  <w:pPr>
                    <w:pStyle w:val="ListParagraph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44" style="position:absolute;margin-left:414pt;margin-top:160.15pt;width:23.25pt;height:20.25pt;z-index:251665408"/>
        </w:pict>
      </w:r>
      <w:r>
        <w:rPr>
          <w:noProof/>
          <w:lang w:eastAsia="tr-TR"/>
        </w:rPr>
        <w:pict>
          <v:oval id="_x0000_s1045" style="position:absolute;margin-left:419.25pt;margin-top:104.65pt;width:23.25pt;height:20.25pt;z-index:251664384"/>
        </w:pict>
      </w:r>
      <w:r>
        <w:rPr>
          <w:noProof/>
          <w:lang w:eastAsia="tr-TR"/>
        </w:rPr>
        <w:pict>
          <v:oval id="_x0000_s1046" style="position:absolute;margin-left:419.25pt;margin-top:59.65pt;width:23.25pt;height:20.25pt;z-index:251663360"/>
        </w:pict>
      </w:r>
      <w:r>
        <w:rPr>
          <w:noProof/>
          <w:lang w:eastAsia="tr-TR"/>
        </w:rPr>
        <w:pict>
          <v:oval id="_x0000_s1047" style="position:absolute;margin-left:414pt;margin-top:4.9pt;width:23.25pt;height:20.25pt;z-index:251662336"/>
        </w:pict>
      </w:r>
      <w:r>
        <w:rPr>
          <w:noProof/>
          <w:lang w:eastAsia="tr-TR"/>
        </w:rPr>
        <w:pict>
          <v:oval id="_x0000_s1048" style="position:absolute;margin-left:24.75pt;margin-top:171.4pt;width:23.25pt;height:20.25pt;z-index:251661312"/>
        </w:pict>
      </w:r>
      <w:r>
        <w:rPr>
          <w:noProof/>
          <w:lang w:eastAsia="tr-TR"/>
        </w:rPr>
        <w:pict>
          <v:shape id="Resim 13" o:spid="_x0000_s1049" type="#_x0000_t75" alt="http://lickthefridge.com/wp-content/uploads/2011/10/notebook1.png" style="position:absolute;margin-left:54pt;margin-top:93.4pt;width:62.25pt;height:54.75pt;z-index:251657216;visibility:visible" wrapcoords="11711 0 11451 0 4164 6510 -260 10948 -260 12427 8848 21304 10149 21304 21600 9468 21600 7989 20819 7101 12752 0 11711 0">
            <v:imagedata r:id="rId15" o:title=""/>
            <w10:wrap type="through"/>
          </v:shape>
        </w:pict>
      </w:r>
      <w:r>
        <w:rPr>
          <w:noProof/>
          <w:lang w:eastAsia="tr-TR"/>
        </w:rPr>
        <w:pict>
          <v:oval id="_x0000_s1050" style="position:absolute;margin-left:21pt;margin-top:114.4pt;width:23.25pt;height:20.25pt;z-index:251660288"/>
        </w:pict>
      </w:r>
      <w:r>
        <w:rPr>
          <w:noProof/>
          <w:lang w:eastAsia="tr-TR"/>
        </w:rPr>
        <w:pict>
          <v:oval id="_x0000_s1051" style="position:absolute;margin-left:21pt;margin-top:59.65pt;width:23.25pt;height:20.25pt;z-index:251659264"/>
        </w:pict>
      </w:r>
      <w:r>
        <w:rPr>
          <w:noProof/>
          <w:lang w:eastAsia="tr-TR"/>
        </w:rPr>
        <w:pict>
          <v:shape id="Resim 11" o:spid="_x0000_s1052" type="#_x0000_t75" alt="http://images.clipartpanda.com/pencil-clipart-pencil08.gif" style="position:absolute;margin-left:460.4pt;margin-top:40.15pt;width:31.5pt;height:38.25pt;z-index:251652096;visibility:visible" wrapcoords="-514 0 -514 21176 21600 21176 21600 0 -514 0">
            <v:imagedata r:id="rId16" o:title=""/>
            <w10:wrap type="through"/>
          </v:shape>
        </w:pict>
      </w:r>
      <w:r>
        <w:rPr>
          <w:noProof/>
          <w:lang w:eastAsia="tr-TR"/>
        </w:rPr>
        <w:pict>
          <v:shape id="Resim 12" o:spid="_x0000_s1053" type="#_x0000_t75" alt="http://www.clker.com/cliparts/d/b/d/6/11949839942140777322scissors.svg.hi.png" style="position:absolute;margin-left:456.1pt;margin-top:90.4pt;width:35.9pt;height:32.25pt;z-index:251656192;visibility:visible" wrapcoords="4050 0 3600 1507 4950 7535 1350 16074 -450 17581 -450 20595 2700 21098 7200 21098 21150 21098 21600 17581 15750 8037 16650 1507 16200 0 4050 0">
            <v:imagedata r:id="rId17" o:title=""/>
            <w10:wrap type="through"/>
          </v:shape>
        </w:pict>
      </w:r>
      <w:r>
        <w:rPr>
          <w:noProof/>
          <w:lang w:eastAsia="tr-TR"/>
        </w:rPr>
        <w:pict>
          <v:shape id="Resim 9" o:spid="_x0000_s1054" type="#_x0000_t75" style="position:absolute;margin-left:54pt;margin-top:147.9pt;width:60pt;height:51.75pt;z-index:251653120;visibility:visible" wrapcoords="-270 0 -270 21287 21600 21287 21600 0 -270 0">
            <v:imagedata r:id="rId18" o:title=""/>
            <w10:wrap type="through"/>
          </v:shape>
        </w:pict>
      </w:r>
      <w:r>
        <w:rPr>
          <w:noProof/>
          <w:lang w:eastAsia="tr-TR"/>
        </w:rPr>
        <w:pict>
          <v:shape id="Resim 10" o:spid="_x0000_s1055" type="#_x0000_t75" style="position:absolute;margin-left:54pt;margin-top:45.15pt;width:54pt;height:45pt;z-index:251655168;visibility:visible;mso-position-horizontal-relative:margin" wrapcoords="-300 0 -300 21240 21600 21240 21600 0 -300 0">
            <v:imagedata r:id="rId19" o:title=""/>
            <w10:wrap type="through" anchorx="margin"/>
          </v:shape>
        </w:pict>
      </w: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943B73">
      <w:pPr>
        <w:pStyle w:val="ListParagraph"/>
        <w:tabs>
          <w:tab w:val="left" w:pos="3870"/>
        </w:tabs>
        <w:ind w:left="360"/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Aşağıda ülke isimleri verilmiştir.  Altına  millet, ırk isimlerini doğru şekilde yazınız.(10x2=20p)</w:t>
      </w:r>
    </w:p>
    <w:p w:rsidR="00743569" w:rsidRPr="00943B73" w:rsidRDefault="00743569" w:rsidP="00163315">
      <w:pPr>
        <w:tabs>
          <w:tab w:val="left" w:pos="9135"/>
        </w:tabs>
        <w:ind w:left="360"/>
        <w:rPr>
          <w:sz w:val="20"/>
          <w:szCs w:val="20"/>
        </w:rPr>
      </w:pPr>
      <w:r w:rsidRPr="00235D61">
        <w:rPr>
          <w:noProof/>
          <w:sz w:val="20"/>
          <w:szCs w:val="20"/>
          <w:lang w:eastAsia="tr-TR"/>
        </w:rPr>
        <w:pict>
          <v:shape id="Resim 31" o:spid="_x0000_i1025" type="#_x0000_t75" alt="http://www.crwflags.com/fotw/images/u/us-1777c.gif" style="width:84.75pt;height:45pt;visibility:visible">
            <v:imagedata r:id="rId20" o:title=""/>
          </v:shape>
        </w:pict>
      </w:r>
      <w:r w:rsidRPr="00943B73">
        <w:rPr>
          <w:sz w:val="20"/>
          <w:szCs w:val="20"/>
        </w:rPr>
        <w:t xml:space="preserve">                         </w:t>
      </w:r>
      <w:r w:rsidRPr="00235D61">
        <w:rPr>
          <w:noProof/>
          <w:sz w:val="20"/>
          <w:szCs w:val="20"/>
          <w:lang w:eastAsia="tr-TR"/>
        </w:rPr>
        <w:pict>
          <v:shape id="Resim 34" o:spid="_x0000_i1026" type="#_x0000_t75" alt="http://www.enchantedlearning.com/europe/spain/flag/Flagbig.GIF" style="width:59.25pt;height:41.25pt;visibility:visible">
            <v:imagedata r:id="rId21" o:title=""/>
          </v:shape>
        </w:pict>
      </w:r>
      <w:r w:rsidRPr="00943B73">
        <w:rPr>
          <w:sz w:val="20"/>
          <w:szCs w:val="20"/>
        </w:rPr>
        <w:t xml:space="preserve">                       </w:t>
      </w:r>
      <w:r w:rsidRPr="00235D61">
        <w:rPr>
          <w:noProof/>
          <w:sz w:val="20"/>
          <w:szCs w:val="20"/>
          <w:lang w:eastAsia="tr-TR"/>
        </w:rPr>
        <w:pict>
          <v:shape id="Resim 37" o:spid="_x0000_i1027" type="#_x0000_t75" alt="http://www.clker.com/cliparts/3/6/c/0/12187853681450436778eer_Flag_of_Turkey.svg.hi.png" style="width:68.25pt;height:44.25pt;visibility:visible">
            <v:imagedata r:id="rId22" o:title=""/>
          </v:shape>
        </w:pict>
      </w:r>
      <w:r w:rsidRPr="00943B73">
        <w:rPr>
          <w:sz w:val="20"/>
          <w:szCs w:val="20"/>
        </w:rPr>
        <w:t xml:space="preserve">                         </w:t>
      </w:r>
      <w:r w:rsidRPr="00235D61">
        <w:rPr>
          <w:noProof/>
          <w:sz w:val="20"/>
          <w:szCs w:val="20"/>
          <w:lang w:eastAsia="tr-TR"/>
        </w:rPr>
        <w:pict>
          <v:shape id="Resim 40" o:spid="_x0000_i1028" type="#_x0000_t75" alt="http://resources.woodlands-junior.kent.sch.uk/customs/images/uk.jpg" style="width:75pt;height:37.5pt;visibility:visible">
            <v:imagedata r:id="rId23" o:title=""/>
          </v:shape>
        </w:pict>
      </w:r>
      <w:r w:rsidRPr="00943B73">
        <w:rPr>
          <w:sz w:val="20"/>
          <w:szCs w:val="20"/>
        </w:rPr>
        <w:t xml:space="preserve">     </w:t>
      </w:r>
    </w:p>
    <w:p w:rsidR="00743569" w:rsidRPr="00943B73" w:rsidRDefault="00743569" w:rsidP="00943B73">
      <w:pPr>
        <w:tabs>
          <w:tab w:val="left" w:pos="9135"/>
        </w:tabs>
        <w:rPr>
          <w:noProof/>
          <w:lang w:eastAsia="tr-TR"/>
        </w:rPr>
      </w:pPr>
      <w:r w:rsidRPr="00943B73">
        <w:t>1.I’m from the U.S.A                 2. I’m from SPAIN                3. I’m from TURKEY                4. I’m from BRITAIN                                                   I’m _______________                   I’m_____________             I’m_____________                  I’m____________</w:t>
      </w:r>
    </w:p>
    <w:p w:rsidR="00743569" w:rsidRPr="00943B73" w:rsidRDefault="00743569" w:rsidP="00163315">
      <w:pPr>
        <w:pStyle w:val="ListParagraph"/>
        <w:tabs>
          <w:tab w:val="left" w:pos="3870"/>
        </w:tabs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56" type="#_x0000_t75" alt="http://www.mapsofworld.com/images/world-countries-flags/japan-flag.gif" style="position:absolute;left:0;text-align:left;margin-left:162pt;margin-top:2.55pt;width:69pt;height:46.5pt;z-index:-251645952;visibility:visible" wrapcoords="-235 0 -235 21252 21600 21252 21600 0 -235 0">
            <v:imagedata r:id="rId24" o:title=""/>
            <w10:wrap type="tight"/>
          </v:shape>
        </w:pict>
      </w:r>
      <w:r>
        <w:rPr>
          <w:noProof/>
          <w:lang w:eastAsia="tr-TR"/>
        </w:rPr>
        <w:pict>
          <v:shape id="_x0000_s1057" type="#_x0000_t75" alt="http://www.enchantedlearning.com/europe/germany/flag/Flagbig.GIF" style="position:absolute;left:0;text-align:left;margin-left:431.4pt;margin-top:4.05pt;width:74.85pt;height:51.75pt;z-index:-251643904;visibility:visible" wrapcoords="-216 0 -216 21287 21600 21287 21600 0 -216 0">
            <v:imagedata r:id="rId25" o:title=""/>
            <w10:wrap type="tight"/>
          </v:shape>
        </w:pict>
      </w:r>
      <w:r>
        <w:rPr>
          <w:noProof/>
          <w:lang w:eastAsia="tr-TR"/>
        </w:rPr>
        <w:pict>
          <v:shape id="_x0000_s1058" type="#_x0000_t75" alt="http://infojustice.org/wp-content/uploads/2014/03/flag-russia.gif" style="position:absolute;left:0;text-align:left;margin-left:289.5pt;margin-top:2.7pt;width:78.75pt;height:52.5pt;z-index:-251644928;visibility:visible" wrapcoords="-206 0 -206 21291 21600 21291 21600 0 -206 0">
            <v:imagedata r:id="rId26" o:title=""/>
            <w10:wrap type="tight"/>
          </v:shape>
        </w:pict>
      </w:r>
    </w:p>
    <w:p w:rsidR="00743569" w:rsidRPr="00943B73" w:rsidRDefault="00743569" w:rsidP="00163315">
      <w:pPr>
        <w:pStyle w:val="ListParagraph"/>
        <w:tabs>
          <w:tab w:val="left" w:pos="3870"/>
        </w:tabs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43" o:spid="_x0000_s1059" type="#_x0000_t75" alt="http://www.mapsofworld.com/images/world-countries-flags/italy-flag.gif" style="position:absolute;left:0;text-align:left;margin-left:16.5pt;margin-top:.75pt;width:71.25pt;height:48pt;z-index:-251646976;visibility:visible" wrapcoords="-227 0 -227 21262 21600 21262 21600 0 -227 0">
            <v:imagedata r:id="rId27" o:title=""/>
            <w10:wrap type="tight"/>
          </v:shape>
        </w:pict>
      </w:r>
    </w:p>
    <w:p w:rsidR="00743569" w:rsidRPr="00943B73" w:rsidRDefault="00743569" w:rsidP="00163315">
      <w:pPr>
        <w:pStyle w:val="ListParagraph"/>
        <w:tabs>
          <w:tab w:val="left" w:pos="3870"/>
        </w:tabs>
        <w:ind w:left="1080"/>
        <w:rPr>
          <w:sz w:val="20"/>
          <w:szCs w:val="20"/>
        </w:rPr>
      </w:pPr>
    </w:p>
    <w:p w:rsidR="00743569" w:rsidRPr="00943B73" w:rsidRDefault="00743569" w:rsidP="00163315">
      <w:pPr>
        <w:tabs>
          <w:tab w:val="left" w:pos="387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5 . I’m from ITALY                     6. I’m from JAPAN              7. I’m from RUSSIA                8. I’m from GERMANY   I’m ______________                    I’m ______________          I’m ______________            I’m _____________</w:t>
      </w:r>
    </w:p>
    <w:p w:rsidR="00743569" w:rsidRPr="00943B73" w:rsidRDefault="00743569" w:rsidP="00163315">
      <w:pPr>
        <w:tabs>
          <w:tab w:val="left" w:pos="3870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19" o:spid="_x0000_s1060" type="#_x0000_t75" alt="http://www.crwflags.com/fotw/images/s/sa-fb92.gif" style="position:absolute;margin-left:168.75pt;margin-top:11.65pt;width:79.5pt;height:48pt;z-index:-251641856;visibility:visible" wrapcoords="-204 0 -204 21262 21600 21262 21600 0 -204 0">
            <v:imagedata r:id="rId28" o:title=""/>
            <w10:wrap type="tight"/>
          </v:shape>
        </w:pict>
      </w:r>
      <w:r>
        <w:rPr>
          <w:noProof/>
          <w:lang w:eastAsia="tr-TR"/>
        </w:rPr>
        <w:pict>
          <v:shape id="Resim 16" o:spid="_x0000_s1061" type="#_x0000_t75" alt="http://upload.wikimedia.org/wikipedia/commons/5/5b/Flag_of_Egypt_(variant).png" style="position:absolute;margin-left:13.5pt;margin-top:8.15pt;width:77.25pt;height:51.45pt;z-index:-251642880;visibility:visible" wrapcoords="-210 0 -210 21287 21600 21287 21600 0 -210 0">
            <v:imagedata r:id="rId29" o:title=""/>
            <w10:wrap type="tight"/>
          </v:shape>
        </w:pict>
      </w:r>
    </w:p>
    <w:p w:rsidR="00743569" w:rsidRPr="00943B73" w:rsidRDefault="00743569" w:rsidP="00163315">
      <w:pPr>
        <w:tabs>
          <w:tab w:val="left" w:pos="3870"/>
        </w:tabs>
        <w:rPr>
          <w:b/>
          <w:sz w:val="20"/>
          <w:szCs w:val="20"/>
        </w:rPr>
      </w:pPr>
    </w:p>
    <w:p w:rsidR="00743569" w:rsidRDefault="00743569" w:rsidP="00163315">
      <w:pPr>
        <w:tabs>
          <w:tab w:val="left" w:pos="3870"/>
        </w:tabs>
        <w:rPr>
          <w:b/>
          <w:sz w:val="20"/>
          <w:szCs w:val="20"/>
        </w:rPr>
      </w:pPr>
    </w:p>
    <w:p w:rsidR="00743569" w:rsidRPr="00023122" w:rsidRDefault="00743569" w:rsidP="00500323">
      <w:pPr>
        <w:rPr>
          <w:b/>
          <w:sz w:val="18"/>
        </w:rPr>
      </w:pPr>
      <w:r w:rsidRPr="00943B73">
        <w:rPr>
          <w:b/>
          <w:sz w:val="20"/>
          <w:szCs w:val="20"/>
        </w:rPr>
        <w:t>9. I’m from EGYPT                     10. I’m from SAUDI ARABIA                                                                                                                           I’m _______________                  I’m ________________________</w:t>
      </w:r>
      <w:r>
        <w:rPr>
          <w:b/>
          <w:sz w:val="20"/>
          <w:szCs w:val="20"/>
        </w:rPr>
        <w:t xml:space="preserve"> </w:t>
      </w:r>
      <w:hyperlink r:id="rId30" w:history="1">
        <w:r w:rsidRPr="006A53C4">
          <w:rPr>
            <w:rStyle w:val="Hyperlink"/>
            <w:b/>
            <w:sz w:val="18"/>
          </w:rPr>
          <w:t>www.sorubak.com</w:t>
        </w:r>
      </w:hyperlink>
      <w:r>
        <w:rPr>
          <w:b/>
          <w:sz w:val="18"/>
        </w:rPr>
        <w:t xml:space="preserve"> </w:t>
      </w:r>
    </w:p>
    <w:p w:rsidR="00743569" w:rsidRPr="00943B73" w:rsidRDefault="00743569" w:rsidP="00163315">
      <w:pPr>
        <w:tabs>
          <w:tab w:val="left" w:pos="3870"/>
        </w:tabs>
        <w:rPr>
          <w:b/>
          <w:sz w:val="20"/>
          <w:szCs w:val="20"/>
        </w:rPr>
      </w:pPr>
    </w:p>
    <w:sectPr w:rsidR="00743569" w:rsidRPr="00943B73" w:rsidSect="00EC6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16A4"/>
    <w:multiLevelType w:val="hybridMultilevel"/>
    <w:tmpl w:val="716A7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535FEA"/>
    <w:multiLevelType w:val="hybridMultilevel"/>
    <w:tmpl w:val="25DCE492"/>
    <w:lvl w:ilvl="0" w:tplc="722CA2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5447B7"/>
    <w:multiLevelType w:val="hybridMultilevel"/>
    <w:tmpl w:val="2E5E2E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EF7EC7"/>
    <w:multiLevelType w:val="hybridMultilevel"/>
    <w:tmpl w:val="5CA6CF36"/>
    <w:lvl w:ilvl="0" w:tplc="35EACD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6342DC"/>
    <w:multiLevelType w:val="hybridMultilevel"/>
    <w:tmpl w:val="DCE83E92"/>
    <w:lvl w:ilvl="0" w:tplc="6706D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11D73DF"/>
    <w:multiLevelType w:val="hybridMultilevel"/>
    <w:tmpl w:val="D20A70D4"/>
    <w:lvl w:ilvl="0" w:tplc="ECD4264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76011"/>
    <w:multiLevelType w:val="hybridMultilevel"/>
    <w:tmpl w:val="65FCF3A4"/>
    <w:lvl w:ilvl="0" w:tplc="A500A0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85023C3"/>
    <w:multiLevelType w:val="hybridMultilevel"/>
    <w:tmpl w:val="EEEC56AE"/>
    <w:lvl w:ilvl="0" w:tplc="DF8CB94E">
      <w:start w:val="1"/>
      <w:numFmt w:val="lowerLetter"/>
      <w:lvlText w:val="%1-"/>
      <w:lvlJc w:val="left"/>
      <w:pPr>
        <w:ind w:left="45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988"/>
    <w:rsid w:val="00023122"/>
    <w:rsid w:val="00035F4A"/>
    <w:rsid w:val="00163315"/>
    <w:rsid w:val="00235D61"/>
    <w:rsid w:val="00273546"/>
    <w:rsid w:val="002942B6"/>
    <w:rsid w:val="003C5923"/>
    <w:rsid w:val="00454B0D"/>
    <w:rsid w:val="00500323"/>
    <w:rsid w:val="0058551D"/>
    <w:rsid w:val="00594F45"/>
    <w:rsid w:val="005B0F31"/>
    <w:rsid w:val="005C47DF"/>
    <w:rsid w:val="006A53C4"/>
    <w:rsid w:val="00706600"/>
    <w:rsid w:val="00743569"/>
    <w:rsid w:val="00784399"/>
    <w:rsid w:val="00881855"/>
    <w:rsid w:val="00943B73"/>
    <w:rsid w:val="00B14F07"/>
    <w:rsid w:val="00B371B4"/>
    <w:rsid w:val="00B43962"/>
    <w:rsid w:val="00B9592A"/>
    <w:rsid w:val="00C563D1"/>
    <w:rsid w:val="00CF67FC"/>
    <w:rsid w:val="00D05201"/>
    <w:rsid w:val="00D9338F"/>
    <w:rsid w:val="00E43C92"/>
    <w:rsid w:val="00E93C15"/>
    <w:rsid w:val="00EC6988"/>
    <w:rsid w:val="00FC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7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69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C6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69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8185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03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3</Pages>
  <Words>442</Words>
  <Characters>2521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YSMN</dc:creator>
  <cp:keywords>www.sorubak.com</cp:keywords>
  <dc:description/>
  <cp:lastModifiedBy>edanur</cp:lastModifiedBy>
  <cp:revision>20</cp:revision>
  <cp:lastPrinted>2014-11-14T17:40:00Z</cp:lastPrinted>
  <dcterms:created xsi:type="dcterms:W3CDTF">2014-11-09T18:42:00Z</dcterms:created>
  <dcterms:modified xsi:type="dcterms:W3CDTF">2014-11-16T14:29:00Z</dcterms:modified>
</cp:coreProperties>
</file>