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027" w:rsidRDefault="00581027" w:rsidP="00E24C44">
      <w:pPr>
        <w:tabs>
          <w:tab w:val="left" w:pos="9075"/>
        </w:tabs>
        <w:ind w:left="-851" w:firstLine="851"/>
      </w:pPr>
    </w:p>
    <w:p w:rsidR="00581027" w:rsidRPr="00E24C44" w:rsidRDefault="00581027" w:rsidP="00E24C44">
      <w:pPr>
        <w:tabs>
          <w:tab w:val="left" w:pos="9075"/>
        </w:tabs>
        <w:ind w:left="-851" w:firstLine="851"/>
      </w:pPr>
      <w:r>
        <w:t>ADI VE SOYADI:</w:t>
      </w:r>
      <w:r>
        <w:tab/>
      </w:r>
      <w:r w:rsidRPr="00E24C44">
        <w:t>PUAN:</w:t>
      </w:r>
    </w:p>
    <w:p w:rsidR="00581027" w:rsidRDefault="00581027" w:rsidP="00E24C44">
      <w:pPr>
        <w:tabs>
          <w:tab w:val="left" w:pos="9075"/>
        </w:tabs>
        <w:ind w:left="-851" w:firstLine="851"/>
      </w:pPr>
      <w:r w:rsidRPr="00E24C44">
        <w:t xml:space="preserve">                                                                                                                       NOT:</w:t>
      </w:r>
    </w:p>
    <w:p w:rsidR="00581027" w:rsidRPr="00E24C44" w:rsidRDefault="00581027" w:rsidP="00E24C44">
      <w:pPr>
        <w:tabs>
          <w:tab w:val="left" w:pos="9075"/>
        </w:tabs>
        <w:ind w:left="-851" w:firstLine="851"/>
        <w:rPr>
          <w:b/>
        </w:rPr>
      </w:pPr>
      <w:r w:rsidRPr="00E24C44">
        <w:rPr>
          <w:b/>
        </w:rPr>
        <w:t xml:space="preserve">  </w:t>
      </w:r>
      <w:r>
        <w:rPr>
          <w:b/>
        </w:rPr>
        <w:t xml:space="preserve">          ……………………….OKULU</w:t>
      </w:r>
      <w:r w:rsidRPr="00E24C44">
        <w:rPr>
          <w:b/>
        </w:rPr>
        <w:t xml:space="preserve">  TÜRKÇE DERSİ 1.DÖNEM 2.YAZILI SORULARI</w:t>
      </w:r>
    </w:p>
    <w:p w:rsidR="00581027" w:rsidRDefault="00581027" w:rsidP="00722A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9075"/>
        </w:tabs>
        <w:ind w:left="-284" w:firstLine="426"/>
      </w:pPr>
      <w:r>
        <w:t>Geçen yaz Amerika’ da öğrenciydik.Bir sinema gişesinin önünde kuyruğa girdik.Açıkgöz bir kadın,sıranın önlerine girmeye kalktı.Kuyrukta bekleyen 60-70 kişi,bir ağızdan bağırıp çağırmaya başladı.Bu,haksızlığa karşı toplumsal bir tepkiydi.Haksızlığa karşı sesini yükselten insanlar birlik içindeydi.Olması gereken de buydu.</w:t>
      </w:r>
    </w:p>
    <w:p w:rsidR="00581027" w:rsidRDefault="00581027" w:rsidP="00E24C44">
      <w:pPr>
        <w:tabs>
          <w:tab w:val="left" w:pos="284"/>
        </w:tabs>
        <w:ind w:left="-284" w:firstLine="426"/>
      </w:pPr>
      <w:r w:rsidRPr="00F35301">
        <w:rPr>
          <w:b/>
        </w:rPr>
        <w:t>A.</w:t>
      </w:r>
      <w:r>
        <w:t>Yukarıdaki metne göre aşağıdaki 5 N 1K cümle şeklinde cevap yazınız.( 5 puan)</w:t>
      </w:r>
    </w:p>
    <w:p w:rsidR="00581027" w:rsidRDefault="00581027" w:rsidP="00E24C44">
      <w:pPr>
        <w:tabs>
          <w:tab w:val="left" w:pos="284"/>
        </w:tabs>
        <w:ind w:left="-284" w:firstLine="426"/>
      </w:pPr>
      <w:r>
        <w:rPr>
          <w:b/>
        </w:rPr>
        <w:t>1.</w:t>
      </w:r>
      <w:r w:rsidRPr="00C666B7">
        <w:rPr>
          <w:b/>
        </w:rPr>
        <w:t>Kim</w:t>
      </w:r>
      <w:r>
        <w:t xml:space="preserve"> sıranın önlerine girmeye kalktı?................................................................................</w:t>
      </w:r>
    </w:p>
    <w:p w:rsidR="00581027" w:rsidRDefault="00581027" w:rsidP="00E24C44">
      <w:pPr>
        <w:tabs>
          <w:tab w:val="left" w:pos="284"/>
        </w:tabs>
        <w:ind w:left="-284" w:firstLine="426"/>
      </w:pPr>
      <w:r>
        <w:rPr>
          <w:b/>
        </w:rPr>
        <w:t>2.N</w:t>
      </w:r>
      <w:r w:rsidRPr="00C666B7">
        <w:rPr>
          <w:b/>
        </w:rPr>
        <w:t xml:space="preserve">erede </w:t>
      </w:r>
      <w:r>
        <w:t>kuyruğa girmişler?.............................................................................................</w:t>
      </w:r>
    </w:p>
    <w:p w:rsidR="00581027" w:rsidRDefault="00581027" w:rsidP="00E24C44">
      <w:pPr>
        <w:tabs>
          <w:tab w:val="left" w:pos="284"/>
        </w:tabs>
        <w:ind w:left="-284" w:firstLine="426"/>
      </w:pPr>
      <w:r>
        <w:rPr>
          <w:b/>
        </w:rPr>
        <w:t>3.</w:t>
      </w:r>
      <w:r w:rsidRPr="00C666B7">
        <w:rPr>
          <w:b/>
        </w:rPr>
        <w:t>Ne zaman</w:t>
      </w:r>
      <w:r>
        <w:t xml:space="preserve"> Amerika da öğrencilermiş?..............................................................................</w:t>
      </w:r>
    </w:p>
    <w:p w:rsidR="00581027" w:rsidRDefault="00581027" w:rsidP="00E24C44">
      <w:pPr>
        <w:tabs>
          <w:tab w:val="left" w:pos="284"/>
        </w:tabs>
        <w:ind w:left="-284" w:firstLine="426"/>
        <w:rPr>
          <w:b/>
        </w:rPr>
      </w:pPr>
      <w:r>
        <w:rPr>
          <w:b/>
        </w:rPr>
        <w:t>4.</w:t>
      </w:r>
      <w:r w:rsidRPr="00F35301">
        <w:t xml:space="preserve">Kuyrukta bekleyenlerin tepkisi </w:t>
      </w:r>
      <w:r w:rsidRPr="00F35301">
        <w:rPr>
          <w:b/>
        </w:rPr>
        <w:t>ne</w:t>
      </w:r>
      <w:r w:rsidRPr="00F35301">
        <w:t xml:space="preserve"> oldu?</w:t>
      </w:r>
      <w:r>
        <w:t>............................................................................</w:t>
      </w:r>
    </w:p>
    <w:p w:rsidR="00581027" w:rsidRDefault="00581027" w:rsidP="00E24C44">
      <w:pPr>
        <w:tabs>
          <w:tab w:val="left" w:pos="284"/>
        </w:tabs>
        <w:ind w:left="-284" w:firstLine="426"/>
      </w:pPr>
      <w:r>
        <w:rPr>
          <w:b/>
        </w:rPr>
        <w:t>5.</w:t>
      </w:r>
      <w:r w:rsidRPr="00C666B7">
        <w:t xml:space="preserve">Kuyrukta bekleyenlerin bağırması </w:t>
      </w:r>
      <w:r w:rsidRPr="00C666B7">
        <w:rPr>
          <w:b/>
        </w:rPr>
        <w:t>nasıl</w:t>
      </w:r>
      <w:r w:rsidRPr="00C666B7">
        <w:t xml:space="preserve"> bir tepkiydi?</w:t>
      </w:r>
      <w:r>
        <w:t>..........................................................</w:t>
      </w:r>
    </w:p>
    <w:p w:rsidR="00581027" w:rsidRDefault="00581027" w:rsidP="00381A51">
      <w:pPr>
        <w:tabs>
          <w:tab w:val="left" w:pos="284"/>
        </w:tabs>
        <w:ind w:left="-284" w:firstLine="426"/>
        <w:rPr>
          <w:b/>
        </w:rPr>
      </w:pPr>
      <w:r w:rsidRPr="00F35301">
        <w:rPr>
          <w:b/>
        </w:rPr>
        <w:t>B.</w:t>
      </w:r>
      <w:r>
        <w:rPr>
          <w:b/>
        </w:rPr>
        <w:t>6.</w:t>
      </w:r>
      <w:r w:rsidRPr="008F12F3">
        <w:t>Aşağıdaki sözcüklerin hangisi büyük ünlü uyumu kuralına</w:t>
      </w:r>
      <w:r>
        <w:rPr>
          <w:b/>
        </w:rPr>
        <w:t xml:space="preserve"> uymaz?</w:t>
      </w:r>
      <w:r w:rsidRPr="00C92F3A">
        <w:t xml:space="preserve"> </w:t>
      </w:r>
      <w:r>
        <w:t>(5 puan)</w:t>
      </w:r>
    </w:p>
    <w:p w:rsidR="00581027" w:rsidRPr="00381A51" w:rsidRDefault="00581027" w:rsidP="00381A51">
      <w:pPr>
        <w:tabs>
          <w:tab w:val="left" w:pos="284"/>
        </w:tabs>
        <w:ind w:left="-284" w:firstLine="426"/>
      </w:pPr>
      <w:r w:rsidRPr="00381A51">
        <w:t xml:space="preserve">A.pırlanta  </w:t>
      </w:r>
      <w:r>
        <w:t xml:space="preserve">                        B</w:t>
      </w:r>
      <w:r w:rsidRPr="00381A51">
        <w:t xml:space="preserve">.elmas                 </w:t>
      </w:r>
      <w:r>
        <w:t xml:space="preserve">  </w:t>
      </w:r>
      <w:r w:rsidRPr="00381A51">
        <w:t xml:space="preserve">C.yakut  </w:t>
      </w:r>
      <w:r>
        <w:t xml:space="preserve">                    </w:t>
      </w:r>
      <w:r w:rsidRPr="00381A51">
        <w:t xml:space="preserve">  D.zümrüt</w:t>
      </w:r>
    </w:p>
    <w:p w:rsidR="00581027" w:rsidRDefault="00581027" w:rsidP="00265C80">
      <w:pPr>
        <w:tabs>
          <w:tab w:val="left" w:pos="284"/>
        </w:tabs>
        <w:ind w:left="-284" w:firstLine="426"/>
      </w:pPr>
      <w:r w:rsidRPr="00381A51">
        <w:rPr>
          <w:b/>
        </w:rPr>
        <w:t>7.</w:t>
      </w:r>
      <w:r>
        <w:t>Aşağıdaki sözcüklerin hangisinde sadece ince ünlüler kullanılmıştır?</w:t>
      </w:r>
      <w:r w:rsidRPr="00265C80">
        <w:t xml:space="preserve"> </w:t>
      </w:r>
      <w:r>
        <w:t>(5 puan)</w:t>
      </w:r>
    </w:p>
    <w:p w:rsidR="00581027" w:rsidRDefault="00581027" w:rsidP="00381A51">
      <w:pPr>
        <w:tabs>
          <w:tab w:val="left" w:pos="284"/>
        </w:tabs>
        <w:ind w:left="-284" w:firstLine="426"/>
      </w:pPr>
      <w:r>
        <w:t>A.patik                           B.çelik                          C.dolap                       D.kitap</w:t>
      </w:r>
    </w:p>
    <w:p w:rsidR="00581027" w:rsidRDefault="00581027" w:rsidP="00381A51">
      <w:pPr>
        <w:tabs>
          <w:tab w:val="left" w:pos="284"/>
        </w:tabs>
        <w:ind w:left="-284" w:firstLine="426"/>
      </w:pPr>
      <w:r w:rsidRPr="00381A51">
        <w:rPr>
          <w:b/>
        </w:rPr>
        <w:t>8.</w:t>
      </w:r>
      <w:r>
        <w:t>Aşağıdaki tümcelerden hangisinde ünsüz yumuşamasına uğramış bir sözcük vardır?</w:t>
      </w:r>
      <w:r w:rsidRPr="00265C80">
        <w:t xml:space="preserve"> </w:t>
      </w:r>
      <w:r>
        <w:t>(5 puan)</w:t>
      </w:r>
    </w:p>
    <w:p w:rsidR="00581027" w:rsidRDefault="00581027" w:rsidP="00381A51">
      <w:pPr>
        <w:tabs>
          <w:tab w:val="left" w:pos="284"/>
        </w:tabs>
        <w:ind w:left="-284" w:firstLine="426"/>
      </w:pPr>
      <w:r>
        <w:t>A.Yağ tenekesi aldım.</w:t>
      </w:r>
      <w:r>
        <w:tab/>
        <w:t xml:space="preserve">                              C.Arabanın lastiği patlamış.</w:t>
      </w:r>
    </w:p>
    <w:p w:rsidR="00581027" w:rsidRDefault="00581027" w:rsidP="00381A51">
      <w:pPr>
        <w:tabs>
          <w:tab w:val="left" w:pos="284"/>
          <w:tab w:val="center" w:pos="5528"/>
        </w:tabs>
      </w:pPr>
      <w:r>
        <w:t xml:space="preserve">  B.Bilgisayar oyunlarını severim.</w:t>
      </w:r>
      <w:r>
        <w:tab/>
        <w:t xml:space="preserve">                    D.Pencereden dışarı baktım.</w:t>
      </w:r>
    </w:p>
    <w:p w:rsidR="00581027" w:rsidRDefault="00581027" w:rsidP="00381A51">
      <w:pPr>
        <w:tabs>
          <w:tab w:val="left" w:pos="284"/>
        </w:tabs>
        <w:ind w:left="-284" w:firstLine="426"/>
      </w:pPr>
      <w:r w:rsidRPr="00381A51">
        <w:rPr>
          <w:b/>
        </w:rPr>
        <w:t>9.</w:t>
      </w:r>
      <w:r>
        <w:t>Aşağıdaki ünlem tümcelerinden hangisi özlem bildirir?</w:t>
      </w:r>
      <w:r w:rsidRPr="00265C80">
        <w:t xml:space="preserve"> </w:t>
      </w:r>
      <w:r>
        <w:t>(5 puan)</w:t>
      </w:r>
    </w:p>
    <w:p w:rsidR="00581027" w:rsidRDefault="00581027" w:rsidP="00381A51">
      <w:pPr>
        <w:tabs>
          <w:tab w:val="left" w:pos="284"/>
        </w:tabs>
        <w:ind w:left="-284" w:firstLine="426"/>
      </w:pPr>
      <w:r>
        <w:t>A.Sus,çok konuşma!                                   C.İşte,bak başbakan!</w:t>
      </w:r>
    </w:p>
    <w:p w:rsidR="00581027" w:rsidRDefault="00581027" w:rsidP="00381A51">
      <w:pPr>
        <w:tabs>
          <w:tab w:val="left" w:pos="284"/>
        </w:tabs>
        <w:ind w:left="-284" w:firstLine="426"/>
      </w:pPr>
      <w:r>
        <w:t>B.Ey,Türk Gençliği!                                     D.Ah,o eski bayramlar!</w:t>
      </w:r>
    </w:p>
    <w:p w:rsidR="00581027" w:rsidRPr="00D50600" w:rsidRDefault="00581027" w:rsidP="00381A51">
      <w:pPr>
        <w:tabs>
          <w:tab w:val="left" w:pos="284"/>
        </w:tabs>
        <w:ind w:left="-284" w:firstLine="426"/>
      </w:pPr>
      <w:r w:rsidRPr="00BC65BA">
        <w:rPr>
          <w:b/>
        </w:rPr>
        <w:t>10.</w:t>
      </w:r>
      <w:r w:rsidRPr="00D50600">
        <w:t>Neden böyle davranıyorsun(  )Kalbimi kırıyorsun(  )Seni sevdiğimi(  )saydığımı(  )güvendiğimi</w:t>
      </w:r>
    </w:p>
    <w:p w:rsidR="00581027" w:rsidRPr="00D50600" w:rsidRDefault="00581027" w:rsidP="00381A51">
      <w:pPr>
        <w:tabs>
          <w:tab w:val="left" w:pos="284"/>
        </w:tabs>
        <w:ind w:left="-284" w:firstLine="426"/>
      </w:pPr>
      <w:r w:rsidRPr="00D50600">
        <w:t>bilmiyor musun(  )</w:t>
      </w:r>
    </w:p>
    <w:p w:rsidR="00581027" w:rsidRPr="00D50600" w:rsidRDefault="00581027" w:rsidP="00381A51">
      <w:pPr>
        <w:tabs>
          <w:tab w:val="left" w:pos="284"/>
        </w:tabs>
        <w:ind w:left="-284" w:firstLine="426"/>
      </w:pPr>
      <w:r w:rsidRPr="00D50600">
        <w:t>Yukarıdaki paragrafta yay ayraçlar içine sırasıyla hangi noktalama imleri konulmalıdır?    (5 puan)</w:t>
      </w:r>
    </w:p>
    <w:p w:rsidR="00581027" w:rsidRDefault="00581027" w:rsidP="00381A51">
      <w:pPr>
        <w:tabs>
          <w:tab w:val="left" w:pos="284"/>
        </w:tabs>
        <w:ind w:left="-284" w:firstLine="426"/>
      </w:pPr>
      <w:r>
        <w:t>A.( ? ) (,  ) (,  ) (  .)</w:t>
      </w:r>
      <w:r w:rsidRPr="00BC65BA">
        <w:t xml:space="preserve"> </w:t>
      </w:r>
      <w:r>
        <w:t>( ? )</w:t>
      </w:r>
    </w:p>
    <w:p w:rsidR="00581027" w:rsidRDefault="00581027" w:rsidP="00381A51">
      <w:pPr>
        <w:tabs>
          <w:tab w:val="left" w:pos="284"/>
        </w:tabs>
        <w:ind w:left="-284" w:firstLine="426"/>
      </w:pPr>
      <w:r>
        <w:t>B.</w:t>
      </w:r>
      <w:r w:rsidRPr="00381A51">
        <w:t xml:space="preserve"> </w:t>
      </w:r>
      <w:r>
        <w:t>( ? ) ( . ) (,  ) ( , )</w:t>
      </w:r>
      <w:r w:rsidRPr="00BC65BA">
        <w:t xml:space="preserve"> </w:t>
      </w:r>
      <w:r>
        <w:t>( ? )</w:t>
      </w:r>
    </w:p>
    <w:p w:rsidR="00581027" w:rsidRDefault="00581027" w:rsidP="00381A51">
      <w:pPr>
        <w:tabs>
          <w:tab w:val="left" w:pos="284"/>
        </w:tabs>
        <w:ind w:left="-284" w:firstLine="426"/>
      </w:pPr>
      <w:r>
        <w:t>C.</w:t>
      </w:r>
      <w:r w:rsidRPr="00381A51">
        <w:t xml:space="preserve"> </w:t>
      </w:r>
      <w:r>
        <w:t>( ! ) (.  ) ( , ) ( , )</w:t>
      </w:r>
      <w:r w:rsidRPr="00BC65BA">
        <w:t xml:space="preserve"> </w:t>
      </w:r>
      <w:r>
        <w:t>( . )</w:t>
      </w:r>
    </w:p>
    <w:p w:rsidR="00581027" w:rsidRDefault="00581027" w:rsidP="00381A51">
      <w:pPr>
        <w:tabs>
          <w:tab w:val="left" w:pos="284"/>
        </w:tabs>
        <w:ind w:left="-284" w:firstLine="426"/>
      </w:pPr>
      <w:r>
        <w:t>D.</w:t>
      </w:r>
      <w:r w:rsidRPr="00381A51">
        <w:t xml:space="preserve"> </w:t>
      </w:r>
      <w:r>
        <w:t>(?  ) ( , ) (,  ) ( , )</w:t>
      </w:r>
      <w:r w:rsidRPr="00BC65BA">
        <w:t xml:space="preserve"> </w:t>
      </w:r>
      <w:r>
        <w:t>(  .)</w:t>
      </w:r>
    </w:p>
    <w:p w:rsidR="00581027" w:rsidRDefault="00581027" w:rsidP="00E24C44">
      <w:pPr>
        <w:tabs>
          <w:tab w:val="left" w:pos="284"/>
        </w:tabs>
        <w:ind w:left="-284" w:firstLine="426"/>
      </w:pPr>
    </w:p>
    <w:p w:rsidR="00581027" w:rsidRDefault="00581027" w:rsidP="00E24C44">
      <w:pPr>
        <w:tabs>
          <w:tab w:val="left" w:pos="284"/>
        </w:tabs>
        <w:ind w:left="-284" w:firstLine="426"/>
        <w:rPr>
          <w:b/>
        </w:rPr>
      </w:pPr>
    </w:p>
    <w:p w:rsidR="00581027" w:rsidRDefault="00581027" w:rsidP="00E24C44">
      <w:pPr>
        <w:tabs>
          <w:tab w:val="left" w:pos="284"/>
        </w:tabs>
        <w:ind w:left="-284" w:firstLine="426"/>
        <w:rPr>
          <w:b/>
        </w:rPr>
      </w:pPr>
    </w:p>
    <w:p w:rsidR="00581027" w:rsidRDefault="00581027" w:rsidP="00E24C44">
      <w:pPr>
        <w:tabs>
          <w:tab w:val="left" w:pos="284"/>
        </w:tabs>
        <w:ind w:left="-284" w:firstLine="426"/>
        <w:rPr>
          <w:b/>
        </w:rPr>
      </w:pPr>
    </w:p>
    <w:p w:rsidR="00581027" w:rsidRDefault="00581027" w:rsidP="00E24C44">
      <w:pPr>
        <w:tabs>
          <w:tab w:val="left" w:pos="284"/>
        </w:tabs>
        <w:ind w:left="-284" w:firstLine="426"/>
      </w:pPr>
      <w:r>
        <w:rPr>
          <w:b/>
        </w:rPr>
        <w:t>11</w:t>
      </w:r>
      <w:r w:rsidRPr="00667936">
        <w:rPr>
          <w:b/>
        </w:rPr>
        <w:t>.</w:t>
      </w:r>
      <w:r>
        <w:t>”</w:t>
      </w:r>
      <w:r w:rsidRPr="00D50600">
        <w:rPr>
          <w:b/>
        </w:rPr>
        <w:t>Yüz</w:t>
      </w:r>
      <w:r>
        <w:t>”sözcüğü,aşağıdakilerden hangisinde farklı anlamda kullanılmıştır?</w:t>
      </w:r>
      <w:r w:rsidRPr="00667936">
        <w:t xml:space="preserve"> </w:t>
      </w:r>
      <w:r>
        <w:t>(5 puan)</w:t>
      </w:r>
    </w:p>
    <w:p w:rsidR="00581027" w:rsidRDefault="00581027" w:rsidP="00E24C44">
      <w:pPr>
        <w:tabs>
          <w:tab w:val="left" w:pos="284"/>
        </w:tabs>
        <w:ind w:left="-284" w:firstLine="426"/>
      </w:pPr>
      <w:r>
        <w:t>A.Kıyıya doğru yüzdük.                                     B.Yüzüme karşı söyle.</w:t>
      </w:r>
    </w:p>
    <w:p w:rsidR="00581027" w:rsidRDefault="00581027" w:rsidP="00E24C44">
      <w:pPr>
        <w:tabs>
          <w:tab w:val="left" w:pos="284"/>
        </w:tabs>
        <w:ind w:left="-284" w:firstLine="426"/>
      </w:pPr>
      <w:r>
        <w:t>C.Yüzüm gözüm çamur oldu.                             D.Yüzün bana tanıdık geliyor.</w:t>
      </w:r>
    </w:p>
    <w:p w:rsidR="00581027" w:rsidRDefault="00581027" w:rsidP="00E24C44">
      <w:pPr>
        <w:tabs>
          <w:tab w:val="left" w:pos="284"/>
        </w:tabs>
        <w:ind w:left="-284" w:firstLine="426"/>
      </w:pPr>
      <w:r>
        <w:rPr>
          <w:b/>
        </w:rPr>
        <w:t>C. 12</w:t>
      </w:r>
      <w:r w:rsidRPr="00667936">
        <w:rPr>
          <w:b/>
        </w:rPr>
        <w:t>.</w:t>
      </w:r>
      <w:r w:rsidRPr="00667936">
        <w:t>Aşağıdaki cümleleri uygun deyimleri kullanarak tamamlayın</w:t>
      </w:r>
      <w:r>
        <w:t>ı</w:t>
      </w:r>
      <w:r w:rsidRPr="00667936">
        <w:t>z.</w:t>
      </w:r>
      <w:r w:rsidRPr="00F96AD9">
        <w:t xml:space="preserve"> </w:t>
      </w:r>
      <w:r>
        <w:t>(3 puan)</w:t>
      </w:r>
    </w:p>
    <w:p w:rsidR="00581027" w:rsidRPr="006926C6" w:rsidRDefault="00581027" w:rsidP="00667936">
      <w:pPr>
        <w:tabs>
          <w:tab w:val="left" w:pos="284"/>
        </w:tabs>
        <w:ind w:left="-284" w:firstLine="426"/>
        <w:rPr>
          <w:b/>
        </w:rPr>
      </w:pPr>
      <w:r w:rsidRPr="006926C6">
        <w:rPr>
          <w:b/>
        </w:rPr>
        <w:t xml:space="preserve">          (göz gezdirmek , çenesi düşmek , ödü kopmak)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left:0;text-align:left;margin-left:6.85pt;margin-top:1.85pt;width:11.7pt;height:9.25pt;z-index:251649024"/>
        </w:pict>
      </w:r>
      <w:r>
        <w:rPr>
          <w:noProof/>
          <w:lang w:eastAsia="tr-TR"/>
        </w:rPr>
        <w:pict>
          <v:shape id="_x0000_s1027" type="#_x0000_t12" style="position:absolute;left:0;text-align:left;margin-left:6.8pt;margin-top:1.85pt;width:13.4pt;height:7.15pt;z-index:251648000"/>
        </w:pict>
      </w:r>
      <w:r>
        <w:t xml:space="preserve">     Gazeteyi elime alıp şöyle bir……………………………………..dim.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28" type="#_x0000_t12" style="position:absolute;left:0;text-align:left;margin-left:8.55pt;margin-top:3.25pt;width:11.65pt;height:9.25pt;z-index:251650048"/>
        </w:pict>
      </w:r>
      <w:r>
        <w:t xml:space="preserve">     Karşımda o iri köpeği görünce………………………………………..…tu.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29" type="#_x0000_t12" style="position:absolute;left:0;text-align:left;margin-left:8.55pt;margin-top:4.65pt;width:11.65pt;height:9.25pt;z-index:251651072"/>
        </w:pict>
      </w:r>
      <w:r>
        <w:t xml:space="preserve">     Çocuğun…………………………………………..tü,durmadan konuşuyordu.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b/>
        </w:rPr>
        <w:t>13</w:t>
      </w:r>
      <w:r w:rsidRPr="00F96AD9">
        <w:rPr>
          <w:b/>
        </w:rPr>
        <w:t>.</w:t>
      </w:r>
      <w:r>
        <w:t>Aşağıdaki sözcükleri büyük ünlü uyumu kuralına uyup uymadıklarını tespit edip karşılarına yazınız.(</w:t>
      </w:r>
      <w:r w:rsidRPr="00D50600">
        <w:rPr>
          <w:b/>
        </w:rPr>
        <w:t>Uyar,uymaz</w:t>
      </w:r>
      <w:r>
        <w:t xml:space="preserve"> şeklinde yazınız)      (3 puan)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46.15pt;margin-top:8.05pt;width:23.45pt;height:0;z-index:251652096" o:connectortype="straight">
            <v:stroke endarrow="block"/>
          </v:shape>
        </w:pict>
      </w:r>
      <w:r>
        <w:t>kitaplık       ………………….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31" type="#_x0000_t32" style="position:absolute;left:0;text-align:left;margin-left:46.15pt;margin-top:8.6pt;width:23.45pt;height:0;z-index:251653120" o:connectortype="straight">
            <v:stroke endarrow="block"/>
          </v:shape>
        </w:pict>
      </w:r>
      <w:r>
        <w:t>gazete        ………………….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32" type="#_x0000_t32" style="position:absolute;left:0;text-align:left;margin-left:46.15pt;margin-top:11.7pt;width:23.45pt;height:0;z-index:251654144" o:connectortype="straight">
            <v:stroke endarrow="block"/>
          </v:shape>
        </w:pict>
      </w:r>
      <w:r>
        <w:t>orman        …………………..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b/>
        </w:rPr>
        <w:t>14</w:t>
      </w:r>
      <w:r w:rsidRPr="00F96AD9">
        <w:rPr>
          <w:b/>
        </w:rPr>
        <w:t>.</w:t>
      </w:r>
      <w:r>
        <w:t>Aşağıdaki sözcüklerin eş anlamlılarını karşılarına yazınız.</w:t>
      </w:r>
      <w:r w:rsidRPr="00F96AD9">
        <w:t xml:space="preserve"> </w:t>
      </w:r>
      <w:r>
        <w:t>(3 puan)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33" type="#_x0000_t32" style="position:absolute;left:0;text-align:left;margin-left:39.75pt;margin-top:10.35pt;width:23.45pt;height:0;z-index:251655168" o:connectortype="straight">
            <v:stroke endarrow="block"/>
          </v:shape>
        </w:pict>
      </w:r>
      <w:r>
        <w:t>yaşlı         ………………..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34" type="#_x0000_t32" style="position:absolute;left:0;text-align:left;margin-left:39.75pt;margin-top:9.25pt;width:23.45pt;height:0;z-index:251656192" o:connectortype="straight">
            <v:stroke endarrow="block"/>
          </v:shape>
        </w:pict>
      </w:r>
      <w:r>
        <w:t>ak             ………………….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35" type="#_x0000_t32" style="position:absolute;left:0;text-align:left;margin-left:47.3pt;margin-top:9pt;width:23.45pt;height:0;z-index:251657216" o:connectortype="straight">
            <v:stroke endarrow="block"/>
          </v:shape>
        </w:pict>
      </w:r>
      <w:r>
        <w:t>konut          ………………….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b/>
        </w:rPr>
        <w:t>15</w:t>
      </w:r>
      <w:r w:rsidRPr="00F96AD9">
        <w:rPr>
          <w:b/>
        </w:rPr>
        <w:t>.</w:t>
      </w:r>
      <w:r w:rsidRPr="00F96AD9">
        <w:t xml:space="preserve">Aşağıdaki kelimelerin karşıt anlamlarını yazınız. </w:t>
      </w:r>
      <w:r>
        <w:t>(3 puan)</w:t>
      </w:r>
    </w:p>
    <w:p w:rsidR="00581027" w:rsidRPr="00F96AD9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36" type="#_x0000_t32" style="position:absolute;left:0;text-align:left;margin-left:58.7pt;margin-top:8.5pt;width:23.45pt;height:0;z-index:251658240" o:connectortype="straight">
            <v:stroke endarrow="block"/>
          </v:shape>
        </w:pict>
      </w:r>
      <w:r>
        <w:t>g</w:t>
      </w:r>
      <w:r w:rsidRPr="00F96AD9">
        <w:t>üzel</w:t>
      </w:r>
      <w:r>
        <w:t xml:space="preserve">              ……………… </w:t>
      </w:r>
    </w:p>
    <w:p w:rsidR="00581027" w:rsidRPr="00F96AD9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37" type="#_x0000_t32" style="position:absolute;left:0;text-align:left;margin-left:53.7pt;margin-top:9.05pt;width:23.45pt;height:0;z-index:251659264" o:connectortype="straight">
            <v:stroke endarrow="block"/>
          </v:shape>
        </w:pict>
      </w:r>
      <w:r>
        <w:t>t</w:t>
      </w:r>
      <w:r w:rsidRPr="00F96AD9">
        <w:t>emiz</w:t>
      </w:r>
      <w:r>
        <w:t xml:space="preserve">             ……………… 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38" type="#_x0000_t32" style="position:absolute;left:0;text-align:left;margin-left:53.7pt;margin-top:7.95pt;width:23.45pt;height:0;z-index:251660288" o:connectortype="straight">
            <v:stroke endarrow="block"/>
          </v:shape>
        </w:pict>
      </w:r>
      <w:r w:rsidRPr="00F96AD9">
        <w:t>doğru</w:t>
      </w:r>
      <w:r>
        <w:t xml:space="preserve">             ………………</w:t>
      </w:r>
    </w:p>
    <w:p w:rsidR="00581027" w:rsidRDefault="00581027" w:rsidP="00BF3D87">
      <w:pPr>
        <w:tabs>
          <w:tab w:val="left" w:pos="284"/>
        </w:tabs>
        <w:ind w:left="-284" w:firstLine="426"/>
      </w:pPr>
      <w:r>
        <w:rPr>
          <w:b/>
        </w:rPr>
        <w:t>16</w:t>
      </w:r>
      <w:r w:rsidRPr="006926C6">
        <w:rPr>
          <w:b/>
        </w:rPr>
        <w:t>.’’bahçe-çimen-oyun-ülke-dere’’</w:t>
      </w:r>
      <w:r>
        <w:t xml:space="preserve"> sözcüklerini abece sırasına göre yazınız.</w:t>
      </w:r>
      <w:r w:rsidRPr="00265C80">
        <w:t xml:space="preserve"> </w:t>
      </w:r>
      <w:r>
        <w:t>(3 puan)</w:t>
      </w:r>
    </w:p>
    <w:p w:rsidR="00581027" w:rsidRDefault="00581027" w:rsidP="00AC0B6B">
      <w:pPr>
        <w:tabs>
          <w:tab w:val="left" w:pos="284"/>
        </w:tabs>
      </w:pPr>
    </w:p>
    <w:p w:rsidR="00581027" w:rsidRDefault="00581027" w:rsidP="00667936">
      <w:pPr>
        <w:tabs>
          <w:tab w:val="left" w:pos="284"/>
        </w:tabs>
        <w:ind w:left="-284" w:firstLine="426"/>
      </w:pPr>
      <w:r w:rsidRPr="00D16711">
        <w:rPr>
          <w:b/>
        </w:rPr>
        <w:t>17</w:t>
      </w:r>
      <w:r>
        <w:t>.Aşağıdaki ifadeleri ait oldukları alanlarla eşleştiriniz.(3 puan)</w:t>
      </w:r>
    </w:p>
    <w:p w:rsidR="00581027" w:rsidRPr="00BF3D87" w:rsidRDefault="00581027" w:rsidP="00667936">
      <w:pPr>
        <w:tabs>
          <w:tab w:val="left" w:pos="284"/>
        </w:tabs>
        <w:ind w:left="-284" w:firstLine="426"/>
        <w:rPr>
          <w:b/>
        </w:rPr>
      </w:pPr>
      <w:r w:rsidRPr="00BF3D87">
        <w:rPr>
          <w:b/>
          <w:u w:val="single"/>
        </w:rPr>
        <w:t xml:space="preserve">Eşleştirme </w:t>
      </w:r>
      <w:r w:rsidRPr="00BF3D87">
        <w:rPr>
          <w:b/>
        </w:rPr>
        <w:t xml:space="preserve">                           </w:t>
      </w:r>
      <w:r w:rsidRPr="00BF3D87">
        <w:rPr>
          <w:b/>
          <w:u w:val="single"/>
        </w:rPr>
        <w:t xml:space="preserve"> Terim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t>futbol                                    spor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t>sözcük                                   fen</w:t>
      </w:r>
    </w:p>
    <w:p w:rsidR="00581027" w:rsidRDefault="00581027" w:rsidP="00E3179B">
      <w:pPr>
        <w:tabs>
          <w:tab w:val="left" w:pos="284"/>
        </w:tabs>
        <w:ind w:left="-284" w:firstLine="426"/>
      </w:pPr>
      <w:r>
        <w:t>iskelet                                   dilbilgisi</w:t>
      </w:r>
    </w:p>
    <w:p w:rsidR="00581027" w:rsidRDefault="00581027" w:rsidP="00E3179B">
      <w:pPr>
        <w:tabs>
          <w:tab w:val="left" w:pos="284"/>
        </w:tabs>
        <w:ind w:left="-284" w:firstLine="426"/>
      </w:pPr>
      <w:r>
        <w:t xml:space="preserve"> </w:t>
      </w:r>
    </w:p>
    <w:p w:rsidR="00581027" w:rsidRDefault="00581027" w:rsidP="00667936">
      <w:pPr>
        <w:tabs>
          <w:tab w:val="left" w:pos="284"/>
        </w:tabs>
        <w:ind w:left="-284" w:firstLine="426"/>
      </w:pPr>
    </w:p>
    <w:p w:rsidR="00581027" w:rsidRDefault="00581027" w:rsidP="00667936">
      <w:pPr>
        <w:tabs>
          <w:tab w:val="left" w:pos="284"/>
        </w:tabs>
        <w:ind w:left="-284" w:firstLine="426"/>
      </w:pPr>
    </w:p>
    <w:p w:rsidR="00581027" w:rsidRDefault="00581027" w:rsidP="00667936">
      <w:pPr>
        <w:tabs>
          <w:tab w:val="left" w:pos="284"/>
        </w:tabs>
        <w:ind w:left="-284" w:firstLine="426"/>
        <w:rPr>
          <w:b/>
        </w:rPr>
      </w:pPr>
    </w:p>
    <w:p w:rsidR="00581027" w:rsidRDefault="00581027" w:rsidP="00667936">
      <w:pPr>
        <w:tabs>
          <w:tab w:val="left" w:pos="284"/>
        </w:tabs>
        <w:ind w:left="-284" w:firstLine="426"/>
        <w:rPr>
          <w:b/>
        </w:rPr>
      </w:pPr>
    </w:p>
    <w:p w:rsidR="00581027" w:rsidRDefault="00581027" w:rsidP="00667936">
      <w:pPr>
        <w:tabs>
          <w:tab w:val="left" w:pos="284"/>
        </w:tabs>
        <w:ind w:left="-284" w:firstLine="426"/>
      </w:pPr>
      <w:r w:rsidRPr="00AC0B6B">
        <w:rPr>
          <w:b/>
        </w:rPr>
        <w:t>18.</w:t>
      </w:r>
      <w:r>
        <w:t>Yalın hali verilen adları,durum ekleriyle yazınız.</w:t>
      </w:r>
      <w:r w:rsidRPr="00AC0B6B">
        <w:t xml:space="preserve"> </w:t>
      </w:r>
      <w:r>
        <w:t>(3 puan)</w:t>
      </w: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18"/>
        <w:gridCol w:w="1559"/>
        <w:gridCol w:w="1418"/>
        <w:gridCol w:w="1417"/>
      </w:tblGrid>
      <w:tr w:rsidR="00581027" w:rsidRPr="004E2C4A" w:rsidTr="004E2C4A">
        <w:tc>
          <w:tcPr>
            <w:tcW w:w="1526" w:type="dxa"/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  <w:rPr>
                <w:b/>
              </w:rPr>
            </w:pPr>
            <w:r w:rsidRPr="004E2C4A">
              <w:rPr>
                <w:b/>
              </w:rPr>
              <w:t>Yalın hali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  <w:rPr>
                <w:b/>
              </w:rPr>
            </w:pPr>
            <w:r w:rsidRPr="004E2C4A">
              <w:rPr>
                <w:b/>
              </w:rPr>
              <w:t>Belirtme durumu</w:t>
            </w:r>
          </w:p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  <w:rPr>
                <w:b/>
              </w:rPr>
            </w:pPr>
            <w:r w:rsidRPr="004E2C4A">
              <w:rPr>
                <w:b/>
              </w:rPr>
              <w:t xml:space="preserve">    (-i)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  <w:rPr>
                <w:b/>
              </w:rPr>
            </w:pPr>
            <w:r w:rsidRPr="004E2C4A">
              <w:rPr>
                <w:b/>
              </w:rPr>
              <w:t>Yöneltme durumu</w:t>
            </w:r>
          </w:p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  <w:rPr>
                <w:b/>
              </w:rPr>
            </w:pPr>
            <w:r w:rsidRPr="004E2C4A">
              <w:rPr>
                <w:b/>
              </w:rPr>
              <w:t xml:space="preserve">    (-e)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  <w:rPr>
                <w:b/>
              </w:rPr>
            </w:pPr>
            <w:r w:rsidRPr="004E2C4A">
              <w:rPr>
                <w:b/>
              </w:rPr>
              <w:t>Kalma durumu</w:t>
            </w:r>
          </w:p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  <w:rPr>
                <w:b/>
              </w:rPr>
            </w:pPr>
            <w:r w:rsidRPr="004E2C4A">
              <w:rPr>
                <w:b/>
              </w:rPr>
              <w:t>(-de)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  <w:rPr>
                <w:b/>
              </w:rPr>
            </w:pPr>
            <w:r w:rsidRPr="004E2C4A">
              <w:rPr>
                <w:b/>
              </w:rPr>
              <w:t>Çıkma durumu</w:t>
            </w:r>
          </w:p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  <w:rPr>
                <w:b/>
              </w:rPr>
            </w:pPr>
            <w:r w:rsidRPr="004E2C4A">
              <w:rPr>
                <w:b/>
              </w:rPr>
              <w:t>(-den)</w:t>
            </w:r>
          </w:p>
        </w:tc>
      </w:tr>
      <w:tr w:rsidR="00581027" w:rsidRPr="004E2C4A" w:rsidTr="004E2C4A">
        <w:tc>
          <w:tcPr>
            <w:tcW w:w="1526" w:type="dxa"/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  <w:r w:rsidRPr="004E2C4A">
              <w:t>çivi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</w:tr>
      <w:tr w:rsidR="00581027" w:rsidRPr="004E2C4A" w:rsidTr="004E2C4A">
        <w:tc>
          <w:tcPr>
            <w:tcW w:w="1526" w:type="dxa"/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  <w:r w:rsidRPr="004E2C4A">
              <w:t>okul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</w:tr>
      <w:tr w:rsidR="00581027" w:rsidRPr="004E2C4A" w:rsidTr="004E2C4A">
        <w:tc>
          <w:tcPr>
            <w:tcW w:w="1526" w:type="dxa"/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  <w:r w:rsidRPr="004E2C4A">
              <w:t>ev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  <w:p w:rsidR="00581027" w:rsidRPr="004E2C4A" w:rsidRDefault="00581027" w:rsidP="004E2C4A">
            <w:pPr>
              <w:tabs>
                <w:tab w:val="left" w:pos="284"/>
              </w:tabs>
              <w:spacing w:after="0" w:line="240" w:lineRule="auto"/>
            </w:pPr>
          </w:p>
        </w:tc>
      </w:tr>
    </w:tbl>
    <w:p w:rsidR="00581027" w:rsidRPr="00F96AD9" w:rsidRDefault="00581027" w:rsidP="00667936">
      <w:pPr>
        <w:tabs>
          <w:tab w:val="left" w:pos="284"/>
        </w:tabs>
        <w:ind w:left="-284" w:firstLine="426"/>
      </w:pPr>
    </w:p>
    <w:p w:rsidR="00581027" w:rsidRDefault="00581027" w:rsidP="00667936">
      <w:pPr>
        <w:tabs>
          <w:tab w:val="left" w:pos="284"/>
        </w:tabs>
        <w:ind w:left="-284" w:firstLine="426"/>
      </w:pPr>
      <w:r w:rsidRPr="00AC0B6B">
        <w:rPr>
          <w:b/>
        </w:rPr>
        <w:t>19.</w:t>
      </w:r>
      <w:r w:rsidRPr="00AC0B6B">
        <w:t xml:space="preserve">Aşağıdaki cümlelerde boş bırakılan yerlere uygun bağlaçları yazınız. </w:t>
      </w:r>
      <w:r>
        <w:t>(3 puan)</w:t>
      </w:r>
    </w:p>
    <w:p w:rsidR="00581027" w:rsidRPr="00D50600" w:rsidRDefault="00581027" w:rsidP="00667936">
      <w:pPr>
        <w:tabs>
          <w:tab w:val="left" w:pos="284"/>
        </w:tabs>
        <w:ind w:left="-284" w:firstLine="426"/>
        <w:rPr>
          <w:b/>
        </w:rPr>
      </w:pPr>
      <w:r>
        <w:t xml:space="preserve">                                          </w:t>
      </w:r>
      <w:r w:rsidRPr="00D50600">
        <w:rPr>
          <w:b/>
        </w:rPr>
        <w:t>( ve    ,    ile     ,  ya da  )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t>Bana Emre’yi…….,Selim’i çağırır mısınız?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t>Annem………babam bugün okula geldi.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t>İnternet……………….televizyona ayırdığınız zamana dikkat.</w:t>
      </w:r>
    </w:p>
    <w:p w:rsidR="00581027" w:rsidRDefault="00581027" w:rsidP="00667936">
      <w:pPr>
        <w:tabs>
          <w:tab w:val="left" w:pos="284"/>
        </w:tabs>
        <w:ind w:left="-284" w:firstLine="426"/>
      </w:pPr>
      <w:r w:rsidRPr="00C92F3A">
        <w:rPr>
          <w:b/>
        </w:rPr>
        <w:t>20.</w:t>
      </w:r>
      <w:r>
        <w:t>Aşağıdaki cümlelerde altı çizili sözcüklerin gerçek anlamda mı,mecaz anlamda mı kullanıldıklarını karşılarına yazınız.</w:t>
      </w:r>
      <w:r w:rsidRPr="00E3179B">
        <w:t xml:space="preserve"> </w:t>
      </w:r>
      <w:r>
        <w:t>(3 puan)</w:t>
      </w:r>
    </w:p>
    <w:p w:rsidR="00581027" w:rsidRPr="00E44042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39" type="#_x0000_t32" style="position:absolute;left:0;text-align:left;margin-left:177.6pt;margin-top:9.8pt;width:36pt;height:0;z-index:251661312" o:connectortype="straight">
            <v:stroke endarrow="block"/>
          </v:shape>
        </w:pict>
      </w:r>
      <w:r w:rsidRPr="00E44042">
        <w:t xml:space="preserve">Her yaz ormanlarımız </w:t>
      </w:r>
      <w:r w:rsidRPr="00E44042">
        <w:rPr>
          <w:u w:val="single"/>
        </w:rPr>
        <w:t>yanıyor</w:t>
      </w:r>
      <w:r w:rsidRPr="00E44042">
        <w:t>.</w:t>
      </w:r>
      <w:r>
        <w:t xml:space="preserve">           ………………….</w:t>
      </w:r>
    </w:p>
    <w:p w:rsidR="00581027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40" type="#_x0000_t32" style="position:absolute;left:0;text-align:left;margin-left:177.6pt;margin-top:9.55pt;width:36pt;height:0;z-index:251662336" o:connectortype="straight">
            <v:stroke endarrow="block"/>
          </v:shape>
        </w:pict>
      </w:r>
      <w:r>
        <w:t xml:space="preserve">Otobüsü kaçırırsak </w:t>
      </w:r>
      <w:r w:rsidRPr="00E44042">
        <w:rPr>
          <w:u w:val="single"/>
        </w:rPr>
        <w:t xml:space="preserve">yandık </w:t>
      </w:r>
      <w:r>
        <w:t>.</w:t>
      </w:r>
      <w:r w:rsidRPr="00E44042">
        <w:t xml:space="preserve"> </w:t>
      </w:r>
      <w:r>
        <w:t xml:space="preserve">               ………………….</w:t>
      </w:r>
    </w:p>
    <w:p w:rsidR="00581027" w:rsidRPr="00D50600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 id="_x0000_s1041" type="#_x0000_t32" style="position:absolute;left:0;text-align:left;margin-left:173.95pt;margin-top:9.35pt;width:36pt;height:0;z-index:251666432" o:connectortype="straight">
            <v:stroke endarrow="block"/>
          </v:shape>
        </w:pict>
      </w:r>
      <w:r>
        <w:t xml:space="preserve">Kalbimi çok </w:t>
      </w:r>
      <w:r w:rsidRPr="00D50600">
        <w:rPr>
          <w:u w:val="single"/>
        </w:rPr>
        <w:t>kırdın.</w:t>
      </w:r>
      <w:r w:rsidRPr="00D50600">
        <w:t xml:space="preserve">                          …………………</w:t>
      </w:r>
    </w:p>
    <w:p w:rsidR="00581027" w:rsidRDefault="00581027" w:rsidP="00667936">
      <w:pPr>
        <w:tabs>
          <w:tab w:val="left" w:pos="284"/>
        </w:tabs>
        <w:ind w:left="-284" w:firstLine="426"/>
      </w:pPr>
      <w:r w:rsidRPr="00E3179B">
        <w:rPr>
          <w:b/>
        </w:rPr>
        <w:t>21</w:t>
      </w:r>
      <w:r>
        <w:t>.Aşağıdaki sözcükleri hecelerine ayırınız.</w:t>
      </w:r>
      <w:r w:rsidRPr="00E3179B">
        <w:t xml:space="preserve"> </w:t>
      </w:r>
      <w:r>
        <w:t>(3 puan)</w:t>
      </w:r>
    </w:p>
    <w:p w:rsidR="00581027" w:rsidRPr="00E3179B" w:rsidRDefault="00581027" w:rsidP="00E3179B">
      <w:pPr>
        <w:tabs>
          <w:tab w:val="left" w:pos="284"/>
          <w:tab w:val="left" w:pos="2679"/>
        </w:tabs>
        <w:ind w:left="-284" w:firstLine="426"/>
      </w:pPr>
      <w:r>
        <w:rPr>
          <w:noProof/>
          <w:lang w:eastAsia="tr-TR"/>
        </w:rPr>
        <w:pict>
          <v:shape id="_x0000_s1042" type="#_x0000_t32" style="position:absolute;left:0;text-align:left;margin-left:92.5pt;margin-top:6.55pt;width:36pt;height:0;z-index:251663360" o:connectortype="straight">
            <v:stroke endarrow="block"/>
          </v:shape>
        </w:pict>
      </w:r>
      <w:r w:rsidRPr="00E3179B">
        <w:t>Başöğretmen</w:t>
      </w:r>
      <w:r>
        <w:tab/>
        <w:t>…………………………………………………</w:t>
      </w:r>
    </w:p>
    <w:p w:rsidR="00581027" w:rsidRDefault="00581027" w:rsidP="00E3179B">
      <w:pPr>
        <w:tabs>
          <w:tab w:val="left" w:pos="284"/>
          <w:tab w:val="left" w:pos="2679"/>
        </w:tabs>
        <w:ind w:left="-284" w:firstLine="426"/>
      </w:pPr>
      <w:r>
        <w:rPr>
          <w:noProof/>
          <w:lang w:eastAsia="tr-TR"/>
        </w:rPr>
        <w:pict>
          <v:shape id="_x0000_s1043" type="#_x0000_t32" style="position:absolute;left:0;text-align:left;margin-left:92.5pt;margin-top:8pt;width:36pt;height:0;z-index:251664384" o:connectortype="straight">
            <v:stroke endarrow="block"/>
          </v:shape>
        </w:pict>
      </w:r>
      <w:r>
        <w:t>Gelişim</w:t>
      </w:r>
      <w:r>
        <w:tab/>
        <w:t>……………………………………………….</w:t>
      </w:r>
    </w:p>
    <w:p w:rsidR="00581027" w:rsidRDefault="00581027" w:rsidP="00E3179B">
      <w:pPr>
        <w:tabs>
          <w:tab w:val="left" w:pos="284"/>
          <w:tab w:val="left" w:pos="2679"/>
        </w:tabs>
        <w:ind w:left="-284" w:firstLine="426"/>
      </w:pPr>
      <w:r>
        <w:rPr>
          <w:noProof/>
          <w:lang w:eastAsia="tr-TR"/>
        </w:rPr>
        <w:pict>
          <v:shape id="_x0000_s1044" type="#_x0000_t32" style="position:absolute;left:0;text-align:left;margin-left:86.65pt;margin-top:9.35pt;width:36pt;height:0;z-index:251665408" o:connectortype="straight">
            <v:stroke endarrow="block"/>
          </v:shape>
        </w:pict>
      </w:r>
      <w:r>
        <w:t xml:space="preserve">kütüphane </w:t>
      </w:r>
      <w:r>
        <w:tab/>
        <w:t>………………………………………………..</w:t>
      </w:r>
    </w:p>
    <w:p w:rsidR="00581027" w:rsidRDefault="00581027" w:rsidP="00667936">
      <w:pPr>
        <w:tabs>
          <w:tab w:val="left" w:pos="284"/>
        </w:tabs>
        <w:ind w:left="-284" w:firstLine="426"/>
      </w:pPr>
      <w:r w:rsidRPr="00D16711">
        <w:rPr>
          <w:b/>
        </w:rPr>
        <w:t>22.</w:t>
      </w:r>
      <w:r w:rsidRPr="00D16711">
        <w:t xml:space="preserve">Ülkemizin </w:t>
      </w:r>
      <w:r>
        <w:t>kültürü,</w:t>
      </w:r>
      <w:r w:rsidRPr="00D16711">
        <w:t>kültürel değerleri hakkında neler düşünüyorsunuz?Duygu ve düşüncelerinizi yazınız.(15 puan)</w:t>
      </w:r>
      <w:r>
        <w:t xml:space="preserve"> </w:t>
      </w:r>
      <w:hyperlink r:id="rId4" w:history="1">
        <w:r w:rsidRPr="003C6D0C">
          <w:rPr>
            <w:rStyle w:val="Hyperlink"/>
          </w:rPr>
          <w:t>www.sorubak.com</w:t>
        </w:r>
      </w:hyperlink>
      <w:r>
        <w:t xml:space="preserve"> </w:t>
      </w:r>
    </w:p>
    <w:p w:rsidR="00581027" w:rsidRPr="00D16711" w:rsidRDefault="00581027" w:rsidP="00667936">
      <w:pPr>
        <w:tabs>
          <w:tab w:val="left" w:pos="284"/>
        </w:tabs>
        <w:ind w:left="-284" w:firstLine="426"/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5" type="#_x0000_t96" style="position:absolute;left:0;text-align:left;margin-left:438.8pt;margin-top:167.5pt;width:22.6pt;height:22.65pt;z-index:251667456"/>
        </w:pict>
      </w:r>
      <w:r>
        <w:rPr>
          <w:b/>
        </w:rPr>
        <w:t>…</w:t>
      </w:r>
      <w: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Başarılar dilerim </w:t>
      </w:r>
    </w:p>
    <w:sectPr w:rsidR="00581027" w:rsidRPr="00D16711" w:rsidSect="003B28F9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4C44"/>
    <w:rsid w:val="00020BD0"/>
    <w:rsid w:val="00047A89"/>
    <w:rsid w:val="000824D5"/>
    <w:rsid w:val="00265C80"/>
    <w:rsid w:val="002972B5"/>
    <w:rsid w:val="00381A51"/>
    <w:rsid w:val="003B28F9"/>
    <w:rsid w:val="003C6D0C"/>
    <w:rsid w:val="00423E06"/>
    <w:rsid w:val="00470DE1"/>
    <w:rsid w:val="004E2C4A"/>
    <w:rsid w:val="0056466F"/>
    <w:rsid w:val="00581027"/>
    <w:rsid w:val="005A5C72"/>
    <w:rsid w:val="00667936"/>
    <w:rsid w:val="006926C6"/>
    <w:rsid w:val="00722ACB"/>
    <w:rsid w:val="008D6023"/>
    <w:rsid w:val="008F12F3"/>
    <w:rsid w:val="00A328DB"/>
    <w:rsid w:val="00A571CF"/>
    <w:rsid w:val="00AA4D1E"/>
    <w:rsid w:val="00AC0B6B"/>
    <w:rsid w:val="00AE2275"/>
    <w:rsid w:val="00B62A29"/>
    <w:rsid w:val="00BC65BA"/>
    <w:rsid w:val="00BF3D87"/>
    <w:rsid w:val="00C666B7"/>
    <w:rsid w:val="00C92F3A"/>
    <w:rsid w:val="00D16711"/>
    <w:rsid w:val="00D50600"/>
    <w:rsid w:val="00E24C44"/>
    <w:rsid w:val="00E3007C"/>
    <w:rsid w:val="00E3179B"/>
    <w:rsid w:val="00E44042"/>
    <w:rsid w:val="00F35301"/>
    <w:rsid w:val="00F87BDB"/>
    <w:rsid w:val="00F9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Calibri" w:hAnsi="Verdan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07C"/>
    <w:pPr>
      <w:spacing w:after="200" w:line="276" w:lineRule="auto"/>
    </w:pPr>
    <w:rPr>
      <w:color w:val="00000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65C8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47A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3</Pages>
  <Words>838</Words>
  <Characters>4783</Characters>
  <Application>Microsoft Office Outlook</Application>
  <DocSecurity>0</DocSecurity>
  <Lines>0</Lines>
  <Paragraphs>0</Paragraphs>
  <ScaleCrop>false</ScaleCrop>
  <Company>2012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Windows XP</dc:creator>
  <cp:keywords>www.sorubak.com</cp:keywords>
  <dc:description/>
  <cp:lastModifiedBy>edanur</cp:lastModifiedBy>
  <cp:revision>13</cp:revision>
  <cp:lastPrinted>2014-12-09T08:30:00Z</cp:lastPrinted>
  <dcterms:created xsi:type="dcterms:W3CDTF">2014-12-08T11:57:00Z</dcterms:created>
  <dcterms:modified xsi:type="dcterms:W3CDTF">2014-12-11T16:34:00Z</dcterms:modified>
</cp:coreProperties>
</file>