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09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A976B8" w:rsidRPr="000E0A6D" w:rsidTr="00F476C7">
        <w:trPr>
          <w:trHeight w:val="1305"/>
        </w:trPr>
        <w:tc>
          <w:tcPr>
            <w:tcW w:w="210" w:type="dxa"/>
          </w:tcPr>
          <w:p w:rsidR="00A976B8" w:rsidRPr="000E0A6D" w:rsidRDefault="00A976B8" w:rsidP="00F476C7"/>
        </w:tc>
      </w:tr>
    </w:tbl>
    <w:p w:rsidR="00A976B8" w:rsidRDefault="00A976B8" w:rsidP="00F476C7">
      <w:pPr>
        <w:ind w:left="-709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90.45pt;margin-top:37.55pt;width:407.25pt;height:24.75pt;z-index:251631104;mso-position-horizontal-relative:text;mso-position-vertical-relative:text">
            <v:textbox>
              <w:txbxContent>
                <w:p w:rsidR="00A976B8" w:rsidRDefault="00A976B8">
                  <w:r>
                    <w:t>4-A SINIFI MATEMATİK DERSİ  1.YAZILI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left:0;text-align:left;margin-left:85.2pt;margin-top:.4pt;width:416.25pt;height:32.65pt;z-index:251630080;mso-position-horizontal-relative:text;mso-position-vertical-relative:text">
            <v:textbox>
              <w:txbxContent>
                <w:p w:rsidR="00A976B8" w:rsidRPr="00F476C7" w:rsidRDefault="00A976B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ÖĞRETMEN HASAN GÜNEY İLKOKULU 2014-2015 EĞİTİM ÖĞRETİM YILI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0;width:523.9pt;height:71.65pt;z-index:251629056;mso-position-horizontal:center;mso-position-horizontal-relative:text;mso-position-vertical-relative:text">
            <v:textbox>
              <w:txbxContent>
                <w:p w:rsidR="00A976B8" w:rsidRDefault="00A976B8">
                  <w:r w:rsidRPr="006D03F7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alt="https://scontent-a-fra.xx.fbcdn.net/hphotos-xfp1/v/t1.0-9/10672292_337376003090102_1864716561010446214_n.jpg?oh=2a00ad59e72dfadb3f33fd0fa2ee5236&amp;oe=54B929D6" style="width:47.25pt;height:58.5pt;visibility:visible">
                        <v:imagedata r:id="rId6" o:title=""/>
                      </v:shape>
                    </w:pict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A976B8" w:rsidRPr="000114E6" w:rsidRDefault="00A976B8" w:rsidP="000114E6"/>
    <w:p w:rsidR="00A976B8" w:rsidRDefault="00A976B8" w:rsidP="000114E6"/>
    <w:p w:rsidR="00A976B8" w:rsidRDefault="00A976B8" w:rsidP="000114E6">
      <w:r>
        <w:t>Öğrencinin Adı ,Soyadı:</w:t>
      </w:r>
    </w:p>
    <w:p w:rsidR="00A976B8" w:rsidRDefault="00A976B8" w:rsidP="000114E6">
      <w:r>
        <w:t>Numarası                :</w:t>
      </w:r>
      <w:r w:rsidRPr="00A85531">
        <w:rPr>
          <w:color w:val="000000"/>
          <w:sz w:val="24"/>
          <w:szCs w:val="24"/>
        </w:rPr>
        <w:t xml:space="preserve"> </w:t>
      </w:r>
      <w:hyperlink r:id="rId7" w:history="1">
        <w:r w:rsidRPr="002A30C1">
          <w:rPr>
            <w:rStyle w:val="Hyperlink"/>
            <w:sz w:val="24"/>
            <w:szCs w:val="24"/>
          </w:rPr>
          <w:t>www.sorubak.com</w:t>
        </w:r>
      </w:hyperlink>
    </w:p>
    <w:p w:rsidR="00A976B8" w:rsidRDefault="00A976B8" w:rsidP="000114E6">
      <w:pPr>
        <w:tabs>
          <w:tab w:val="left" w:pos="1005"/>
          <w:tab w:val="left" w:pos="3945"/>
          <w:tab w:val="center" w:pos="5031"/>
        </w:tabs>
      </w:pPr>
      <w:r>
        <w:rPr>
          <w:noProof/>
          <w:lang w:eastAsia="tr-TR"/>
        </w:rPr>
        <w:pict>
          <v:rect id="_x0000_s1029" style="position:absolute;margin-left:68.7pt;margin-top:3.25pt;width:111pt;height:45.75pt;z-index:251632128"/>
        </w:pict>
      </w:r>
      <w:r>
        <w:t>1.</w:t>
      </w:r>
      <w:r>
        <w:tab/>
        <w:t>K</w:t>
      </w:r>
      <w:r>
        <w:tab/>
        <w:t>L</w:t>
      </w:r>
      <w:r>
        <w:tab/>
        <w:t xml:space="preserve">  Yanda verilen dikdörtgeni sekiz farklı şekilde isimlendiriniz.</w:t>
      </w:r>
    </w:p>
    <w:p w:rsidR="00A976B8" w:rsidRDefault="00A976B8" w:rsidP="000114E6">
      <w:pPr>
        <w:tabs>
          <w:tab w:val="left" w:pos="1065"/>
          <w:tab w:val="left" w:pos="3945"/>
        </w:tabs>
      </w:pPr>
      <w:r>
        <w:tab/>
        <w:t>N</w:t>
      </w:r>
      <w:r>
        <w:tab/>
        <w:t>M</w:t>
      </w:r>
    </w:p>
    <w:p w:rsidR="00A976B8" w:rsidRDefault="00A976B8" w:rsidP="000114E6">
      <w:pPr>
        <w:tabs>
          <w:tab w:val="left" w:pos="6870"/>
        </w:tabs>
      </w:pPr>
      <w:r>
        <w:t>------------------        --------------------------        ----------------   -----------------</w:t>
      </w:r>
    </w:p>
    <w:p w:rsidR="00A976B8" w:rsidRDefault="00A976B8" w:rsidP="000114E6">
      <w:r>
        <w:t>------------------        --------------------------       -----------------   ----------------</w:t>
      </w:r>
    </w:p>
    <w:p w:rsidR="00A976B8" w:rsidRDefault="00A976B8" w:rsidP="000114E6">
      <w:pPr>
        <w:tabs>
          <w:tab w:val="left" w:pos="840"/>
          <w:tab w:val="left" w:pos="3240"/>
        </w:tabs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0" type="#_x0000_t127" style="position:absolute;margin-left:10.2pt;margin-top:2.55pt;width:91.5pt;height:79.5pt;z-index:251633152"/>
        </w:pict>
      </w:r>
      <w:r>
        <w:t>2.</w:t>
      </w:r>
      <w:r>
        <w:tab/>
        <w:t>A</w:t>
      </w:r>
      <w:r>
        <w:tab/>
        <w:t>Yandaki  üçgeni  6 farklı şekilde sembol kullanarak isimlendiriniz.</w:t>
      </w:r>
    </w:p>
    <w:p w:rsidR="00A976B8" w:rsidRDefault="00A976B8" w:rsidP="000114E6">
      <w:pPr>
        <w:tabs>
          <w:tab w:val="left" w:pos="3240"/>
        </w:tabs>
      </w:pPr>
      <w:r>
        <w:tab/>
        <w:t>---------------   ------------   ------------</w:t>
      </w:r>
    </w:p>
    <w:p w:rsidR="00A976B8" w:rsidRDefault="00A976B8" w:rsidP="000114E6">
      <w:pPr>
        <w:tabs>
          <w:tab w:val="left" w:pos="2205"/>
        </w:tabs>
      </w:pPr>
      <w:r>
        <w:t>C</w:t>
      </w:r>
      <w:r>
        <w:tab/>
        <w:t>B           --------------   ------------   -------------</w:t>
      </w:r>
    </w:p>
    <w:p w:rsidR="00A976B8" w:rsidRDefault="00A976B8" w:rsidP="000114E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1.7pt;margin-top:16.65pt;width:43.5pt;height:58.5pt;flip:x y;z-index:251635200" o:connectortype="straight">
            <v:stroke endarrow="block"/>
          </v:shape>
        </w:pict>
      </w:r>
    </w:p>
    <w:p w:rsidR="00A976B8" w:rsidRDefault="00A976B8" w:rsidP="000114E6">
      <w:pPr>
        <w:tabs>
          <w:tab w:val="left" w:pos="1260"/>
          <w:tab w:val="left" w:pos="3255"/>
        </w:tabs>
      </w:pPr>
      <w:r>
        <w:rPr>
          <w:noProof/>
          <w:lang w:eastAsia="tr-TR"/>
        </w:rPr>
        <w:pict>
          <v:shape id="_x0000_s1032" type="#_x0000_t32" style="position:absolute;margin-left:85.2pt;margin-top:2.6pt;width:94.5pt;height:43.5pt;flip:y;z-index:251634176" o:connectortype="straight">
            <v:stroke endarrow="block"/>
          </v:shape>
        </w:pict>
      </w:r>
      <w:r>
        <w:t>3-      D</w:t>
      </w:r>
      <w:r>
        <w:tab/>
        <w:t xml:space="preserve">                            E     Yandaki  açıyı  sembol  kullanarak  isimlendir.</w:t>
      </w:r>
    </w:p>
    <w:p w:rsidR="00A976B8" w:rsidRDefault="00A976B8" w:rsidP="00B32410">
      <w:pPr>
        <w:tabs>
          <w:tab w:val="left" w:pos="1680"/>
          <w:tab w:val="left" w:pos="3690"/>
        </w:tabs>
      </w:pPr>
      <w:r>
        <w:tab/>
        <w:t>F</w:t>
      </w:r>
      <w:r>
        <w:tab/>
        <w:t>---------------      ----------------     --------------</w:t>
      </w:r>
    </w:p>
    <w:p w:rsidR="00A976B8" w:rsidRPr="00B32410" w:rsidRDefault="00A976B8" w:rsidP="00B32410">
      <w:pPr>
        <w:rPr>
          <w:rFonts w:ascii="Times New Roman" w:hAnsi="Times New Roman"/>
          <w:sz w:val="18"/>
          <w:szCs w:val="18"/>
        </w:rPr>
      </w:pPr>
      <w:r w:rsidRPr="00B32410">
        <w:rPr>
          <w:rFonts w:ascii="Times New Roman" w:hAnsi="Times New Roman"/>
        </w:rPr>
        <w:t>4-</w:t>
      </w:r>
      <w:r w:rsidRPr="00B32410">
        <w:rPr>
          <w:rFonts w:ascii="Times New Roman" w:hAnsi="Times New Roman"/>
          <w:sz w:val="24"/>
          <w:szCs w:val="24"/>
        </w:rPr>
        <w:t xml:space="preserve"> </w:t>
      </w:r>
      <w:r w:rsidRPr="00B32410">
        <w:rPr>
          <w:rFonts w:ascii="Times New Roman" w:hAnsi="Times New Roman"/>
          <w:sz w:val="18"/>
          <w:szCs w:val="18"/>
        </w:rPr>
        <w:t xml:space="preserve">  </w:t>
      </w:r>
      <w:r w:rsidRPr="00B32410">
        <w:rPr>
          <w:rFonts w:ascii="Times New Roman" w:hAnsi="Times New Roman"/>
          <w:b/>
          <w:sz w:val="18"/>
          <w:szCs w:val="18"/>
        </w:rPr>
        <w:t>Aşağıda açıları verilen üçgenlerin çeşidini karşılarına yazınız.</w:t>
      </w:r>
    </w:p>
    <w:p w:rsidR="00A976B8" w:rsidRPr="00B32410" w:rsidRDefault="00A976B8" w:rsidP="00B32410">
      <w:pPr>
        <w:rPr>
          <w:rFonts w:ascii="Times New Roman" w:hAnsi="Times New Roman"/>
          <w:sz w:val="18"/>
          <w:szCs w:val="18"/>
        </w:rPr>
      </w:pPr>
      <w:r>
        <w:rPr>
          <w:noProof/>
          <w:lang w:eastAsia="tr-TR"/>
        </w:rPr>
        <w:pict>
          <v:group id="_x0000_s1033" style="position:absolute;margin-left:180pt;margin-top:8.6pt;width:18pt;height:9pt;z-index:251640320" coordorigin="2727,11651" coordsize="360,180">
            <v:line id="_x0000_s1034" style="position:absolute;flip:x y" from="2907,11651" to="3087,11831"/>
            <v:line id="_x0000_s103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36" style="position:absolute;margin-left:108pt;margin-top:8.6pt;width:18pt;height:9pt;z-index:251639296" coordorigin="2727,11651" coordsize="360,180">
            <v:line id="_x0000_s1037" style="position:absolute;flip:x y" from="2907,11651" to="3087,11831"/>
            <v:line id="_x0000_s103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39" style="position:absolute;margin-left:36pt;margin-top:8.6pt;width:18pt;height:9pt;z-index:251637248" coordorigin="2727,11651" coordsize="360,180">
            <v:line id="_x0000_s1040" style="position:absolute;flip:x y" from="2907,11651" to="3087,11831"/>
            <v:line id="_x0000_s1041" style="position:absolute;flip:x" from="2727,11651" to="2907,11831"/>
          </v:group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margin-left:264pt;margin-top:4.2pt;width:18pt;height:9pt;z-index:251638272"/>
        </w:pict>
      </w:r>
      <w:r>
        <w:rPr>
          <w:rFonts w:ascii="Times New Roman" w:hAnsi="Times New Roman"/>
          <w:sz w:val="18"/>
          <w:szCs w:val="18"/>
        </w:rPr>
        <w:t xml:space="preserve">  </w:t>
      </w:r>
      <w:r w:rsidRPr="00B32410">
        <w:rPr>
          <w:rFonts w:ascii="Times New Roman" w:hAnsi="Times New Roman"/>
          <w:sz w:val="18"/>
          <w:szCs w:val="18"/>
        </w:rPr>
        <w:t xml:space="preserve">    </w:t>
      </w:r>
    </w:p>
    <w:p w:rsidR="00A976B8" w:rsidRPr="00B32410" w:rsidRDefault="00A976B8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sz w:val="18"/>
          <w:szCs w:val="18"/>
        </w:rPr>
        <w:t xml:space="preserve">   A.</w:t>
      </w:r>
      <w:r w:rsidRPr="00B32410">
        <w:rPr>
          <w:rFonts w:ascii="Times New Roman" w:hAnsi="Times New Roman"/>
          <w:b/>
          <w:sz w:val="18"/>
          <w:szCs w:val="18"/>
        </w:rPr>
        <w:t xml:space="preserve">  s( A ) = 50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s( B ) = 90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s( C ) = 40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  ......................... açılı üçgendir.</w:t>
      </w:r>
    </w:p>
    <w:p w:rsidR="00A976B8" w:rsidRPr="00B32410" w:rsidRDefault="00A976B8" w:rsidP="00B32410">
      <w:pPr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pict>
          <v:group id="_x0000_s1043" style="position:absolute;margin-left:181.5pt;margin-top:3.6pt;width:16.5pt;height:8.95pt;z-index:251636224" coordorigin="2727,11651" coordsize="360,180">
            <v:line id="_x0000_s1044" style="position:absolute;flip:x y" from="2907,11651" to="3087,11831"/>
            <v:line id="_x0000_s104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46" style="position:absolute;margin-left:36pt;margin-top:3.4pt;width:18pt;height:9pt;z-index:251641344" coordorigin="2727,11651" coordsize="360,180">
            <v:line id="_x0000_s1047" style="position:absolute;flip:x y" from="2907,11651" to="3087,11831"/>
            <v:line id="_x0000_s104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49" style="position:absolute;margin-left:108pt;margin-top:3.4pt;width:18pt;height:9pt;z-index:251642368" coordorigin="2727,11651" coordsize="360,180">
            <v:line id="_x0000_s1050" style="position:absolute;flip:x y" from="2907,11651" to="3087,11831"/>
            <v:line id="_x0000_s1051" style="position:absolute;flip:x" from="2727,11651" to="2907,11831"/>
          </v:group>
        </w:pict>
      </w:r>
      <w:r>
        <w:rPr>
          <w:noProof/>
          <w:lang w:eastAsia="tr-TR"/>
        </w:rPr>
        <w:pict>
          <v:shape id="_x0000_s1052" type="#_x0000_t5" style="position:absolute;margin-left:264pt;margin-top:3.6pt;width:18pt;height:9pt;z-index:251643392"/>
        </w:pict>
      </w:r>
    </w:p>
    <w:p w:rsidR="00A976B8" w:rsidRPr="00B32410" w:rsidRDefault="00A976B8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b/>
          <w:sz w:val="18"/>
          <w:szCs w:val="18"/>
        </w:rPr>
        <w:t xml:space="preserve">    </w:t>
      </w:r>
      <w:r w:rsidRPr="00B32410">
        <w:rPr>
          <w:rFonts w:ascii="Times New Roman" w:hAnsi="Times New Roman"/>
          <w:sz w:val="18"/>
          <w:szCs w:val="18"/>
        </w:rPr>
        <w:t>B.</w:t>
      </w:r>
      <w:r w:rsidRPr="00B32410">
        <w:rPr>
          <w:rFonts w:ascii="Times New Roman" w:hAnsi="Times New Roman"/>
          <w:b/>
          <w:sz w:val="18"/>
          <w:szCs w:val="18"/>
        </w:rPr>
        <w:t xml:space="preserve"> s ( A ) = 80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 ( B ) = 35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 ( C ) = 65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 .........................  açılı üçgendir.</w:t>
      </w:r>
    </w:p>
    <w:p w:rsidR="00A976B8" w:rsidRPr="00B32410" w:rsidRDefault="00A976B8" w:rsidP="00B32410">
      <w:pPr>
        <w:rPr>
          <w:rFonts w:ascii="Times New Roman" w:hAnsi="Times New Roman"/>
          <w:b/>
          <w:sz w:val="18"/>
          <w:szCs w:val="18"/>
        </w:rPr>
      </w:pPr>
      <w:r>
        <w:rPr>
          <w:noProof/>
          <w:lang w:eastAsia="tr-TR"/>
        </w:rPr>
        <w:pict>
          <v:group id="_x0000_s1053" style="position:absolute;margin-left:180pt;margin-top:2.8pt;width:18pt;height:9pt;z-index:251644416" coordorigin="2727,11651" coordsize="360,180">
            <v:line id="_x0000_s1054" style="position:absolute;flip:x y" from="2907,11651" to="3087,11831"/>
            <v:line id="_x0000_s1055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56" style="position:absolute;margin-left:108pt;margin-top:2.8pt;width:18pt;height:9pt;z-index:251646464" coordorigin="2727,11651" coordsize="360,180">
            <v:line id="_x0000_s1057" style="position:absolute;flip:x y" from="2907,11651" to="3087,11831"/>
            <v:line id="_x0000_s1058" style="position:absolute;flip:x" from="2727,11651" to="2907,11831"/>
          </v:group>
        </w:pict>
      </w:r>
      <w:r>
        <w:rPr>
          <w:noProof/>
          <w:lang w:eastAsia="tr-TR"/>
        </w:rPr>
        <w:pict>
          <v:group id="_x0000_s1059" style="position:absolute;margin-left:36pt;margin-top:2.8pt;width:9pt;height:8.95pt;z-index:251645440" coordorigin="2727,11651" coordsize="360,180">
            <v:line id="_x0000_s1060" style="position:absolute;flip:x y" from="2907,11651" to="3087,11831"/>
            <v:line id="_x0000_s1061" style="position:absolute;flip:x" from="2727,11651" to="2907,11831"/>
          </v:group>
        </w:pict>
      </w:r>
      <w:r>
        <w:rPr>
          <w:noProof/>
          <w:lang w:eastAsia="tr-TR"/>
        </w:rPr>
        <w:pict>
          <v:shape id="_x0000_s1062" type="#_x0000_t5" style="position:absolute;margin-left:264pt;margin-top:3pt;width:18pt;height:9pt;z-index:251647488"/>
        </w:pict>
      </w:r>
    </w:p>
    <w:p w:rsidR="00A976B8" w:rsidRPr="00B32410" w:rsidRDefault="00A976B8" w:rsidP="00B32410">
      <w:pPr>
        <w:rPr>
          <w:rFonts w:ascii="Times New Roman" w:hAnsi="Times New Roman"/>
          <w:b/>
          <w:sz w:val="18"/>
          <w:szCs w:val="18"/>
        </w:rPr>
      </w:pPr>
      <w:r w:rsidRPr="00B32410">
        <w:rPr>
          <w:rFonts w:ascii="Times New Roman" w:hAnsi="Times New Roman"/>
          <w:sz w:val="18"/>
          <w:szCs w:val="18"/>
        </w:rPr>
        <w:t xml:space="preserve">    C.</w:t>
      </w:r>
      <w:r w:rsidRPr="00B32410">
        <w:rPr>
          <w:rFonts w:ascii="Times New Roman" w:hAnsi="Times New Roman"/>
          <w:b/>
          <w:sz w:val="18"/>
          <w:szCs w:val="18"/>
        </w:rPr>
        <w:t xml:space="preserve"> s ( A ) = 110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, s ( B ) = 40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>, s ( C ) = 30</w:t>
      </w:r>
      <w:r w:rsidRPr="00B32410">
        <w:rPr>
          <w:rFonts w:ascii="Times New Roman" w:hAnsi="Times New Roman"/>
          <w:b/>
          <w:sz w:val="18"/>
          <w:szCs w:val="18"/>
          <w:vertAlign w:val="superscript"/>
        </w:rPr>
        <w:t xml:space="preserve">0 </w:t>
      </w:r>
      <w:r w:rsidRPr="00B32410">
        <w:rPr>
          <w:rFonts w:ascii="Times New Roman" w:hAnsi="Times New Roman"/>
          <w:b/>
          <w:sz w:val="18"/>
          <w:szCs w:val="18"/>
        </w:rPr>
        <w:t xml:space="preserve">    ise ABC  ........................  açılı üçgendir.</w:t>
      </w:r>
    </w:p>
    <w:p w:rsidR="00A976B8" w:rsidRPr="002A4F1D" w:rsidRDefault="00A976B8" w:rsidP="00B32410">
      <w:pPr>
        <w:tabs>
          <w:tab w:val="left" w:pos="900"/>
        </w:tabs>
        <w:rPr>
          <w:rFonts w:ascii="Times New Roman" w:hAnsi="Times New Roman"/>
          <w:sz w:val="24"/>
          <w:szCs w:val="24"/>
        </w:rPr>
      </w:pPr>
      <w:r>
        <w:t>5-</w:t>
      </w:r>
      <w:r w:rsidRPr="002A4F1D">
        <w:rPr>
          <w:rFonts w:ascii="Times New Roman" w:hAnsi="Times New Roman"/>
          <w:sz w:val="24"/>
          <w:szCs w:val="24"/>
        </w:rPr>
        <w:t xml:space="preserve"> 9. Aşağıda ölçüleri verilen açıların </w:t>
      </w:r>
      <w:r w:rsidRPr="002A4F1D">
        <w:rPr>
          <w:rFonts w:ascii="Times New Roman" w:hAnsi="Times New Roman"/>
          <w:sz w:val="24"/>
          <w:szCs w:val="24"/>
          <w:u w:val="single"/>
        </w:rPr>
        <w:t>çeşitlerini</w:t>
      </w:r>
      <w:r w:rsidRPr="002A4F1D">
        <w:rPr>
          <w:rFonts w:ascii="Times New Roman" w:hAnsi="Times New Roman"/>
          <w:sz w:val="24"/>
          <w:szCs w:val="24"/>
        </w:rPr>
        <w:t xml:space="preserve"> yanlarına yazınız.</w:t>
      </w:r>
    </w:p>
    <w:p w:rsidR="00A976B8" w:rsidRPr="002A4F1D" w:rsidRDefault="00A976B8" w:rsidP="00B32410">
      <w:pPr>
        <w:rPr>
          <w:rFonts w:ascii="Times New Roman" w:hAnsi="Times New Roman"/>
          <w:b/>
          <w:sz w:val="24"/>
          <w:szCs w:val="24"/>
        </w:rPr>
      </w:pPr>
      <w:r w:rsidRPr="002A4F1D">
        <w:rPr>
          <w:rFonts w:ascii="Times New Roman" w:hAnsi="Times New Roman"/>
          <w:b/>
          <w:sz w:val="24"/>
          <w:szCs w:val="24"/>
        </w:rPr>
        <w:t xml:space="preserve"> A-)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39" w:dyaOrig="440">
          <v:shape id="_x0000_i1027" type="#_x0000_t75" style="width:34.5pt;height:18.75pt" o:ole="">
            <v:imagedata r:id="rId8" o:title=""/>
          </v:shape>
          <o:OLEObject Type="Embed" ProgID="Equation.3" ShapeID="_x0000_i1027" DrawAspect="Content" ObjectID="_1475259772" r:id="rId9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: ………..…Açı                D-)   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39" w:dyaOrig="440">
          <v:shape id="_x0000_i1028" type="#_x0000_t75" style="width:39pt;height:21pt" o:ole="">
            <v:imagedata r:id="rId10" o:title=""/>
          </v:shape>
          <o:OLEObject Type="Embed" ProgID="Equation.3" ShapeID="_x0000_i1028" DrawAspect="Content" ObjectID="_1475259773" r:id="rId11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</w:t>
      </w:r>
    </w:p>
    <w:p w:rsidR="00A976B8" w:rsidRPr="002A4F1D" w:rsidRDefault="00A976B8" w:rsidP="00B32410">
      <w:pPr>
        <w:rPr>
          <w:rFonts w:ascii="Times New Roman" w:hAnsi="Times New Roman"/>
          <w:b/>
          <w:sz w:val="24"/>
          <w:szCs w:val="24"/>
        </w:rPr>
      </w:pPr>
      <w:r w:rsidRPr="002A4F1D">
        <w:rPr>
          <w:rFonts w:ascii="Times New Roman" w:hAnsi="Times New Roman"/>
          <w:b/>
          <w:sz w:val="24"/>
          <w:szCs w:val="24"/>
        </w:rPr>
        <w:t xml:space="preserve"> B-)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480" w:dyaOrig="440">
          <v:shape id="_x0000_i1029" type="#_x0000_t75" style="width:25.5pt;height:24pt" o:ole="">
            <v:imagedata r:id="rId12" o:title=""/>
          </v:shape>
          <o:OLEObject Type="Embed" ProgID="Equation.3" ShapeID="_x0000_i1029" DrawAspect="Content" ObjectID="_1475259774" r:id="rId13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               E-)   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660" w:dyaOrig="440">
          <v:shape id="_x0000_i1030" type="#_x0000_t75" style="width:39.75pt;height:21pt" o:ole="">
            <v:imagedata r:id="rId14" o:title=""/>
          </v:shape>
          <o:OLEObject Type="Embed" ProgID="Equation.3" ShapeID="_x0000_i1030" DrawAspect="Content" ObjectID="_1475259775" r:id="rId15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: ……………Açı         C-) </w:t>
      </w:r>
      <w:r w:rsidRPr="002A4F1D">
        <w:rPr>
          <w:rFonts w:ascii="Times New Roman" w:hAnsi="Times New Roman"/>
          <w:b/>
          <w:position w:val="-14"/>
          <w:sz w:val="24"/>
          <w:szCs w:val="24"/>
        </w:rPr>
        <w:object w:dxaOrig="480" w:dyaOrig="440">
          <v:shape id="_x0000_i1031" type="#_x0000_t75" style="width:30.75pt;height:25.5pt" o:ole="">
            <v:imagedata r:id="rId16" o:title=""/>
          </v:shape>
          <o:OLEObject Type="Embed" ProgID="Equation.3" ShapeID="_x0000_i1031" DrawAspect="Content" ObjectID="_1475259776" r:id="rId17"/>
        </w:object>
      </w:r>
      <w:r w:rsidRPr="002A4F1D">
        <w:rPr>
          <w:rFonts w:ascii="Times New Roman" w:hAnsi="Times New Roman"/>
          <w:b/>
          <w:sz w:val="24"/>
          <w:szCs w:val="24"/>
        </w:rPr>
        <w:t xml:space="preserve">  : …………..Açı</w:t>
      </w:r>
    </w:p>
    <w:p w:rsidR="00A976B8" w:rsidRPr="005A3423" w:rsidRDefault="00A976B8" w:rsidP="00B32410">
      <w:pPr>
        <w:pStyle w:val="NoSpacing"/>
        <w:rPr>
          <w:rFonts w:ascii="Comic Sans MS" w:hAnsi="Comic Sans MS" w:cs="Arial"/>
        </w:rPr>
      </w:pPr>
      <w:r>
        <w:rPr>
          <w:rFonts w:ascii="Comic Sans MS" w:hAnsi="Comic Sans MS"/>
        </w:rPr>
        <w:t>6</w:t>
      </w:r>
      <w:r w:rsidRPr="005A3423">
        <w:rPr>
          <w:rFonts w:ascii="Comic Sans MS" w:hAnsi="Comic Sans MS"/>
        </w:rPr>
        <w:t xml:space="preserve">- </w:t>
      </w:r>
      <w:r>
        <w:rPr>
          <w:rFonts w:ascii="Comic Sans MS" w:hAnsi="Comic Sans MS" w:cs="Arial"/>
        </w:rPr>
        <w:t>28 derecelik açıya kaç derecelik bir açı eklersek dik açı elde ederiz?</w:t>
      </w:r>
    </w:p>
    <w:p w:rsidR="00A976B8" w:rsidRPr="00621853" w:rsidRDefault="00A976B8" w:rsidP="00B32410">
      <w:pPr>
        <w:pStyle w:val="NoSpacing"/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ÇÖZÜM</w:t>
      </w:r>
      <w:r w:rsidRPr="00621853">
        <w:rPr>
          <w:rFonts w:ascii="Comic Sans MS" w:hAnsi="Comic Sans MS" w:cs="Arial"/>
          <w:b/>
        </w:rPr>
        <w:t>:</w:t>
      </w:r>
    </w:p>
    <w:p w:rsidR="00A976B8" w:rsidRDefault="00A976B8" w:rsidP="00B32410">
      <w:pPr>
        <w:pStyle w:val="NoSpacing"/>
        <w:rPr>
          <w:rFonts w:ascii="Comic Sans MS" w:hAnsi="Comic Sans MS"/>
        </w:rPr>
      </w:pPr>
    </w:p>
    <w:p w:rsidR="00A976B8" w:rsidRDefault="00A976B8" w:rsidP="00B3241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7- Aşağıdaki harflerden hangisinin birden fazla simetri doğrusu vardır?</w:t>
      </w:r>
    </w:p>
    <w:p w:rsidR="00A976B8" w:rsidRDefault="00A976B8" w:rsidP="0020152C">
      <w:pPr>
        <w:tabs>
          <w:tab w:val="left" w:pos="2010"/>
          <w:tab w:val="left" w:pos="3885"/>
          <w:tab w:val="left" w:pos="5550"/>
        </w:tabs>
      </w:pPr>
      <w:r>
        <w:rPr>
          <w:noProof/>
          <w:lang w:eastAsia="tr-TR"/>
        </w:rPr>
        <w:pict>
          <v:shape id="_x0000_s1063" type="#_x0000_t202" style="position:absolute;margin-left:287.15pt;margin-top:10.2pt;width:41.25pt;height:32.25pt;z-index:251651584" strokecolor="white">
            <v:textbox>
              <w:txbxContent>
                <w:p w:rsidR="00A976B8" w:rsidRDefault="00A976B8" w:rsidP="00B32410">
                  <w:r w:rsidRPr="006D03F7">
                    <w:rPr>
                      <w:noProof/>
                      <w:lang w:eastAsia="tr-TR"/>
                    </w:rPr>
                    <w:pict>
                      <v:shape id="Resim 22" o:spid="_x0000_i1033" type="#_x0000_t75" style="width:21.75pt;height:21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203.85pt;margin-top:10.2pt;width:41.25pt;height:36pt;z-index:251650560" strokecolor="white">
            <v:textbox>
              <w:txbxContent>
                <w:p w:rsidR="00A976B8" w:rsidRDefault="00A976B8" w:rsidP="00B32410">
                  <w:r w:rsidRPr="006D03F7">
                    <w:rPr>
                      <w:noProof/>
                      <w:lang w:eastAsia="tr-TR"/>
                    </w:rPr>
                    <w:pict>
                      <v:shape id="Resim 21" o:spid="_x0000_i1035" type="#_x0000_t75" style="width:20.25pt;height:21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111.65pt;margin-top:10.2pt;width:41.25pt;height:36pt;z-index:251649536" strokecolor="white">
            <v:textbox>
              <w:txbxContent>
                <w:p w:rsidR="00A976B8" w:rsidRDefault="00A976B8" w:rsidP="00B32410">
                  <w:r w:rsidRPr="006D03F7">
                    <w:rPr>
                      <w:noProof/>
                      <w:lang w:eastAsia="tr-TR"/>
                    </w:rPr>
                    <w:pict>
                      <v:shape id="Resim 20" o:spid="_x0000_i1037" type="#_x0000_t75" style="width:20.25pt;height:21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3.9pt;margin-top:10.2pt;width:41.25pt;height:36pt;z-index:251648512" strokecolor="white">
            <v:textbox>
              <w:txbxContent>
                <w:p w:rsidR="00A976B8" w:rsidRDefault="00A976B8">
                  <w:r w:rsidRPr="006D03F7">
                    <w:rPr>
                      <w:noProof/>
                      <w:lang w:eastAsia="tr-TR"/>
                    </w:rPr>
                    <w:pict>
                      <v:shape id="Resim 19" o:spid="_x0000_i1039" type="#_x0000_t75" style="width:25.5pt;height:21pt;visibility:visible">
                        <v:imagedata r:id="rId21" o:title=""/>
                      </v:shape>
                    </w:pict>
                  </w:r>
                </w:p>
              </w:txbxContent>
            </v:textbox>
          </v:shape>
        </w:pict>
      </w:r>
      <w:r>
        <w:t>A-</w:t>
      </w:r>
      <w:r>
        <w:tab/>
        <w:t>B-</w:t>
      </w:r>
      <w:r>
        <w:tab/>
        <w:t>C-</w:t>
      </w:r>
      <w:r>
        <w:tab/>
        <w:t>D-</w:t>
      </w:r>
    </w:p>
    <w:p w:rsidR="00A976B8" w:rsidRDefault="00A976B8" w:rsidP="0020152C"/>
    <w:p w:rsidR="00A976B8" w:rsidRDefault="00A976B8" w:rsidP="0020152C"/>
    <w:p w:rsidR="00A976B8" w:rsidRDefault="00A976B8" w:rsidP="0020152C"/>
    <w:p w:rsidR="00A976B8" w:rsidRDefault="00A976B8" w:rsidP="0020152C">
      <w:r>
        <w:rPr>
          <w:noProof/>
          <w:lang w:eastAsia="tr-TR"/>
        </w:rPr>
        <w:pict>
          <v:shape id="Resim 10" o:spid="_x0000_s1067" type="#_x0000_t75" style="position:absolute;margin-left:16.2pt;margin-top:26.15pt;width:243.9pt;height:81pt;z-index:-251663872;visibility:visible">
            <v:imagedata r:id="rId22" o:title=""/>
          </v:shape>
        </w:pict>
      </w:r>
    </w:p>
    <w:p w:rsidR="00A976B8" w:rsidRDefault="00A976B8" w:rsidP="0020152C">
      <w:pPr>
        <w:tabs>
          <w:tab w:val="left" w:pos="5790"/>
          <w:tab w:val="left" w:pos="6390"/>
        </w:tabs>
      </w:pPr>
      <w:r>
        <w:t>8-</w:t>
      </w:r>
      <w:r>
        <w:tab/>
      </w:r>
      <w:r>
        <w:tab/>
      </w:r>
    </w:p>
    <w:p w:rsidR="00A976B8" w:rsidRPr="0020152C" w:rsidRDefault="00A976B8" w:rsidP="0020152C"/>
    <w:p w:rsidR="00A976B8" w:rsidRDefault="00A976B8" w:rsidP="0020152C"/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70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B) 110               C)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130</w:t>
      </w:r>
    </w:p>
    <w:p w:rsidR="00A976B8" w:rsidRDefault="00A976B8" w:rsidP="0020152C"/>
    <w:p w:rsidR="00A976B8" w:rsidRDefault="00A976B8" w:rsidP="0020152C">
      <w:r>
        <w:rPr>
          <w:noProof/>
          <w:lang w:eastAsia="tr-TR"/>
        </w:rPr>
        <w:pict>
          <v:rect id="_x0000_s1068" style="position:absolute;margin-left:23.9pt;margin-top:1.3pt;width:65.05pt;height:57.75pt;z-index:251653632"/>
        </w:pict>
      </w:r>
    </w:p>
    <w:p w:rsidR="00A976B8" w:rsidRDefault="00A976B8" w:rsidP="0020152C"/>
    <w:p w:rsidR="00A976B8" w:rsidRDefault="00A976B8" w:rsidP="0020152C"/>
    <w:p w:rsidR="00A976B8" w:rsidRPr="0049757B" w:rsidRDefault="00A976B8" w:rsidP="0020152C">
      <w:pPr>
        <w:pStyle w:val="NoSpacing"/>
        <w:rPr>
          <w:rFonts w:ascii="Comic Sans MS" w:hAnsi="Comic Sans MS"/>
        </w:rPr>
      </w:pPr>
      <w:r>
        <w:t>9-</w:t>
      </w:r>
      <w:r w:rsidRPr="0020152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Yukarıdaki şeklin kaç tane simetri doğrusu vardır?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1</w:t>
      </w:r>
    </w:p>
    <w:p w:rsidR="00A976B8" w:rsidRDefault="00A976B8" w:rsidP="0020152C">
      <w:pPr>
        <w:pStyle w:val="NoSpacing"/>
        <w:rPr>
          <w:rFonts w:ascii="Comic Sans MS" w:hAnsi="Comic Sans MS"/>
        </w:rPr>
      </w:pP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13-Aşağıdakilerden hangisi ile açıları ölçebiliriz?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Pergel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İletki           C) Cetvel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Gönye</w:t>
      </w:r>
    </w:p>
    <w:p w:rsidR="00A976B8" w:rsidRDefault="00A976B8" w:rsidP="0020152C"/>
    <w:p w:rsidR="00A976B8" w:rsidRDefault="00A976B8" w:rsidP="0020152C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9A5C49">
        <w:rPr>
          <w:sz w:val="24"/>
          <w:szCs w:val="24"/>
        </w:rPr>
        <w:t>.</w:t>
      </w:r>
      <w:r>
        <w:rPr>
          <w:sz w:val="24"/>
          <w:szCs w:val="24"/>
        </w:rPr>
        <w:t xml:space="preserve"> Dikdörtgenin özelliklerini yazınız.  ( </w:t>
      </w:r>
      <w:r>
        <w:rPr>
          <w:b/>
          <w:sz w:val="24"/>
          <w:szCs w:val="24"/>
        </w:rPr>
        <w:t xml:space="preserve">En az 4 </w:t>
      </w:r>
      <w:r w:rsidRPr="00384488">
        <w:rPr>
          <w:b/>
          <w:sz w:val="24"/>
          <w:szCs w:val="24"/>
        </w:rPr>
        <w:t>tane özelik yazınız.)</w:t>
      </w:r>
    </w:p>
    <w:p w:rsidR="00A976B8" w:rsidRDefault="00A976B8" w:rsidP="0020152C"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11-Şekildeki karenin kenarlarının isimlendirilmesi aşağıdakilerden hangisi olamaz?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NM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MY</w:t>
      </w:r>
    </w:p>
    <w:p w:rsidR="00A976B8" w:rsidRDefault="00A976B8" w:rsidP="0020152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ML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LY</w:t>
      </w:r>
    </w:p>
    <w:p w:rsidR="00A976B8" w:rsidRDefault="00A976B8" w:rsidP="0020152C">
      <w:r>
        <w:rPr>
          <w:noProof/>
          <w:lang w:eastAsia="tr-TR"/>
        </w:rPr>
        <w:pict>
          <v:rect id="_x0000_s1069" style="position:absolute;margin-left:15.45pt;margin-top:26.5pt;width:102.75pt;height:90pt;z-index:251654656">
            <v:textbox>
              <w:txbxContent>
                <w:p w:rsidR="00A976B8" w:rsidRDefault="00A976B8"/>
              </w:txbxContent>
            </v:textbox>
          </v:rect>
        </w:pict>
      </w:r>
    </w:p>
    <w:p w:rsidR="00A976B8" w:rsidRDefault="00A976B8" w:rsidP="0020152C">
      <w:pPr>
        <w:tabs>
          <w:tab w:val="left" w:pos="2565"/>
        </w:tabs>
      </w:pPr>
      <w:r>
        <w:t>Y</w:t>
      </w:r>
      <w:r>
        <w:tab/>
        <w:t>L</w:t>
      </w:r>
    </w:p>
    <w:p w:rsidR="00A976B8" w:rsidRDefault="00A976B8" w:rsidP="0020152C"/>
    <w:p w:rsidR="00A976B8" w:rsidRDefault="00A976B8" w:rsidP="0020152C">
      <w:pPr>
        <w:tabs>
          <w:tab w:val="left" w:pos="2670"/>
        </w:tabs>
      </w:pPr>
      <w:r>
        <w:t>N</w:t>
      </w:r>
      <w:r>
        <w:tab/>
        <w:t>M</w:t>
      </w:r>
    </w:p>
    <w:p w:rsidR="00A976B8" w:rsidRDefault="00A976B8" w:rsidP="0020152C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0" type="#_x0000_t120" style="position:absolute;margin-left:76.2pt;margin-top:25.15pt;width:6.75pt;height:3.55pt;flip:y;z-index:251660800"/>
        </w:pict>
      </w:r>
    </w:p>
    <w:p w:rsidR="00A976B8" w:rsidRDefault="00A976B8" w:rsidP="0020152C">
      <w:r>
        <w:t xml:space="preserve">12- s(ABR) =109          Şekilde verilenlere göre  s(RBC)  =? </w:t>
      </w:r>
    </w:p>
    <w:p w:rsidR="00A976B8" w:rsidRPr="0020152C" w:rsidRDefault="00A976B8" w:rsidP="00CF3F6A">
      <w:pPr>
        <w:tabs>
          <w:tab w:val="left" w:pos="2880"/>
        </w:tabs>
      </w:pPr>
      <w:r>
        <w:rPr>
          <w:noProof/>
          <w:lang w:eastAsia="tr-TR"/>
        </w:rPr>
        <w:pict>
          <v:shape id="_x0000_s1071" type="#_x0000_t32" style="position:absolute;margin-left:88.95pt;margin-top:28.55pt;width:57pt;height:62.25pt;flip:y;z-index:251656704" o:connectortype="straight">
            <v:stroke endarrow="block"/>
          </v:shape>
        </w:pict>
      </w:r>
      <w:r>
        <w:tab/>
        <w:t>R</w:t>
      </w:r>
    </w:p>
    <w:p w:rsidR="00A976B8" w:rsidRPr="0020152C" w:rsidRDefault="00A976B8" w:rsidP="0020152C">
      <w:r>
        <w:rPr>
          <w:noProof/>
          <w:lang w:eastAsia="tr-TR"/>
        </w:rPr>
        <w:pict>
          <v:shape id="_x0000_s1072" type="#_x0000_t120" style="position:absolute;margin-left:88.95pt;margin-top:25.5pt;width:6.75pt;height:3.55pt;flip:y;z-index:251659776"/>
        </w:pict>
      </w:r>
    </w:p>
    <w:p w:rsidR="00A976B8" w:rsidRDefault="00A976B8" w:rsidP="00CF3F6A">
      <w:pPr>
        <w:tabs>
          <w:tab w:val="left" w:pos="1380"/>
          <w:tab w:val="left" w:pos="2520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3" type="#_x0000_t19" style="position:absolute;margin-left:76.2pt;margin-top:19.9pt;width:24pt;height:12.75pt;flip:x;z-index:251658752"/>
        </w:pict>
      </w:r>
      <w:r>
        <w:rPr>
          <w:noProof/>
          <w:lang w:eastAsia="tr-TR"/>
        </w:rPr>
        <w:pict>
          <v:shape id="_x0000_s1074" type="#_x0000_t19" style="position:absolute;margin-left:100.2pt;margin-top:19.9pt;width:7.15pt;height:12.75pt;z-index:251657728"/>
        </w:pict>
      </w:r>
      <w:r>
        <w:tab/>
        <w:t>109</w:t>
      </w:r>
      <w:r>
        <w:tab/>
        <w:t>?</w:t>
      </w:r>
    </w:p>
    <w:p w:rsidR="00A976B8" w:rsidRDefault="00A976B8" w:rsidP="00CF3F6A">
      <w:pPr>
        <w:tabs>
          <w:tab w:val="left" w:pos="1845"/>
          <w:tab w:val="left" w:pos="2940"/>
        </w:tabs>
      </w:pPr>
      <w:r>
        <w:rPr>
          <w:noProof/>
          <w:lang w:eastAsia="tr-TR"/>
        </w:rPr>
        <w:pict>
          <v:shape id="_x0000_s1075" type="#_x0000_t32" style="position:absolute;margin-left:11.7pt;margin-top:3.6pt;width:150pt;height:0;z-index:251655680" o:connectortype="straight">
            <v:stroke startarrow="block" endarrow="block"/>
          </v:shape>
        </w:pict>
      </w:r>
      <w:r>
        <w:t>A</w:t>
      </w:r>
      <w:r>
        <w:tab/>
        <w:t>B</w:t>
      </w:r>
      <w:r>
        <w:tab/>
        <w:t>C</w:t>
      </w:r>
    </w:p>
    <w:p w:rsidR="00A976B8" w:rsidRDefault="00A976B8" w:rsidP="00CF3F6A">
      <w:pPr>
        <w:tabs>
          <w:tab w:val="left" w:pos="1845"/>
          <w:tab w:val="left" w:pos="2940"/>
        </w:tabs>
      </w:pPr>
    </w:p>
    <w:p w:rsidR="00A976B8" w:rsidRDefault="00A976B8" w:rsidP="00CF3F6A">
      <w:pPr>
        <w:tabs>
          <w:tab w:val="left" w:pos="1845"/>
          <w:tab w:val="left" w:pos="2940"/>
        </w:tabs>
      </w:pPr>
    </w:p>
    <w:p w:rsidR="00A976B8" w:rsidRDefault="00A976B8" w:rsidP="00CF3F6A">
      <w:pPr>
        <w:tabs>
          <w:tab w:val="left" w:pos="1845"/>
          <w:tab w:val="left" w:pos="2940"/>
        </w:tabs>
      </w:pPr>
    </w:p>
    <w:p w:rsidR="00A976B8" w:rsidRDefault="00A976B8" w:rsidP="00362901">
      <w:pPr>
        <w:tabs>
          <w:tab w:val="center" w:pos="5031"/>
        </w:tabs>
      </w:pPr>
      <w:r>
        <w:rPr>
          <w:noProof/>
          <w:lang w:eastAsia="tr-TR"/>
        </w:rPr>
        <w:pict>
          <v:shape id="_x0000_s1076" type="#_x0000_t32" style="position:absolute;margin-left:169.95pt;margin-top:23.5pt;width:9pt;height:6pt;z-index:251666944" o:connectortype="straight"/>
        </w:pict>
      </w:r>
      <w:r>
        <w:rPr>
          <w:noProof/>
          <w:lang w:eastAsia="tr-TR"/>
        </w:rPr>
        <w:pict>
          <v:shape id="_x0000_s1077" type="#_x0000_t19" style="position:absolute;margin-left:102.45pt;margin-top:72.25pt;width:25.5pt;height:11.25pt;flip:x;z-index:251664896"/>
        </w:pict>
      </w:r>
      <w:r>
        <w:rPr>
          <w:noProof/>
          <w:lang w:eastAsia="tr-TR"/>
        </w:rPr>
        <w:pict>
          <v:shape id="_x0000_s1078" type="#_x0000_t19" style="position:absolute;margin-left:127.95pt;margin-top:72.25pt;width:7.15pt;height:11.25pt;z-index:251663872"/>
        </w:pict>
      </w:r>
      <w:r>
        <w:rPr>
          <w:noProof/>
          <w:lang w:eastAsia="tr-TR"/>
        </w:rPr>
        <w:pict>
          <v:shape id="_x0000_s1079" type="#_x0000_t32" style="position:absolute;margin-left:115.95pt;margin-top:16pt;width:67.5pt;height:68.25pt;flip:y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25.95pt;margin-top:83.5pt;width:172.5pt;height:.75pt;flip:y;z-index:251661824" o:connectortype="straight">
            <v:stroke startarrow="block" endarrow="block"/>
          </v:shape>
        </w:pict>
      </w:r>
      <w:r>
        <w:t>13-     Yandaki şekilde verilenlere göre  s(AER) =?</w:t>
      </w:r>
    </w:p>
    <w:p w:rsidR="00A976B8" w:rsidRDefault="00A976B8" w:rsidP="00362901">
      <w:pPr>
        <w:tabs>
          <w:tab w:val="left" w:pos="3930"/>
        </w:tabs>
      </w:pPr>
      <w:r>
        <w:tab/>
        <w:t>R</w:t>
      </w:r>
    </w:p>
    <w:p w:rsidR="00A976B8" w:rsidRDefault="00A976B8" w:rsidP="00CF3F6A">
      <w:pPr>
        <w:tabs>
          <w:tab w:val="left" w:pos="1740"/>
          <w:tab w:val="left" w:pos="2970"/>
        </w:tabs>
      </w:pPr>
      <w:r>
        <w:rPr>
          <w:noProof/>
          <w:lang w:eastAsia="tr-TR"/>
        </w:rPr>
        <w:pict>
          <v:shape id="_x0000_s1081" type="#_x0000_t32" style="position:absolute;margin-left:174.45pt;margin-top:20.15pt;width:.75pt;height:10.5pt;z-index:251667968" o:connectortype="straight"/>
        </w:pict>
      </w:r>
      <w:r>
        <w:rPr>
          <w:noProof/>
          <w:lang w:eastAsia="tr-TR"/>
        </w:rPr>
        <w:pict>
          <v:shape id="_x0000_s1082" type="#_x0000_t32" style="position:absolute;margin-left:43.95pt;margin-top:25.4pt;width:.75pt;height:5.25pt;flip:x;z-index:251665920" o:connectortype="straight"/>
        </w:pict>
      </w:r>
      <w:r>
        <w:tab/>
        <w:t>7n</w:t>
      </w:r>
      <w:r>
        <w:tab/>
        <w:t>2n</w:t>
      </w:r>
    </w:p>
    <w:p w:rsidR="00A976B8" w:rsidRDefault="00A976B8" w:rsidP="00362901">
      <w:pPr>
        <w:tabs>
          <w:tab w:val="left" w:pos="915"/>
          <w:tab w:val="left" w:pos="2355"/>
          <w:tab w:val="left" w:pos="3540"/>
        </w:tabs>
      </w:pPr>
      <w:r>
        <w:tab/>
        <w:t>A</w:t>
      </w:r>
      <w:r>
        <w:tab/>
        <w:t>E</w:t>
      </w:r>
      <w:r>
        <w:tab/>
        <w:t>C</w:t>
      </w:r>
    </w:p>
    <w:p w:rsidR="00A976B8" w:rsidRDefault="00A976B8" w:rsidP="00197BF6">
      <w:r>
        <w:rPr>
          <w:noProof/>
          <w:lang w:eastAsia="tr-TR"/>
        </w:rPr>
        <w:pict>
          <v:rect id="_x0000_s1083" style="position:absolute;margin-left:313.8pt;margin-top:33.25pt;width:135pt;height:58.5pt;z-index:251671040"/>
        </w:pict>
      </w:r>
      <w:r>
        <w:rPr>
          <w:noProof/>
          <w:lang w:eastAsia="tr-TR"/>
        </w:rPr>
        <w:pict>
          <v:rect id="_x0000_s1084" style="position:absolute;margin-left:166.2pt;margin-top:33.25pt;width:81.75pt;height:68.25pt;z-index:251670016"/>
        </w:pict>
      </w:r>
      <w:r>
        <w:rPr>
          <w:noProof/>
          <w:lang w:eastAsia="tr-TR"/>
        </w:rPr>
        <w:pict>
          <v:shape id="_x0000_s1085" type="#_x0000_t5" style="position:absolute;margin-left:7.95pt;margin-top:40.7pt;width:94.5pt;height:51.05pt;z-index:251668992"/>
        </w:pict>
      </w:r>
      <w:r>
        <w:t>14-</w:t>
      </w:r>
      <w:r w:rsidRPr="00197BF6">
        <w:t xml:space="preserve"> </w:t>
      </w:r>
      <w:r>
        <w:t>Aşağıda verilen şekillerin köşegenleri olup olmadığını yazarak köşegenleri olanların köşegenlerini çizerek gösteriniz.</w:t>
      </w:r>
    </w:p>
    <w:p w:rsidR="00A976B8" w:rsidRDefault="00A976B8" w:rsidP="00362901"/>
    <w:p w:rsidR="00A976B8" w:rsidRDefault="00A976B8" w:rsidP="00197BF6"/>
    <w:p w:rsidR="00A976B8" w:rsidRPr="00197BF6" w:rsidRDefault="00A976B8" w:rsidP="00197BF6"/>
    <w:p w:rsidR="00A976B8" w:rsidRDefault="00A976B8" w:rsidP="00197BF6">
      <w:r>
        <w:rPr>
          <w:noProof/>
          <w:lang w:eastAsia="tr-TR"/>
        </w:rPr>
        <w:pict>
          <v:rect id="_x0000_s1086" style="position:absolute;margin-left:295.8pt;margin-top:23.75pt;width:135pt;height:58.5pt;z-index:251674112"/>
        </w:pict>
      </w:r>
      <w:r>
        <w:rPr>
          <w:noProof/>
          <w:lang w:eastAsia="tr-TR"/>
        </w:rPr>
        <w:pict>
          <v:rect id="_x0000_s1087" style="position:absolute;margin-left:166.2pt;margin-top:18.55pt;width:81.75pt;height:68.25pt;z-index:251673088"/>
        </w:pict>
      </w:r>
      <w:r>
        <w:rPr>
          <w:noProof/>
          <w:lang w:eastAsia="tr-TR"/>
        </w:rPr>
        <w:pict>
          <v:shape id="_x0000_s1088" type="#_x0000_t5" style="position:absolute;margin-left:7.95pt;margin-top:23.75pt;width:94.5pt;height:51.05pt;z-index:251672064"/>
        </w:pict>
      </w:r>
      <w:r>
        <w:t>15-Aşağıdaki geometrik şekillerin simetri doğrularını çiz.(üçgen eşkenar üçgendir)</w:t>
      </w:r>
    </w:p>
    <w:p w:rsidR="00A976B8" w:rsidRPr="00197BF6" w:rsidRDefault="00A976B8" w:rsidP="00197BF6"/>
    <w:p w:rsidR="00A976B8" w:rsidRPr="00197BF6" w:rsidRDefault="00A976B8" w:rsidP="00197BF6"/>
    <w:p w:rsidR="00A976B8" w:rsidRDefault="00A976B8" w:rsidP="00197BF6"/>
    <w:p w:rsidR="00A976B8" w:rsidRDefault="00A976B8" w:rsidP="00197BF6">
      <w:r>
        <w:t>16-Aşağıdaki  boşlukları  doldur.</w:t>
      </w:r>
    </w:p>
    <w:p w:rsidR="00A976B8" w:rsidRDefault="00A976B8" w:rsidP="00DF05C4">
      <w:r>
        <w:t>En büyük geniş açının ölçüsü=------------</w:t>
      </w:r>
    </w:p>
    <w:p w:rsidR="00A976B8" w:rsidRDefault="00A976B8" w:rsidP="00DF05C4">
      <w:r>
        <w:t>En küçük dar açının ölçüsü =------------</w:t>
      </w:r>
    </w:p>
    <w:p w:rsidR="00A976B8" w:rsidRDefault="00A976B8" w:rsidP="00DF05C4">
      <w:r>
        <w:t>En büyük dar açının ölçüsü=------------</w:t>
      </w:r>
    </w:p>
    <w:p w:rsidR="00A976B8" w:rsidRDefault="00A976B8" w:rsidP="00DF05C4">
      <w:r>
        <w:t>En küçük geniş  açının ölçüsü=-,---------</w:t>
      </w:r>
    </w:p>
    <w:p w:rsidR="00A976B8" w:rsidRDefault="00A976B8" w:rsidP="00DF05C4">
      <w:r>
        <w:t>Dik açının ölçüsü=----------------------</w:t>
      </w:r>
    </w:p>
    <w:p w:rsidR="00A976B8" w:rsidRDefault="00A976B8" w:rsidP="00DF05C4"/>
    <w:p w:rsidR="00A976B8" w:rsidRPr="00085952" w:rsidRDefault="00A976B8" w:rsidP="00DF05C4">
      <w:pPr>
        <w:rPr>
          <w:rFonts w:ascii="Comic Sans MS" w:hAnsi="Comic Sans MS" w:cs="Tahoma"/>
        </w:rPr>
      </w:pPr>
      <w:r>
        <w:rPr>
          <w:noProof/>
          <w:lang w:eastAsia="tr-TR"/>
        </w:rPr>
        <w:pict>
          <v:group id="_x0000_s1089" style="position:absolute;margin-left:7.95pt;margin-top:20.6pt;width:9pt;height:9pt;z-index:251675136" coordorigin="2727,11651" coordsize="360,180">
            <v:line id="_x0000_s1090" style="position:absolute;flip:x y" from="2907,11651" to="3087,11831"/>
            <v:line id="_x0000_s1091" style="position:absolute;flip:x" from="2727,11651" to="2907,11831"/>
          </v:group>
        </w:pict>
      </w:r>
      <w:r>
        <w:t>17-</w:t>
      </w:r>
      <w:r w:rsidRPr="00085952">
        <w:rPr>
          <w:rFonts w:ascii="Comic Sans MS" w:hAnsi="Comic Sans MS" w:cs="Tahoma"/>
          <w:b/>
          <w:color w:val="FF0000"/>
        </w:rPr>
        <w:t>.</w:t>
      </w:r>
      <w:r>
        <w:rPr>
          <w:rFonts w:ascii="Comic Sans MS" w:hAnsi="Comic Sans MS" w:cs="Tahoma"/>
        </w:rPr>
        <w:t xml:space="preserve"> </w:t>
      </w:r>
      <w:r w:rsidRPr="004973F1">
        <w:rPr>
          <w:rFonts w:ascii="Comic Sans MS" w:hAnsi="Comic Sans MS"/>
          <w:sz w:val="20"/>
          <w:szCs w:val="20"/>
        </w:rPr>
        <w:t xml:space="preserve">Ölçüleri verilen açıları açı ölçer ile çizerek adlandırın.  </w:t>
      </w:r>
    </w:p>
    <w:p w:rsidR="00A976B8" w:rsidRDefault="00A976B8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2" style="position:absolute;margin-left:16.95pt;margin-top:18.45pt;width:9pt;height:9pt;z-index:251676160" coordorigin="2727,11651" coordsize="360,180">
            <v:line id="_x0000_s1093" style="position:absolute;flip:x y" from="2907,11651" to="3087,11831"/>
            <v:line id="_x0000_s1094" style="position:absolute;flip:x" from="2727,11651" to="2907,11831"/>
          </v:group>
        </w:pict>
      </w:r>
      <w:r>
        <w:t>s( D) = 70</w:t>
      </w:r>
      <w:r>
        <w:rPr>
          <w:rFonts w:eastAsia="Times New Roman" w:hAnsi="Tunga" w:cs="Tunga"/>
          <w:vertAlign w:val="superscript"/>
        </w:rPr>
        <w:t>0</w:t>
      </w:r>
    </w:p>
    <w:p w:rsidR="00A976B8" w:rsidRDefault="00A976B8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5" style="position:absolute;margin-left:16.95pt;margin-top:18pt;width:9pt;height:9pt;z-index:251677184" coordorigin="2727,11651" coordsize="360,180">
            <v:line id="_x0000_s1096" style="position:absolute;flip:x y" from="2907,11651" to="3087,11831"/>
            <v:line id="_x0000_s1097" style="position:absolute;flip:x" from="2727,11651" to="2907,11831"/>
          </v:group>
        </w:pict>
      </w:r>
      <w:r>
        <w:t xml:space="preserve"> s( G ) = 90</w:t>
      </w:r>
      <w:r>
        <w:rPr>
          <w:rFonts w:eastAsia="Times New Roman" w:hAnsi="Tunga" w:cs="Tunga"/>
          <w:vertAlign w:val="superscript"/>
        </w:rPr>
        <w:t>0</w:t>
      </w:r>
    </w:p>
    <w:p w:rsidR="00A976B8" w:rsidRDefault="00A976B8" w:rsidP="000D132E">
      <w:pPr>
        <w:rPr>
          <w:rFonts w:eastAsia="Times New Roman" w:hAnsi="Tunga" w:cs="Tunga"/>
          <w:vertAlign w:val="superscript"/>
        </w:rPr>
      </w:pPr>
      <w:r>
        <w:rPr>
          <w:noProof/>
          <w:lang w:eastAsia="tr-TR"/>
        </w:rPr>
        <w:pict>
          <v:group id="_x0000_s1098" style="position:absolute;margin-left:25.95pt;margin-top:15.95pt;width:9pt;height:9pt;z-index:251678208" coordorigin="2727,11651" coordsize="360,180">
            <v:line id="_x0000_s1099" style="position:absolute;flip:x y" from="2907,11651" to="3087,11831"/>
            <v:line id="_x0000_s1100" style="position:absolute;flip:x" from="2727,11651" to="2907,11831"/>
          </v:group>
        </w:pict>
      </w:r>
      <w:r>
        <w:t xml:space="preserve"> s( H ) = 140</w:t>
      </w:r>
      <w:r>
        <w:rPr>
          <w:rFonts w:eastAsia="Times New Roman" w:hAnsi="Tunga" w:cs="Tunga"/>
          <w:vertAlign w:val="superscript"/>
        </w:rPr>
        <w:t>0</w:t>
      </w:r>
    </w:p>
    <w:p w:rsidR="00A976B8" w:rsidRDefault="00A976B8" w:rsidP="000D132E">
      <w:pPr>
        <w:rPr>
          <w:rFonts w:eastAsia="Times New Roman" w:hAnsi="Tunga" w:cs="Tunga"/>
          <w:vertAlign w:val="superscript"/>
        </w:rPr>
      </w:pPr>
      <w:r>
        <w:t>s( CEL) = 50</w:t>
      </w:r>
      <w:r>
        <w:rPr>
          <w:rFonts w:eastAsia="Times New Roman" w:hAnsi="Tunga" w:cs="Tunga"/>
          <w:vertAlign w:val="superscript"/>
        </w:rPr>
        <w:t>0</w:t>
      </w: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18-Bir doğru açının ölçüsünün yarısının 20 derece fazlası kaç derecelik bir açı yapar?</w:t>
      </w: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ÇÖZÜM:</w:t>
      </w: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</w:p>
    <w:p w:rsidR="00A976B8" w:rsidRDefault="00A976B8" w:rsidP="000D132E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101" type="#_x0000_t32" style="position:absolute;margin-left:46.95pt;margin-top:22.55pt;width:2.25pt;height:85.5pt;flip:y;z-index:251679232" o:connectortype="straight">
            <v:stroke endarrow="block"/>
          </v:shape>
        </w:pict>
      </w:r>
    </w:p>
    <w:p w:rsidR="00A976B8" w:rsidRPr="00621853" w:rsidRDefault="00A976B8" w:rsidP="00F6283B">
      <w:pPr>
        <w:tabs>
          <w:tab w:val="left" w:pos="4290"/>
        </w:tabs>
        <w:rPr>
          <w:rFonts w:ascii="Times New Roman" w:hAnsi="Times New Roman"/>
          <w:sz w:val="24"/>
          <w:szCs w:val="24"/>
          <w:vertAlign w:val="superscript"/>
        </w:rPr>
      </w:pPr>
      <w:r>
        <w:rPr>
          <w:noProof/>
          <w:lang w:eastAsia="tr-TR"/>
        </w:rPr>
        <w:pict>
          <v:shape id="_x0000_s1102" type="#_x0000_t120" style="position:absolute;margin-left:129.45pt;margin-top:20.85pt;width:7.15pt;height:7.15pt;z-index:251684352" fillcolor="black"/>
        </w:pict>
      </w:r>
      <w:r>
        <w:rPr>
          <w:noProof/>
          <w:lang w:eastAsia="tr-TR"/>
        </w:rPr>
        <w:pict>
          <v:shape id="_x0000_s1103" type="#_x0000_t120" style="position:absolute;margin-left:46.95pt;margin-top:8.1pt;width:7.15pt;height:7.15pt;z-index:251682304" fillcolor="black"/>
        </w:pict>
      </w:r>
      <w:r>
        <w:rPr>
          <w:noProof/>
          <w:lang w:eastAsia="tr-TR"/>
        </w:rPr>
        <w:pict>
          <v:shape id="_x0000_s1104" type="#_x0000_t32" style="position:absolute;margin-left:46.95pt;margin-top:15.25pt;width:99pt;height:66.75pt;flip:y;z-index:251681280" o:connectortype="straight">
            <v:stroke endarrow="block"/>
          </v:shape>
        </w:pict>
      </w:r>
      <w:r>
        <w:rPr>
          <w:rFonts w:ascii="Comic Sans MS" w:hAnsi="Comic Sans MS"/>
          <w:sz w:val="20"/>
          <w:szCs w:val="20"/>
        </w:rPr>
        <w:t>19-      K</w:t>
      </w:r>
      <w:r>
        <w:rPr>
          <w:rFonts w:ascii="Comic Sans MS" w:hAnsi="Comic Sans MS"/>
          <w:sz w:val="20"/>
          <w:szCs w:val="20"/>
        </w:rPr>
        <w:tab/>
        <w:t>Yandaki şekilde 3 farklı açı vardır.Bu açıların adlarını yazalım.</w:t>
      </w:r>
    </w:p>
    <w:p w:rsidR="00A976B8" w:rsidRDefault="00A976B8" w:rsidP="00F6283B">
      <w:pPr>
        <w:tabs>
          <w:tab w:val="left" w:pos="4290"/>
        </w:tabs>
      </w:pPr>
      <w:r>
        <w:rPr>
          <w:noProof/>
          <w:lang w:eastAsia="tr-TR"/>
        </w:rPr>
        <w:pict>
          <v:shape id="_x0000_s1105" type="#_x0000_t120" style="position:absolute;margin-left:136.6pt;margin-top:48.85pt;width:7.15pt;height:7.15pt;z-index:251685376" fillcolor="black"/>
        </w:pict>
      </w:r>
      <w:r>
        <w:rPr>
          <w:noProof/>
          <w:lang w:eastAsia="tr-TR"/>
        </w:rPr>
        <w:pict>
          <v:shape id="_x0000_s1106" type="#_x0000_t120" style="position:absolute;margin-left:42.05pt;margin-top:48.85pt;width:7.15pt;height:7.15pt;z-index:251683328" fillcolor="black"/>
        </w:pict>
      </w:r>
      <w:r>
        <w:rPr>
          <w:noProof/>
          <w:lang w:eastAsia="tr-TR"/>
        </w:rPr>
        <w:pict>
          <v:shape id="_x0000_s1107" type="#_x0000_t32" style="position:absolute;margin-left:46.95pt;margin-top:56pt;width:110.25pt;height:0;z-index:251680256" o:connectortype="straight">
            <v:stroke endarrow="block"/>
          </v:shape>
        </w:pict>
      </w:r>
      <w:r>
        <w:t xml:space="preserve">                                S</w:t>
      </w:r>
      <w:r>
        <w:tab/>
        <w:t>1--------------</w:t>
      </w:r>
    </w:p>
    <w:p w:rsidR="00A976B8" w:rsidRDefault="00A976B8" w:rsidP="00F6283B">
      <w:pPr>
        <w:tabs>
          <w:tab w:val="left" w:pos="4290"/>
        </w:tabs>
        <w:ind w:firstLine="708"/>
      </w:pPr>
      <w:r>
        <w:t>R</w:t>
      </w:r>
      <w:r>
        <w:tab/>
        <w:t>2-------------</w:t>
      </w:r>
    </w:p>
    <w:p w:rsidR="00A976B8" w:rsidRDefault="00A976B8" w:rsidP="00F6283B">
      <w:pPr>
        <w:tabs>
          <w:tab w:val="left" w:pos="2745"/>
          <w:tab w:val="left" w:pos="4290"/>
        </w:tabs>
      </w:pPr>
      <w:r>
        <w:tab/>
        <w:t>P</w:t>
      </w:r>
      <w:r>
        <w:tab/>
        <w:t>3-------------</w:t>
      </w:r>
    </w:p>
    <w:p w:rsidR="00A976B8" w:rsidRDefault="00A976B8" w:rsidP="00F6283B"/>
    <w:p w:rsidR="00A976B8" w:rsidRDefault="00A976B8" w:rsidP="0022455B">
      <w:pPr>
        <w:tabs>
          <w:tab w:val="left" w:pos="3225"/>
          <w:tab w:val="left" w:pos="4290"/>
        </w:tabs>
      </w:pPr>
      <w:r>
        <w:rPr>
          <w:noProof/>
          <w:lang w:eastAsia="tr-TR"/>
        </w:rPr>
        <w:pict>
          <v:rect id="_x0000_s1108" style="position:absolute;margin-left:32.7pt;margin-top:6.55pt;width:120.75pt;height:53.25pt;z-index:251686400"/>
        </w:pict>
      </w:r>
      <w:r>
        <w:t>20- A</w:t>
      </w:r>
      <w:r>
        <w:tab/>
        <w:t>B</w:t>
      </w:r>
      <w:r>
        <w:tab/>
        <w:t>Dikdörtgenin kenarlarını oluşturan doğru parçalarını       .                                                 sembol kullanarak gösteriniz.</w:t>
      </w:r>
    </w:p>
    <w:p w:rsidR="00A976B8" w:rsidRDefault="00A976B8" w:rsidP="0022455B">
      <w:pPr>
        <w:tabs>
          <w:tab w:val="left" w:pos="4290"/>
        </w:tabs>
      </w:pPr>
      <w:r>
        <w:tab/>
        <w:t>--------   --------   --------  --------</w:t>
      </w:r>
    </w:p>
    <w:p w:rsidR="00A976B8" w:rsidRDefault="00A976B8" w:rsidP="0022455B">
      <w:pPr>
        <w:tabs>
          <w:tab w:val="left" w:pos="4290"/>
        </w:tabs>
      </w:pPr>
      <w:r>
        <w:t xml:space="preserve">     C                              D</w:t>
      </w:r>
      <w:r>
        <w:tab/>
        <w:t>--------  ---------  ---------   -------</w:t>
      </w:r>
    </w:p>
    <w:p w:rsidR="00A976B8" w:rsidRPr="0022455B" w:rsidRDefault="00A976B8" w:rsidP="0022455B"/>
    <w:p w:rsidR="00A976B8" w:rsidRDefault="00A976B8" w:rsidP="0022455B"/>
    <w:p w:rsidR="00A976B8" w:rsidRPr="0022455B" w:rsidRDefault="00A976B8" w:rsidP="0022455B">
      <w:r>
        <w:t>NOT:Her soru 5 puandır.   BAŞARILAR</w:t>
      </w:r>
    </w:p>
    <w:sectPr w:rsidR="00A976B8" w:rsidRPr="0022455B" w:rsidSect="0020152C">
      <w:pgSz w:w="11906" w:h="16838"/>
      <w:pgMar w:top="284" w:right="1417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6B8" w:rsidRDefault="00A976B8" w:rsidP="00F476C7">
      <w:pPr>
        <w:spacing w:after="0" w:line="240" w:lineRule="auto"/>
      </w:pPr>
      <w:r>
        <w:separator/>
      </w:r>
    </w:p>
  </w:endnote>
  <w:endnote w:type="continuationSeparator" w:id="0">
    <w:p w:rsidR="00A976B8" w:rsidRDefault="00A976B8" w:rsidP="00F47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6B8" w:rsidRDefault="00A976B8" w:rsidP="00F476C7">
      <w:pPr>
        <w:spacing w:after="0" w:line="240" w:lineRule="auto"/>
      </w:pPr>
      <w:r>
        <w:separator/>
      </w:r>
    </w:p>
  </w:footnote>
  <w:footnote w:type="continuationSeparator" w:id="0">
    <w:p w:rsidR="00A976B8" w:rsidRDefault="00A976B8" w:rsidP="00F47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6C7"/>
    <w:rsid w:val="000114E6"/>
    <w:rsid w:val="00085952"/>
    <w:rsid w:val="000D132E"/>
    <w:rsid w:val="000E0A6D"/>
    <w:rsid w:val="00197BF6"/>
    <w:rsid w:val="001D2063"/>
    <w:rsid w:val="0020152C"/>
    <w:rsid w:val="0022455B"/>
    <w:rsid w:val="002A30C1"/>
    <w:rsid w:val="002A4F1D"/>
    <w:rsid w:val="00362901"/>
    <w:rsid w:val="00384488"/>
    <w:rsid w:val="003B63A0"/>
    <w:rsid w:val="003C3A09"/>
    <w:rsid w:val="004973F1"/>
    <w:rsid w:val="0049757B"/>
    <w:rsid w:val="005A3423"/>
    <w:rsid w:val="006110AE"/>
    <w:rsid w:val="00621853"/>
    <w:rsid w:val="0067284F"/>
    <w:rsid w:val="006D03F7"/>
    <w:rsid w:val="009A5C49"/>
    <w:rsid w:val="00A6489B"/>
    <w:rsid w:val="00A85531"/>
    <w:rsid w:val="00A976B8"/>
    <w:rsid w:val="00B32410"/>
    <w:rsid w:val="00B64156"/>
    <w:rsid w:val="00CF3F6A"/>
    <w:rsid w:val="00D356A9"/>
    <w:rsid w:val="00DF05C4"/>
    <w:rsid w:val="00F476C7"/>
    <w:rsid w:val="00F62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6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76C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47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76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47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76C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32410"/>
    <w:rPr>
      <w:rFonts w:eastAsia="Times New Roman"/>
    </w:rPr>
  </w:style>
  <w:style w:type="character" w:styleId="Hyperlink">
    <w:name w:val="Hyperlink"/>
    <w:basedOn w:val="DefaultParagraphFont"/>
    <w:uiPriority w:val="99"/>
    <w:rsid w:val="00A855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523</Words>
  <Characters>2987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Ozan</dc:creator>
  <cp:keywords>www.sorubak.com</cp:keywords>
  <dc:description/>
  <cp:lastModifiedBy>edanur</cp:lastModifiedBy>
  <cp:revision>3</cp:revision>
  <dcterms:created xsi:type="dcterms:W3CDTF">2014-10-19T09:07:00Z</dcterms:created>
  <dcterms:modified xsi:type="dcterms:W3CDTF">2014-10-19T18:36:00Z</dcterms:modified>
</cp:coreProperties>
</file>