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GENEL DEĞERLENDİRME </w:t>
      </w:r>
    </w:p>
    <w:p w:rsidR="00E90B8A" w:rsidRPr="00565674" w:rsidRDefault="00E90B8A" w:rsidP="00565674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0pt;margin-top:15.75pt;width:60.95pt;height:51.85pt;flip:x y;z-index:251651584" o:connectortype="straight">
            <v:stroke endarrow="block"/>
          </v:shape>
        </w:pict>
      </w:r>
      <w:r w:rsidRPr="00565674">
        <w:rPr>
          <w:rFonts w:ascii="Comic Sans MS" w:hAnsi="Comic Sans MS"/>
          <w:sz w:val="20"/>
          <w:szCs w:val="20"/>
        </w:rPr>
        <w:t xml:space="preserve">1-                                  </w: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32" style="position:absolute;left:0;text-align:left;margin-left:87.2pt;margin-top:.4pt;width:83.35pt;height:41.2pt;flip:y;z-index:251649536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15.95pt;margin-top:41.6pt;width:154.6pt;height:0;z-index:251650560" o:connectortype="straight">
            <v:stroke startarrow="block" endarrow="block"/>
          </v:shape>
        </w:pict>
      </w:r>
      <w:r w:rsidRPr="00565674">
        <w:rPr>
          <w:rFonts w:ascii="Comic Sans MS" w:hAnsi="Comic Sans MS"/>
          <w:sz w:val="20"/>
          <w:szCs w:val="20"/>
        </w:rPr>
        <w:t xml:space="preserve">                                       </w: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oval id="_x0000_s1029" style="position:absolute;left:0;text-align:left;margin-left:126.95pt;margin-top:1.25pt;width:5.25pt;height:4.5pt;z-index:251653632"/>
        </w:pict>
      </w:r>
      <w:r>
        <w:rPr>
          <w:noProof/>
        </w:rPr>
        <w:pict>
          <v:oval id="_x0000_s1030" style="position:absolute;left:0;text-align:left;margin-left:61.5pt;margin-top:1.25pt;width:5.25pt;height:4.5pt;z-index:251652608"/>
        </w:pict>
      </w:r>
      <w:r w:rsidRPr="00565674"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</w:rPr>
        <w:t xml:space="preserve">  45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20                       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Yukarıdaki şekilde soru işareti yerine kaç derece  yazılmalıdır?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A-105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</w:rPr>
        <w:t xml:space="preserve">   B-115     </w:t>
      </w:r>
      <w:r>
        <w:rPr>
          <w:rFonts w:ascii="Comic Sans MS" w:hAnsi="Comic Sans MS"/>
          <w:sz w:val="20"/>
          <w:szCs w:val="20"/>
        </w:rPr>
        <w:t xml:space="preserve">       C</w:t>
      </w:r>
      <w:r w:rsidRPr="00565674">
        <w:rPr>
          <w:rFonts w:ascii="Comic Sans MS" w:hAnsi="Comic Sans MS"/>
          <w:sz w:val="20"/>
          <w:szCs w:val="20"/>
        </w:rPr>
        <w:t xml:space="preserve">-120            D-135 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margin-left:45pt;margin-top:15.85pt;width:78.75pt;height:62.65pt;z-index:251654656"/>
        </w:pict>
      </w:r>
      <w:r w:rsidRPr="00565674">
        <w:rPr>
          <w:rFonts w:ascii="Comic Sans MS" w:hAnsi="Comic Sans MS"/>
          <w:sz w:val="20"/>
          <w:szCs w:val="20"/>
        </w:rPr>
        <w:t xml:space="preserve">2-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</w:rPr>
        <w:t>A             B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      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C </w:t>
      </w:r>
      <w:r>
        <w:rPr>
          <w:rFonts w:ascii="Comic Sans MS" w:hAnsi="Comic Sans MS"/>
          <w:sz w:val="20"/>
          <w:szCs w:val="20"/>
        </w:rPr>
        <w:t xml:space="preserve">   </w:t>
      </w:r>
      <w:r w:rsidRPr="00565674">
        <w:rPr>
          <w:rFonts w:ascii="Comic Sans MS" w:hAnsi="Comic Sans MS"/>
          <w:sz w:val="20"/>
          <w:szCs w:val="20"/>
        </w:rPr>
        <w:t xml:space="preserve">                         D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           E</w:t>
      </w:r>
      <w:r>
        <w:rPr>
          <w:rFonts w:ascii="Comic Sans MS" w:hAnsi="Comic Sans MS"/>
          <w:sz w:val="20"/>
          <w:szCs w:val="20"/>
        </w:rPr>
        <w:t xml:space="preserve">    </w:t>
      </w:r>
      <w:r w:rsidRPr="00565674">
        <w:rPr>
          <w:rFonts w:ascii="Comic Sans MS" w:hAnsi="Comic Sans MS"/>
          <w:sz w:val="20"/>
          <w:szCs w:val="20"/>
        </w:rPr>
        <w:t xml:space="preserve">                 F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Yukarıdaki altıgen üzerindeki iki noktadan geçen doğru altıgenin simetri doğrularından biridir.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Buna göre hangi seçenekteki köşelerden geçen nokta simetri doğrusu olamaz?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   A - D           B-  C - D        </w:t>
      </w:r>
      <w:r>
        <w:rPr>
          <w:rFonts w:ascii="Comic Sans MS" w:hAnsi="Comic Sans MS"/>
          <w:sz w:val="20"/>
          <w:szCs w:val="20"/>
        </w:rPr>
        <w:t>C</w:t>
      </w:r>
      <w:r w:rsidRPr="00565674">
        <w:rPr>
          <w:rFonts w:ascii="Comic Sans MS" w:hAnsi="Comic Sans MS"/>
          <w:sz w:val="20"/>
          <w:szCs w:val="20"/>
        </w:rPr>
        <w:t>-   E – B        D-  A – F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3-‘’ Yüz kırk bir bin  on bir ‘’  sayısının rakamla yazılışı  aşağıdakilerden hangisidir?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A- 141 101        B- 140 111</w:t>
      </w:r>
      <w:r>
        <w:rPr>
          <w:rFonts w:ascii="Comic Sans MS" w:hAnsi="Comic Sans MS"/>
          <w:sz w:val="20"/>
          <w:szCs w:val="20"/>
        </w:rPr>
        <w:t xml:space="preserve">       C- 141 011      </w:t>
      </w:r>
      <w:r w:rsidRPr="00565674">
        <w:rPr>
          <w:rFonts w:ascii="Comic Sans MS" w:hAnsi="Comic Sans MS"/>
          <w:sz w:val="20"/>
          <w:szCs w:val="20"/>
        </w:rPr>
        <w:t>D- 141 001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4- Aşağıda çözümlenmiş olarak verilen doğal sayılardan hangisi en küçük sayısıdır?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A- (2 x 1000) + (7 x 100) + (2x 10) + (0 x 1)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B- (2 x 1000) + (7 x 100) + (0 x 10) + (5 x 1)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C- (2 x 1000) + (7 x 100) + (0 x 10) + (8 x 1)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D- (2 x 1000) + (7 x 100) + (0 x 10) + (1 x 1)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5-                         4ab4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32" type="#_x0000_t32" style="position:absolute;margin-left:87.2pt;margin-top:16.5pt;width:39.75pt;height:0;z-index:251655680" o:connectortype="straight"/>
        </w:pict>
      </w:r>
      <w:r w:rsidRPr="00565674">
        <w:rPr>
          <w:rFonts w:ascii="Comic Sans MS" w:hAnsi="Comic Sans MS"/>
          <w:sz w:val="20"/>
          <w:szCs w:val="20"/>
        </w:rPr>
        <w:t xml:space="preserve">                          + c54d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                        8250</w:t>
      </w:r>
    </w:p>
    <w:p w:rsidR="00E90B8A" w:rsidRPr="00565674" w:rsidRDefault="00E90B8A" w:rsidP="00565674">
      <w:pPr>
        <w:spacing w:after="0" w:line="240" w:lineRule="auto"/>
        <w:ind w:left="-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Yukarıdaki toplama işleminde  a, b , c , d  birer rakamdır.Bu işleme göre  abcd  dört basamaklı doğal sayısı kaçtır?</w:t>
      </w:r>
    </w:p>
    <w:p w:rsidR="00E90B8A" w:rsidRPr="00565674" w:rsidRDefault="00E90B8A" w:rsidP="00565674">
      <w:pPr>
        <w:spacing w:after="0" w:line="240" w:lineRule="auto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A- 6037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</w:rPr>
        <w:t xml:space="preserve">  B- 7016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565674">
        <w:rPr>
          <w:rFonts w:ascii="Comic Sans MS" w:hAnsi="Comic Sans MS"/>
          <w:sz w:val="20"/>
          <w:szCs w:val="20"/>
        </w:rPr>
        <w:t xml:space="preserve">C- 7036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   D- 7936</w:t>
      </w:r>
    </w:p>
    <w:p w:rsidR="00E90B8A" w:rsidRPr="00565674" w:rsidRDefault="00E90B8A" w:rsidP="0056567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6-   * Bu tür eklemde kemikler birbirine sıkı biçimde bağlanmıştır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   *Kemikler arasında boşluk olmadığı için hareket etmezler 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Yukarıda özellikleri verilen eklem türü vücudumuzun hangi bölümünde bulunur?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 kol          </w:t>
      </w:r>
      <w:r>
        <w:rPr>
          <w:rFonts w:ascii="Comic Sans MS" w:hAnsi="Comic Sans MS"/>
          <w:sz w:val="20"/>
          <w:szCs w:val="20"/>
        </w:rPr>
        <w:t xml:space="preserve">B-diz kapağı        </w:t>
      </w:r>
      <w:r w:rsidRPr="00565674">
        <w:rPr>
          <w:rFonts w:ascii="Comic Sans MS" w:hAnsi="Comic Sans MS"/>
          <w:sz w:val="20"/>
          <w:szCs w:val="20"/>
        </w:rPr>
        <w:t xml:space="preserve">C- kafatası  </w:t>
      </w:r>
      <w:r>
        <w:rPr>
          <w:rFonts w:ascii="Comic Sans MS" w:hAnsi="Comic Sans MS"/>
          <w:sz w:val="20"/>
          <w:szCs w:val="20"/>
        </w:rPr>
        <w:t xml:space="preserve">   </w:t>
      </w:r>
      <w:r w:rsidRPr="00565674">
        <w:rPr>
          <w:rFonts w:ascii="Comic Sans MS" w:hAnsi="Comic Sans MS"/>
          <w:sz w:val="20"/>
          <w:szCs w:val="20"/>
        </w:rPr>
        <w:t xml:space="preserve">    D- bacak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7- Egzersiz yapan bir insanla ilgili verilen bilgilerden hangisi yanlıştır?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A- Kaslarında enerji ihtiyacı artar  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B- Soluk alıp verme hızı artar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C- Kalp atış hızı artar, nabız azalır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D- Kanın vücutta dolaşımı hızlanır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8-‘’ Cam ‘’maddesinin esnek – opak – mat -pürüzsüz olup olmama özelliği sırasıyla hangi seçenekte verilmiştir?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565674"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  <w:u w:val="single"/>
        </w:rPr>
        <w:t>esnek</w:t>
      </w:r>
      <w:r w:rsidRPr="00565674">
        <w:rPr>
          <w:rFonts w:ascii="Comic Sans MS" w:hAnsi="Comic Sans MS"/>
          <w:sz w:val="20"/>
          <w:szCs w:val="20"/>
        </w:rPr>
        <w:t xml:space="preserve">         </w:t>
      </w:r>
      <w:r w:rsidRPr="00565674">
        <w:rPr>
          <w:rFonts w:ascii="Comic Sans MS" w:hAnsi="Comic Sans MS"/>
          <w:sz w:val="20"/>
          <w:szCs w:val="20"/>
          <w:u w:val="single"/>
        </w:rPr>
        <w:t>opak</w:t>
      </w:r>
      <w:r w:rsidRPr="00565674">
        <w:rPr>
          <w:rFonts w:ascii="Comic Sans MS" w:hAnsi="Comic Sans MS"/>
          <w:sz w:val="20"/>
          <w:szCs w:val="20"/>
        </w:rPr>
        <w:t xml:space="preserve">       </w:t>
      </w:r>
      <w:r w:rsidRPr="00565674">
        <w:rPr>
          <w:rFonts w:ascii="Comic Sans MS" w:hAnsi="Comic Sans MS"/>
          <w:sz w:val="20"/>
          <w:szCs w:val="20"/>
          <w:u w:val="single"/>
        </w:rPr>
        <w:t>mat</w:t>
      </w:r>
      <w:r w:rsidRPr="00565674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  <w:u w:val="single"/>
        </w:rPr>
        <w:t>pürüzsüz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        +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  -            +               +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B-        -                -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  -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 +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C-        -                -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 -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</w:rPr>
        <w:t xml:space="preserve">  -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D-        -                +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65674">
        <w:rPr>
          <w:rFonts w:ascii="Comic Sans MS" w:hAnsi="Comic Sans MS"/>
          <w:sz w:val="20"/>
          <w:szCs w:val="20"/>
        </w:rPr>
        <w:t xml:space="preserve">  -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65674">
        <w:rPr>
          <w:rFonts w:ascii="Comic Sans MS" w:hAnsi="Comic Sans MS"/>
          <w:sz w:val="20"/>
          <w:szCs w:val="20"/>
        </w:rPr>
        <w:t xml:space="preserve">  +</w:t>
      </w:r>
    </w:p>
    <w:p w:rsidR="00E90B8A" w:rsidRPr="00565674" w:rsidRDefault="00E90B8A" w:rsidP="00565674">
      <w:pPr>
        <w:spacing w:after="0"/>
        <w:ind w:left="-142" w:firstLine="142"/>
        <w:jc w:val="center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9- I-Sıvı madde doldurulduktan sonra kap tartılır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II-Boş kap sıvı madde ile doldurulur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III-Boş kap tartılır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IV-Dolu kabın tartım sonucundan boş kabın tartım sonucu çıkarılır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Yukarıdaki işlemler hangi sıra ile yapılırsa bir sıvının kütlesi doğru ölçülmüş olur?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 III – I – II – IV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565674">
        <w:rPr>
          <w:rFonts w:ascii="Comic Sans MS" w:hAnsi="Comic Sans MS"/>
          <w:sz w:val="20"/>
          <w:szCs w:val="20"/>
        </w:rPr>
        <w:t xml:space="preserve"> B- I – II – III – IV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C- III – II – I – IV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565674">
        <w:rPr>
          <w:rFonts w:ascii="Comic Sans MS" w:hAnsi="Comic Sans MS"/>
          <w:sz w:val="20"/>
          <w:szCs w:val="20"/>
        </w:rPr>
        <w:t xml:space="preserve">D- II – I – III </w:t>
      </w:r>
      <w:r>
        <w:rPr>
          <w:rFonts w:ascii="Comic Sans MS" w:hAnsi="Comic Sans MS"/>
          <w:sz w:val="20"/>
          <w:szCs w:val="20"/>
        </w:rPr>
        <w:t>–</w:t>
      </w:r>
      <w:r w:rsidRPr="00565674">
        <w:rPr>
          <w:rFonts w:ascii="Comic Sans MS" w:hAnsi="Comic Sans MS"/>
          <w:sz w:val="20"/>
          <w:szCs w:val="20"/>
        </w:rPr>
        <w:t xml:space="preserve"> IV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10- Aşağıdaki eşleştirmelerden hangisi yanlıştır?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     h</w:t>
      </w:r>
      <w:r w:rsidRPr="00565674">
        <w:rPr>
          <w:rFonts w:ascii="Comic Sans MS" w:hAnsi="Comic Sans MS"/>
          <w:sz w:val="20"/>
          <w:szCs w:val="20"/>
          <w:u w:val="single"/>
        </w:rPr>
        <w:t>am madde</w:t>
      </w:r>
      <w:r w:rsidRPr="00565674">
        <w:rPr>
          <w:rFonts w:ascii="Comic Sans MS" w:hAnsi="Comic Sans MS"/>
          <w:sz w:val="20"/>
          <w:szCs w:val="20"/>
        </w:rPr>
        <w:t xml:space="preserve">                 </w:t>
      </w:r>
      <w:r w:rsidRPr="00565674">
        <w:rPr>
          <w:rFonts w:ascii="Comic Sans MS" w:hAnsi="Comic Sans MS"/>
          <w:sz w:val="20"/>
          <w:szCs w:val="20"/>
          <w:u w:val="single"/>
        </w:rPr>
        <w:t xml:space="preserve">işlenmiş madde                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      buğday                          ekmek     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B-       toprak                         çömlek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C-       pamuk                            iplik         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D-       petrol                      cam bardak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11-‘’ Aynı ailede hem iyi hem de kötü insan yetişebilir ‘’ biçiminde açıklanan atasözü aşağıdakilerden hangisidir?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A- Bir başa bir göz yeter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B- Bir ağacın gölgesinde bir sürü yatar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C- Bir ağaçta gül de biter, diken de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D- Bir koyundan iki post çıkmaz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Pr="00565674">
        <w:rPr>
          <w:rFonts w:ascii="Comic Sans MS" w:hAnsi="Comic Sans MS"/>
          <w:sz w:val="20"/>
          <w:szCs w:val="20"/>
        </w:rPr>
        <w:t>- ‘’ İlk yaz yağmurları yağıyor.Ağaçlar henüz çıplak. Tatlı bir toprak kokusu duyuluyor.Bahçenin yüksek çamları altında,saatin tik takları gibi çalışan bir otomobil yola hazırlanıyor.’’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Yukarıdaki metinde hangi duyu organımızla ilgili ayrıntıya yer verilmemiştir?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A- koklama      B- görme       C- işitme      D- tatma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</w:t>
      </w:r>
      <w:r w:rsidRPr="00565674">
        <w:rPr>
          <w:rFonts w:ascii="Comic Sans MS" w:hAnsi="Comic Sans MS"/>
          <w:sz w:val="20"/>
          <w:szCs w:val="20"/>
        </w:rPr>
        <w:t>- Aşağıdaki cümlelerin hangisinin sonuna soru işareti konulmaz?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A- Ne söylediklerini iyi anlamadım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B- Bu olayı sana anlatan kim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C- Yarışmaya hangi öğrenci katıldı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D- Ne kadar sürecek yolculuğumuz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4</w:t>
      </w:r>
      <w:r w:rsidRPr="00565674">
        <w:rPr>
          <w:rFonts w:ascii="Comic Sans MS" w:hAnsi="Comic Sans MS"/>
          <w:sz w:val="20"/>
          <w:szCs w:val="20"/>
        </w:rPr>
        <w:t xml:space="preserve">- ‘’ Hırsız  </w:t>
      </w:r>
      <w:r w:rsidRPr="00565674">
        <w:rPr>
          <w:rFonts w:ascii="Comic Sans MS" w:hAnsi="Comic Sans MS"/>
          <w:sz w:val="20"/>
          <w:szCs w:val="20"/>
          <w:u w:val="single"/>
        </w:rPr>
        <w:t xml:space="preserve">pencerenin camını </w:t>
      </w:r>
      <w:r w:rsidRPr="00565674">
        <w:rPr>
          <w:rFonts w:ascii="Comic Sans MS" w:hAnsi="Comic Sans MS"/>
          <w:sz w:val="20"/>
          <w:szCs w:val="20"/>
        </w:rPr>
        <w:t xml:space="preserve"> kırarak eve girmiş, ne var ne yok alıp gitmiş. ‘’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b/>
          <w:bCs/>
          <w:sz w:val="20"/>
          <w:szCs w:val="20"/>
          <w:u w:val="single"/>
        </w:rPr>
      </w:pPr>
      <w:r w:rsidRPr="00565674">
        <w:rPr>
          <w:rFonts w:ascii="Comic Sans MS" w:hAnsi="Comic Sans MS"/>
          <w:sz w:val="20"/>
          <w:szCs w:val="20"/>
        </w:rPr>
        <w:t xml:space="preserve">Yukarıdaki cümlede altı çizili sözcükler aşağıdaki sorulardan hangisinin </w:t>
      </w:r>
      <w:r w:rsidRPr="00565674">
        <w:rPr>
          <w:rFonts w:ascii="Comic Sans MS" w:hAnsi="Comic Sans MS"/>
          <w:bCs/>
          <w:sz w:val="20"/>
          <w:szCs w:val="20"/>
        </w:rPr>
        <w:t>cevabıdır?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A- kim                                B- neyi             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>C- nerede                          D- nasıl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</w:p>
    <w:tbl>
      <w:tblPr>
        <w:tblW w:w="2752" w:type="dxa"/>
        <w:tblInd w:w="669" w:type="dxa"/>
        <w:tblCellMar>
          <w:left w:w="0" w:type="dxa"/>
          <w:right w:w="0" w:type="dxa"/>
        </w:tblCellMar>
        <w:tblLook w:val="00A0"/>
      </w:tblPr>
      <w:tblGrid>
        <w:gridCol w:w="430"/>
        <w:gridCol w:w="430"/>
        <w:gridCol w:w="467"/>
        <w:gridCol w:w="475"/>
        <w:gridCol w:w="475"/>
        <w:gridCol w:w="475"/>
      </w:tblGrid>
      <w:tr w:rsidR="00E90B8A" w:rsidRPr="00042A9D" w:rsidTr="00565674">
        <w:trPr>
          <w:trHeight w:val="51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>Ü</w:t>
            </w:r>
            <w:r w:rsidRPr="00042A9D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N 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Ö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Ü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Ç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E </w:t>
            </w:r>
          </w:p>
        </w:tc>
      </w:tr>
      <w:tr w:rsidR="00E90B8A" w:rsidRPr="00042A9D" w:rsidTr="00565674">
        <w:trPr>
          <w:trHeight w:val="51"/>
        </w:trPr>
        <w:tc>
          <w:tcPr>
            <w:tcW w:w="4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T </w:t>
            </w:r>
          </w:p>
        </w:tc>
        <w:tc>
          <w:tcPr>
            <w:tcW w:w="4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F </w:t>
            </w:r>
          </w:p>
        </w:tc>
        <w:tc>
          <w:tcPr>
            <w:tcW w:w="4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A </w:t>
            </w:r>
          </w:p>
        </w:tc>
        <w:tc>
          <w:tcPr>
            <w:tcW w:w="4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K </w:t>
            </w:r>
          </w:p>
        </w:tc>
        <w:tc>
          <w:tcPr>
            <w:tcW w:w="4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İ </w:t>
            </w:r>
          </w:p>
        </w:tc>
        <w:tc>
          <w:tcPr>
            <w:tcW w:w="4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R </w:t>
            </w:r>
          </w:p>
        </w:tc>
      </w:tr>
      <w:tr w:rsidR="00E90B8A" w:rsidRPr="00042A9D" w:rsidTr="00565674">
        <w:trPr>
          <w:trHeight w:val="51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N </w:t>
            </w:r>
          </w:p>
        </w:tc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D 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T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İ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N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E </w:t>
            </w:r>
          </w:p>
        </w:tc>
      </w:tr>
      <w:tr w:rsidR="00E90B8A" w:rsidRPr="00042A9D" w:rsidTr="00565674">
        <w:trPr>
          <w:trHeight w:val="51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Ü </w:t>
            </w:r>
          </w:p>
        </w:tc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Ş 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E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M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C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L </w:t>
            </w:r>
          </w:p>
        </w:tc>
      </w:tr>
      <w:tr w:rsidR="00E90B8A" w:rsidRPr="00042A9D" w:rsidTr="00565674">
        <w:trPr>
          <w:trHeight w:val="51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Z </w:t>
            </w:r>
          </w:p>
        </w:tc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A 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F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J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E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İ </w:t>
            </w:r>
          </w:p>
        </w:tc>
      </w:tr>
      <w:tr w:rsidR="00E90B8A" w:rsidRPr="00042A9D" w:rsidTr="00565674">
        <w:trPr>
          <w:trHeight w:val="51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Ü </w:t>
            </w:r>
          </w:p>
        </w:tc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N 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B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G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</w:tc>
        <w:tc>
          <w:tcPr>
            <w:tcW w:w="4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0B8A" w:rsidRPr="00042A9D" w:rsidRDefault="00E90B8A" w:rsidP="00E67B3B">
            <w:pPr>
              <w:spacing w:after="0" w:line="240" w:lineRule="auto"/>
              <w:ind w:left="-142" w:firstLine="142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2A9D">
              <w:rPr>
                <w:rFonts w:ascii="Comic Sans MS" w:hAnsi="Comic Sans MS"/>
                <w:sz w:val="16"/>
                <w:szCs w:val="16"/>
              </w:rPr>
              <w:t xml:space="preserve">C </w:t>
            </w:r>
          </w:p>
        </w:tc>
      </w:tr>
    </w:tbl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Yukarıdaki bulmacada hangi sözcüğün zıt anlamlısı yoktur?</w:t>
      </w:r>
    </w:p>
    <w:p w:rsidR="00E90B8A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A- zengin</w:t>
      </w:r>
      <w:r>
        <w:rPr>
          <w:rFonts w:ascii="Comic Sans MS" w:hAnsi="Comic Sans MS"/>
          <w:sz w:val="20"/>
          <w:szCs w:val="20"/>
        </w:rPr>
        <w:t xml:space="preserve">  </w:t>
      </w:r>
      <w:r w:rsidRPr="00D06B96">
        <w:rPr>
          <w:rFonts w:ascii="Comic Sans MS" w:hAnsi="Comic Sans MS"/>
          <w:sz w:val="20"/>
          <w:szCs w:val="20"/>
        </w:rPr>
        <w:t xml:space="preserve">           B- kalın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D06B96">
        <w:rPr>
          <w:rFonts w:ascii="Comic Sans MS" w:hAnsi="Comic Sans MS"/>
          <w:sz w:val="20"/>
          <w:szCs w:val="20"/>
        </w:rPr>
        <w:t xml:space="preserve">C-  sevinç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D06B96">
        <w:rPr>
          <w:rFonts w:ascii="Comic Sans MS" w:hAnsi="Comic Sans MS"/>
          <w:sz w:val="20"/>
          <w:szCs w:val="20"/>
        </w:rPr>
        <w:t xml:space="preserve">  D- aşağı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 </w:t>
      </w:r>
      <w:r w:rsidRPr="00D06B96">
        <w:rPr>
          <w:rFonts w:ascii="Comic Sans MS" w:hAnsi="Comic Sans MS"/>
          <w:sz w:val="20"/>
          <w:szCs w:val="20"/>
        </w:rPr>
        <w:t>‘’İnsanları ayırt ederken ilk önce fiziksel farklılıklarına bakarız.’’</w:t>
      </w:r>
      <w:r>
        <w:rPr>
          <w:rFonts w:ascii="Comic Sans MS" w:hAnsi="Comic Sans MS"/>
          <w:sz w:val="20"/>
          <w:szCs w:val="20"/>
        </w:rPr>
        <w:t xml:space="preserve">   </w:t>
      </w:r>
      <w:r w:rsidRPr="00D06B96">
        <w:rPr>
          <w:rFonts w:ascii="Comic Sans MS" w:hAnsi="Comic Sans MS"/>
          <w:sz w:val="20"/>
          <w:szCs w:val="20"/>
        </w:rPr>
        <w:t>Bu ifadeye göre hangisi fiziksel özelliklerimizden biri değildir?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A- yeteneklerimiz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D06B96">
        <w:rPr>
          <w:rFonts w:ascii="Comic Sans MS" w:hAnsi="Comic Sans MS"/>
          <w:sz w:val="20"/>
          <w:szCs w:val="20"/>
        </w:rPr>
        <w:t xml:space="preserve">    B- göz rengimiz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C- boyumuz  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D06B96">
        <w:rPr>
          <w:rFonts w:ascii="Comic Sans MS" w:hAnsi="Comic Sans MS"/>
          <w:sz w:val="20"/>
          <w:szCs w:val="20"/>
        </w:rPr>
        <w:t xml:space="preserve"> D- kilomuz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</w:t>
      </w:r>
      <w:r w:rsidRPr="00565674">
        <w:rPr>
          <w:rFonts w:ascii="Comic Sans MS" w:hAnsi="Comic Sans MS"/>
          <w:sz w:val="20"/>
          <w:szCs w:val="20"/>
        </w:rPr>
        <w:t xml:space="preserve"> </w:t>
      </w:r>
      <w:r w:rsidRPr="00D06B96">
        <w:rPr>
          <w:rFonts w:ascii="Comic Sans MS" w:hAnsi="Comic Sans MS"/>
          <w:sz w:val="20"/>
          <w:szCs w:val="20"/>
        </w:rPr>
        <w:t>Ailesi ile ilgili  sözlü tarih çalışması yapan bir öğrenci aile bireylerinden hangisi ile  görüşmeye başlarsa daha doğru olur?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A- annesi</w:t>
      </w:r>
      <w:r>
        <w:rPr>
          <w:rFonts w:ascii="Comic Sans MS" w:hAnsi="Comic Sans MS"/>
          <w:sz w:val="20"/>
          <w:szCs w:val="20"/>
        </w:rPr>
        <w:t xml:space="preserve"> </w:t>
      </w:r>
      <w:r w:rsidRPr="00D06B96">
        <w:rPr>
          <w:rFonts w:ascii="Comic Sans MS" w:hAnsi="Comic Sans MS"/>
          <w:sz w:val="20"/>
          <w:szCs w:val="20"/>
        </w:rPr>
        <w:t xml:space="preserve">         B- dedesi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D06B96">
        <w:rPr>
          <w:rFonts w:ascii="Comic Sans MS" w:hAnsi="Comic Sans MS"/>
          <w:sz w:val="20"/>
          <w:szCs w:val="20"/>
        </w:rPr>
        <w:t>C- babası      D- öğretmeni</w: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18- </w:t>
      </w:r>
      <w:r w:rsidRPr="00D06B96">
        <w:rPr>
          <w:rFonts w:ascii="Comic Sans MS" w:hAnsi="Comic Sans MS"/>
          <w:sz w:val="20"/>
          <w:szCs w:val="20"/>
        </w:rPr>
        <w:t>1-Cumhuriyetin ilan edilmesi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r w:rsidRPr="00D06B96">
        <w:rPr>
          <w:rFonts w:ascii="Comic Sans MS" w:hAnsi="Comic Sans MS"/>
          <w:sz w:val="20"/>
          <w:szCs w:val="20"/>
        </w:rPr>
        <w:t>2-TBMM ‘ nin açılması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r w:rsidRPr="00D06B96">
        <w:rPr>
          <w:rFonts w:ascii="Comic Sans MS" w:hAnsi="Comic Sans MS"/>
          <w:sz w:val="20"/>
          <w:szCs w:val="20"/>
        </w:rPr>
        <w:t xml:space="preserve">3-Çanakkale Savaşı 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r w:rsidRPr="00D06B96">
        <w:rPr>
          <w:rFonts w:ascii="Comic Sans MS" w:hAnsi="Comic Sans MS"/>
          <w:sz w:val="20"/>
          <w:szCs w:val="20"/>
        </w:rPr>
        <w:t>4-Büyük Taarruz</w:t>
      </w:r>
    </w:p>
    <w:p w:rsidR="00E90B8A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Yukarıdaki tarihlerin kronolojik sıralaması hangi seçenekte doğru verilmiştir?</w:t>
      </w:r>
    </w:p>
    <w:p w:rsidR="00E90B8A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A- 2-3-1-4         B- 1-4-3-2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D06B96">
        <w:rPr>
          <w:rFonts w:ascii="Comic Sans MS" w:hAnsi="Comic Sans MS"/>
          <w:sz w:val="20"/>
          <w:szCs w:val="20"/>
        </w:rPr>
        <w:t xml:space="preserve">C- 1-3-4-2       D- 3-2-4-1 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10"/>
          <w:szCs w:val="10"/>
        </w:rPr>
      </w:pPr>
    </w:p>
    <w:p w:rsidR="00E90B8A" w:rsidRPr="00D06B96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</w:t>
      </w:r>
      <w:r w:rsidRPr="00042A9D">
        <w:rPr>
          <w:rFonts w:ascii="Comic Sans MS" w:hAnsi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55.75pt;height:126pt;visibility:visible">
            <v:imagedata r:id="rId5" o:title=""/>
          </v:shape>
        </w:pict>
      </w: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10"/>
          <w:szCs w:val="1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</w:t>
      </w:r>
      <w:r w:rsidRPr="00565674">
        <w:rPr>
          <w:rFonts w:ascii="Comic Sans MS" w:hAnsi="Comic Sans MS"/>
          <w:sz w:val="20"/>
          <w:szCs w:val="20"/>
        </w:rPr>
        <w:t xml:space="preserve"> </w:t>
      </w:r>
      <w:r w:rsidRPr="00D06B96">
        <w:rPr>
          <w:rFonts w:ascii="Comic Sans MS" w:hAnsi="Comic Sans MS"/>
          <w:sz w:val="20"/>
          <w:szCs w:val="20"/>
        </w:rPr>
        <w:t>Atatürk ile ilgili verilen bilgilerden hangisi yanlıştır?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A- 1881 yılında Selanik’te doğmuştur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B- Babasının adı Ali Rıza Efendi’dir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C- 10 Kasım 1938 yılında İstanbul’da vefat etmiştir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D- Annesinin adı Latife Hanım’dır</w:t>
      </w:r>
    </w:p>
    <w:p w:rsidR="00E90B8A" w:rsidRDefault="00E90B8A" w:rsidP="00565674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oval id="_x0000_s1033" style="position:absolute;margin-left:88.3pt;margin-top:11.75pt;width:20.25pt;height:19.5pt;z-index:251656704"/>
        </w:pic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rect id="_x0000_s1034" style="position:absolute;left:0;text-align:left;margin-left:88.3pt;margin-top:23.55pt;width:24pt;height:14.25pt;z-index:251657728"/>
        </w:pict>
      </w:r>
      <w:r>
        <w:rPr>
          <w:rFonts w:ascii="Comic Sans MS" w:hAnsi="Comic Sans MS"/>
          <w:sz w:val="20"/>
          <w:szCs w:val="20"/>
        </w:rPr>
        <w:t xml:space="preserve">21-   </w:t>
      </w:r>
      <w:r w:rsidRPr="00565674">
        <w:rPr>
          <w:rFonts w:ascii="Comic Sans MS" w:hAnsi="Comic Sans MS"/>
          <w:sz w:val="20"/>
          <w:szCs w:val="20"/>
        </w:rPr>
        <w:t xml:space="preserve">one + five = </w: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88.3pt;margin-top:20.05pt;width:12.75pt;height:15.75pt;z-index:251658752"/>
        </w:pict>
      </w:r>
      <w:r w:rsidRPr="0056567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565674">
        <w:rPr>
          <w:rFonts w:ascii="Comic Sans MS" w:hAnsi="Comic Sans MS"/>
          <w:sz w:val="20"/>
          <w:szCs w:val="20"/>
        </w:rPr>
        <w:t xml:space="preserve">tree + four = </w: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6" type="#_x0000_t74" style="position:absolute;left:0;text-align:left;margin-left:86.05pt;margin-top:24.2pt;width:15pt;height:15pt;z-index:251659776"/>
        </w:pict>
      </w:r>
      <w:r w:rsidRPr="0056567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565674">
        <w:rPr>
          <w:rFonts w:ascii="Comic Sans MS" w:hAnsi="Comic Sans MS"/>
          <w:sz w:val="20"/>
          <w:szCs w:val="20"/>
        </w:rPr>
        <w:t>six + nine =</w: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 w:rsidRPr="0056567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565674">
        <w:rPr>
          <w:rFonts w:ascii="Comic Sans MS" w:hAnsi="Comic Sans MS"/>
          <w:sz w:val="20"/>
          <w:szCs w:val="20"/>
        </w:rPr>
        <w:t>two + seven =</w:t>
      </w:r>
    </w:p>
    <w:p w:rsidR="00E90B8A" w:rsidRPr="00565674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37" type="#_x0000_t5" style="position:absolute;left:0;text-align:left;margin-left:150.5pt;margin-top:37.2pt;width:12.75pt;height:15.75pt;z-index:251664896"/>
        </w:pict>
      </w:r>
      <w:r>
        <w:rPr>
          <w:noProof/>
        </w:rPr>
        <w:pict>
          <v:shape id="_x0000_s1038" type="#_x0000_t74" style="position:absolute;left:0;text-align:left;margin-left:221pt;margin-top:37.95pt;width:15pt;height:15pt;z-index:251665920"/>
        </w:pict>
      </w:r>
      <w:r>
        <w:rPr>
          <w:noProof/>
        </w:rPr>
        <w:pict>
          <v:oval id="_x0000_s1039" style="position:absolute;left:0;text-align:left;margin-left:17.8pt;margin-top:37.95pt;width:20.25pt;height:19.5pt;z-index:251660800"/>
        </w:pict>
      </w:r>
      <w:r w:rsidRPr="00565674">
        <w:rPr>
          <w:rFonts w:ascii="Comic Sans MS" w:hAnsi="Comic Sans MS"/>
          <w:sz w:val="20"/>
          <w:szCs w:val="20"/>
        </w:rPr>
        <w:t>Yukarıdaki   işlemlerin sonuçları arasındaki en büyük sayının yerine hangi şekil yazılmıştır?</w:t>
      </w:r>
    </w:p>
    <w:p w:rsidR="00E90B8A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rect id="_x0000_s1040" style="position:absolute;left:0;text-align:left;margin-left:82.3pt;margin-top:1.15pt;width:24pt;height:14.25pt;z-index:251661824"/>
        </w:pict>
      </w:r>
      <w:r>
        <w:rPr>
          <w:noProof/>
        </w:rPr>
        <w:pict>
          <v:shape id="_x0000_s1041" type="#_x0000_t74" style="position:absolute;left:0;text-align:left;margin-left:445.3pt;margin-top:6.1pt;width:15pt;height:15pt;z-index:251663872"/>
        </w:pict>
      </w:r>
      <w:r>
        <w:rPr>
          <w:noProof/>
        </w:rPr>
        <w:pict>
          <v:shape id="_x0000_s1042" type="#_x0000_t5" style="position:absolute;left:0;text-align:left;margin-left:335.8pt;margin-top:6.1pt;width:12.75pt;height:15.75pt;z-index:251662848"/>
        </w:pict>
      </w:r>
      <w:r w:rsidRPr="00565674">
        <w:rPr>
          <w:rFonts w:ascii="Comic Sans MS" w:hAnsi="Comic Sans MS"/>
          <w:sz w:val="20"/>
          <w:szCs w:val="20"/>
        </w:rPr>
        <w:t xml:space="preserve">A-  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565674">
        <w:rPr>
          <w:rFonts w:ascii="Comic Sans MS" w:hAnsi="Comic Sans MS"/>
          <w:sz w:val="20"/>
          <w:szCs w:val="20"/>
        </w:rPr>
        <w:t xml:space="preserve">B-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565674">
        <w:rPr>
          <w:rFonts w:ascii="Comic Sans MS" w:hAnsi="Comic Sans MS"/>
          <w:sz w:val="20"/>
          <w:szCs w:val="20"/>
        </w:rPr>
        <w:t xml:space="preserve">C- 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565674">
        <w:rPr>
          <w:rFonts w:ascii="Comic Sans MS" w:hAnsi="Comic Sans MS"/>
          <w:sz w:val="20"/>
          <w:szCs w:val="20"/>
        </w:rPr>
        <w:t xml:space="preserve">  D-</w:t>
      </w:r>
    </w:p>
    <w:p w:rsidR="00E90B8A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</w:t>
      </w:r>
    </w:p>
    <w:p w:rsidR="00E90B8A" w:rsidRDefault="00E90B8A" w:rsidP="00565674">
      <w:pPr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042A9D">
        <w:rPr>
          <w:rFonts w:ascii="Comic Sans MS" w:hAnsi="Comic Sans MS"/>
          <w:noProof/>
          <w:sz w:val="20"/>
          <w:szCs w:val="20"/>
        </w:rPr>
        <w:pict>
          <v:shape id="Resim 6" o:spid="_x0000_i1026" type="#_x0000_t75" alt="q65452-b0" style="width:204pt;height:110.25pt;visibility:visible">
            <v:imagedata r:id="rId6" o:title=""/>
          </v:shape>
        </w:pic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Yandaki resme uygun kelime hangisidir?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A- stand up                    B- sit down 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C- be quiet                     D- open your book 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</w:t>
      </w:r>
      <w:r>
        <w:rPr>
          <w:rFonts w:ascii="Comic Sans MS" w:hAnsi="Comic Sans MS"/>
          <w:sz w:val="72"/>
          <w:szCs w:val="72"/>
        </w:rPr>
        <w:t xml:space="preserve"> </w:t>
      </w:r>
      <w:r w:rsidRPr="00D06B96">
        <w:rPr>
          <w:rFonts w:ascii="Comic Sans MS" w:hAnsi="Comic Sans MS"/>
          <w:bCs/>
          <w:sz w:val="20"/>
          <w:szCs w:val="20"/>
        </w:rPr>
        <w:t>Aşağıdaki eşleştirmelerden hangisi yanlıştır?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bCs/>
          <w:sz w:val="20"/>
          <w:szCs w:val="20"/>
        </w:rPr>
        <w:t xml:space="preserve">    A- desk       -  sandalye</w:t>
      </w:r>
      <w:r w:rsidRPr="00D06B96">
        <w:rPr>
          <w:rFonts w:ascii="Comic Sans MS" w:hAnsi="Comic Sans MS"/>
          <w:bCs/>
          <w:sz w:val="20"/>
          <w:szCs w:val="20"/>
        </w:rPr>
        <w:tab/>
      </w:r>
      <w:r w:rsidRPr="00D06B96">
        <w:rPr>
          <w:rFonts w:ascii="Comic Sans MS" w:hAnsi="Comic Sans MS"/>
          <w:bCs/>
          <w:sz w:val="20"/>
          <w:szCs w:val="20"/>
        </w:rPr>
        <w:tab/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bCs/>
          <w:sz w:val="20"/>
          <w:szCs w:val="20"/>
        </w:rPr>
        <w:t xml:space="preserve">    B- classroom  -  sınıf</w:t>
      </w:r>
      <w:r w:rsidRPr="00D06B96">
        <w:rPr>
          <w:rFonts w:ascii="Comic Sans MS" w:hAnsi="Comic Sans MS"/>
          <w:bCs/>
          <w:sz w:val="20"/>
          <w:szCs w:val="20"/>
        </w:rPr>
        <w:tab/>
      </w:r>
      <w:r w:rsidRPr="00D06B96">
        <w:rPr>
          <w:rFonts w:ascii="Comic Sans MS" w:hAnsi="Comic Sans MS"/>
          <w:bCs/>
          <w:sz w:val="20"/>
          <w:szCs w:val="20"/>
        </w:rPr>
        <w:tab/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bCs/>
          <w:sz w:val="20"/>
          <w:szCs w:val="20"/>
        </w:rPr>
        <w:t xml:space="preserve">    C- ruler       -  cetvel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bCs/>
          <w:sz w:val="20"/>
          <w:szCs w:val="20"/>
        </w:rPr>
      </w:pPr>
      <w:r w:rsidRPr="00D06B96">
        <w:rPr>
          <w:rFonts w:ascii="Comic Sans MS" w:hAnsi="Comic Sans MS"/>
          <w:bCs/>
          <w:sz w:val="20"/>
          <w:szCs w:val="20"/>
        </w:rPr>
        <w:t xml:space="preserve">    D- table       -  masa 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bCs/>
          <w:sz w:val="20"/>
          <w:szCs w:val="2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24- </w:t>
      </w:r>
      <w:r w:rsidRPr="00D06B96">
        <w:rPr>
          <w:rFonts w:ascii="Comic Sans MS" w:hAnsi="Comic Sans MS"/>
          <w:sz w:val="20"/>
          <w:szCs w:val="20"/>
        </w:rPr>
        <w:t>‘’ Eşhedü en la …………………  illallah ve eşhedü…………   Muhammeden abdühü  ve ……………… ‘’</w:t>
      </w:r>
    </w:p>
    <w:p w:rsidR="00E90B8A" w:rsidRPr="00D06B96" w:rsidRDefault="00E90B8A" w:rsidP="00565674">
      <w:pPr>
        <w:spacing w:after="0"/>
        <w:ind w:left="-142" w:firstLine="142"/>
        <w:jc w:val="center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Yukarıdaki boşluklara sırasıyla hangi kelimeleri yazarsak Kelime-i Şehadeti doğru yazmış oluruz?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 A- ilahi – enne –resulallah 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 B- enne – ilahe – resulüh 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 C- ilahe – ve – enla 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 xml:space="preserve">   D- ilahe – enne – resulüh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</w:t>
      </w:r>
      <w:r w:rsidRPr="00D06B96">
        <w:rPr>
          <w:rFonts w:ascii="Comic Sans MS" w:hAnsi="Comic Sans MS"/>
          <w:sz w:val="20"/>
          <w:szCs w:val="20"/>
        </w:rPr>
        <w:t>Yanlış ve kötü davranışlarda ise  ……………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işlemiz oluruz.’’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Yukarıdaki boşluklara sırasıyla hangi kelimeler gelmelidir?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A- dua – günah                 B- sevap –ibadet</w:t>
      </w: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  <w:r w:rsidRPr="00D06B96">
        <w:rPr>
          <w:rFonts w:ascii="Comic Sans MS" w:hAnsi="Comic Sans MS"/>
          <w:sz w:val="20"/>
          <w:szCs w:val="20"/>
        </w:rPr>
        <w:t>C- sevap-günah                D- para-günah</w:t>
      </w:r>
    </w:p>
    <w:p w:rsidR="00E90B8A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</w:p>
    <w:p w:rsidR="00E90B8A" w:rsidRPr="00D06B96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</w:p>
    <w:p w:rsidR="00E90B8A" w:rsidRPr="00565674" w:rsidRDefault="00E90B8A" w:rsidP="00565674">
      <w:pPr>
        <w:spacing w:after="0"/>
        <w:ind w:left="-142" w:firstLine="142"/>
        <w:rPr>
          <w:rFonts w:ascii="Comic Sans MS" w:hAnsi="Comic Sans MS"/>
          <w:sz w:val="20"/>
          <w:szCs w:val="20"/>
        </w:rPr>
      </w:pPr>
    </w:p>
    <w:p w:rsidR="00E90B8A" w:rsidRPr="00627F28" w:rsidRDefault="00E90B8A" w:rsidP="00136450">
      <w:hyperlink r:id="rId7" w:history="1">
        <w:r w:rsidRPr="009C58EB">
          <w:rPr>
            <w:rStyle w:val="Hyperlink"/>
          </w:rPr>
          <w:t>www.sorubak.com</w:t>
        </w:r>
      </w:hyperlink>
      <w:r>
        <w:t xml:space="preserve"> </w:t>
      </w:r>
    </w:p>
    <w:p w:rsidR="00E90B8A" w:rsidRPr="00565674" w:rsidRDefault="00E90B8A" w:rsidP="00565674">
      <w:pPr>
        <w:spacing w:after="0"/>
        <w:rPr>
          <w:rFonts w:ascii="Comic Sans MS" w:hAnsi="Comic Sans MS"/>
          <w:sz w:val="20"/>
          <w:szCs w:val="20"/>
        </w:rPr>
      </w:pPr>
    </w:p>
    <w:sectPr w:rsidR="00E90B8A" w:rsidRPr="00565674" w:rsidSect="00565674">
      <w:pgSz w:w="11906" w:h="16838"/>
      <w:pgMar w:top="426" w:right="424" w:bottom="284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A17F0"/>
    <w:multiLevelType w:val="hybridMultilevel"/>
    <w:tmpl w:val="FAF40414"/>
    <w:lvl w:ilvl="0" w:tplc="AFFAA456">
      <w:start w:val="6"/>
      <w:numFmt w:val="bullet"/>
      <w:lvlText w:val=""/>
      <w:lvlJc w:val="left"/>
      <w:pPr>
        <w:ind w:left="81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6CF8285C"/>
    <w:multiLevelType w:val="hybridMultilevel"/>
    <w:tmpl w:val="C98C78DE"/>
    <w:lvl w:ilvl="0" w:tplc="3AAE8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E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CB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E0B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3CC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127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E2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0C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4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674"/>
    <w:rsid w:val="00042A9D"/>
    <w:rsid w:val="000732A4"/>
    <w:rsid w:val="00136450"/>
    <w:rsid w:val="00565674"/>
    <w:rsid w:val="00627F28"/>
    <w:rsid w:val="009C58EB"/>
    <w:rsid w:val="00BE4015"/>
    <w:rsid w:val="00D06B96"/>
    <w:rsid w:val="00D65588"/>
    <w:rsid w:val="00E67B3B"/>
    <w:rsid w:val="00E9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67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56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65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5674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56567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364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944</Words>
  <Characters>5382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dcterms:created xsi:type="dcterms:W3CDTF">2013-12-11T20:22:00Z</dcterms:created>
  <dcterms:modified xsi:type="dcterms:W3CDTF">2014-12-20T21:40:00Z</dcterms:modified>
  <cp:category>sorubak.com</cp:category>
</cp:coreProperties>
</file>