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49E" w:rsidRPr="0003297F" w:rsidRDefault="00EE549E" w:rsidP="0003297F">
      <w:pPr>
        <w:pStyle w:val="NoSpacing"/>
        <w:rPr>
          <w:rFonts w:ascii="Times New Roman" w:hAnsi="Times New Roman" w:cs="Times New Roman"/>
          <w:i/>
          <w:iCs/>
        </w:rPr>
      </w:pPr>
      <w:r w:rsidRPr="0003297F">
        <w:rPr>
          <w:rFonts w:ascii="Times New Roman" w:hAnsi="Times New Roman" w:cs="Times New Roman"/>
          <w:i/>
          <w:iCs/>
        </w:rPr>
        <w:t>Adı-Soyadı:………………………………………………………..     Nu:…………</w:t>
      </w:r>
      <w:r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  <w:i/>
          <w:iCs/>
        </w:rPr>
        <w:tab/>
      </w:r>
      <w:r w:rsidRPr="0003297F">
        <w:rPr>
          <w:rFonts w:ascii="Times New Roman" w:hAnsi="Times New Roman" w:cs="Times New Roman"/>
          <w:i/>
          <w:iCs/>
        </w:rPr>
        <w:tab/>
      </w:r>
      <w:r w:rsidRPr="0003297F">
        <w:rPr>
          <w:rFonts w:ascii="Times New Roman" w:hAnsi="Times New Roman" w:cs="Times New Roman"/>
          <w:i/>
          <w:iCs/>
        </w:rPr>
        <w:tab/>
      </w:r>
      <w:r w:rsidRPr="0003297F">
        <w:rPr>
          <w:rFonts w:ascii="Times New Roman" w:hAnsi="Times New Roman" w:cs="Times New Roman"/>
          <w:i/>
          <w:iCs/>
        </w:rPr>
        <w:tab/>
        <w:t>…/10/2013</w:t>
      </w:r>
    </w:p>
    <w:p w:rsidR="00EE549E" w:rsidRDefault="00EE549E" w:rsidP="0003297F">
      <w:pPr>
        <w:pStyle w:val="NoSpacing"/>
        <w:rPr>
          <w:rFonts w:ascii="Comic Sans MS" w:hAnsi="Comic Sans MS"/>
        </w:rPr>
      </w:pPr>
    </w:p>
    <w:p w:rsidR="00EE549E" w:rsidRPr="00BE7612" w:rsidRDefault="00EE549E" w:rsidP="00BE7612">
      <w:pPr>
        <w:pStyle w:val="NoSpacing"/>
        <w:jc w:val="center"/>
        <w:rPr>
          <w:rFonts w:ascii="Times New Roman" w:hAnsi="Times New Roman" w:cs="Times New Roman"/>
          <w:b/>
          <w:bCs/>
          <w:u w:val="single"/>
        </w:rPr>
      </w:pPr>
      <w:r w:rsidRPr="00BE7612">
        <w:rPr>
          <w:rFonts w:ascii="Times New Roman" w:hAnsi="Times New Roman" w:cs="Times New Roman"/>
          <w:b/>
          <w:bCs/>
          <w:u w:val="single"/>
        </w:rPr>
        <w:t>Vücudumuz Bilmecesini Çözelim Genel Tekrar Testi</w:t>
      </w:r>
    </w:p>
    <w:p w:rsidR="00EE549E" w:rsidRPr="000F5391" w:rsidRDefault="00EE549E" w:rsidP="0003297F">
      <w:pPr>
        <w:pStyle w:val="NoSpacing"/>
        <w:jc w:val="center"/>
        <w:rPr>
          <w:rFonts w:ascii="Comic Sans MS" w:hAnsi="Comic Sans MS"/>
          <w:b/>
          <w:bCs/>
          <w:u w:val="single"/>
        </w:rPr>
      </w:pPr>
      <w:r w:rsidRPr="000F5391">
        <w:rPr>
          <w:rFonts w:ascii="Comic Sans MS" w:hAnsi="Comic Sans MS"/>
          <w:b/>
          <w:bCs/>
          <w:u w:val="single"/>
        </w:rPr>
        <w:t>SORULAR</w:t>
      </w:r>
    </w:p>
    <w:p w:rsidR="00EE549E" w:rsidRDefault="00EE549E" w:rsidP="0003297F">
      <w:pPr>
        <w:pStyle w:val="NoSpacing"/>
        <w:rPr>
          <w:rFonts w:ascii="Comic Sans MS" w:hAnsi="Comic Sans MS"/>
        </w:rPr>
        <w:sectPr w:rsidR="00EE549E" w:rsidSect="0003297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1- Aşağıdakilerden hangisi iskeletin bölümlerinden değildir?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A) Kafatası</w:t>
      </w:r>
      <w:r w:rsidRPr="0003297F">
        <w:rPr>
          <w:rFonts w:ascii="Comic Sans MS" w:hAnsi="Comic Sans MS"/>
          <w:sz w:val="20"/>
          <w:szCs w:val="20"/>
        </w:rPr>
        <w:tab/>
      </w:r>
      <w:r w:rsidRPr="0003297F">
        <w:rPr>
          <w:rFonts w:ascii="Comic Sans MS" w:hAnsi="Comic Sans MS"/>
          <w:sz w:val="20"/>
          <w:szCs w:val="20"/>
        </w:rPr>
        <w:tab/>
        <w:t>B) Boyun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C) Göğüs kafesi</w:t>
      </w:r>
      <w:r w:rsidRPr="0003297F">
        <w:rPr>
          <w:rFonts w:ascii="Comic Sans MS" w:hAnsi="Comic Sans MS"/>
          <w:sz w:val="20"/>
          <w:szCs w:val="20"/>
        </w:rPr>
        <w:tab/>
        <w:t>D) Omurga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2-Vücudumuzun dik durmasını neye borçluyuz?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A) Kollara</w:t>
      </w:r>
      <w:r w:rsidRPr="0003297F">
        <w:rPr>
          <w:rFonts w:ascii="Comic Sans MS" w:hAnsi="Comic Sans MS"/>
          <w:sz w:val="20"/>
          <w:szCs w:val="20"/>
        </w:rPr>
        <w:tab/>
      </w:r>
      <w:r w:rsidRPr="0003297F">
        <w:rPr>
          <w:rFonts w:ascii="Comic Sans MS" w:hAnsi="Comic Sans MS"/>
          <w:sz w:val="20"/>
          <w:szCs w:val="20"/>
        </w:rPr>
        <w:tab/>
        <w:t>B) Bacaklara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C) İskelete</w:t>
      </w:r>
      <w:r w:rsidRPr="0003297F">
        <w:rPr>
          <w:rFonts w:ascii="Comic Sans MS" w:hAnsi="Comic Sans MS"/>
          <w:sz w:val="20"/>
          <w:szCs w:val="20"/>
        </w:rPr>
        <w:tab/>
      </w:r>
      <w:r w:rsidRPr="0003297F">
        <w:rPr>
          <w:rFonts w:ascii="Comic Sans MS" w:hAnsi="Comic Sans MS"/>
          <w:sz w:val="20"/>
          <w:szCs w:val="20"/>
        </w:rPr>
        <w:tab/>
        <w:t>D) Kafatasına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3- Aşağıdakilerden hangisi iskeletin görevlerinden biri değildir?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A) Vücuttaki organları yönetir.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B) Vücudun dik durmasını sağlar.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C) İç organlarımızı korur.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D) Vücudun hareket etmesini sağlar.</w:t>
      </w:r>
    </w:p>
    <w:p w:rsidR="00EE549E" w:rsidRPr="0003297F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I) eklem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II) kemik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III) beyaz kas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IV) çizgili kas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 w:rsidRPr="0003297F">
        <w:rPr>
          <w:rFonts w:ascii="Comic Sans MS" w:hAnsi="Comic Sans MS"/>
          <w:sz w:val="20"/>
          <w:szCs w:val="20"/>
        </w:rPr>
        <w:t>4-</w:t>
      </w:r>
      <w:r>
        <w:rPr>
          <w:rFonts w:ascii="Comic Sans MS" w:hAnsi="Comic Sans MS"/>
          <w:sz w:val="20"/>
          <w:szCs w:val="20"/>
        </w:rPr>
        <w:t xml:space="preserve"> İskelette hangileri bulunur?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I, II , III , IV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I, II , IV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I, IV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III, IV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 Aşağıdakilerden hangisi yassı kemiklere örnek değildir?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Göğüs kafesi</w:t>
      </w:r>
      <w:r>
        <w:rPr>
          <w:rFonts w:ascii="Comic Sans MS" w:hAnsi="Comic Sans MS"/>
          <w:sz w:val="20"/>
          <w:szCs w:val="20"/>
        </w:rPr>
        <w:tab/>
        <w:t>B) Kafatası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Omur kemikleri</w:t>
      </w:r>
      <w:r>
        <w:rPr>
          <w:rFonts w:ascii="Comic Sans MS" w:hAnsi="Comic Sans MS"/>
          <w:sz w:val="20"/>
          <w:szCs w:val="20"/>
        </w:rPr>
        <w:tab/>
        <w:t>D) Kalça kemiği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6-Aşağıdakilerden hangisi eklem çeşitlerinden biri değildir?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Oynar eklem</w:t>
      </w:r>
      <w:r>
        <w:rPr>
          <w:rFonts w:ascii="Comic Sans MS" w:hAnsi="Comic Sans MS"/>
          <w:sz w:val="20"/>
          <w:szCs w:val="20"/>
        </w:rPr>
        <w:tab/>
        <w:t>B) Düz eklem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Yarı oynar eklem</w:t>
      </w:r>
      <w:r>
        <w:rPr>
          <w:rFonts w:ascii="Comic Sans MS" w:hAnsi="Comic Sans MS"/>
          <w:sz w:val="20"/>
          <w:szCs w:val="20"/>
        </w:rPr>
        <w:tab/>
        <w:t>D) Oynamaz eklem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 Aşağıdakilerden hangisi kalbi korur?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Kafatası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Omurga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Kollar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Göğüs kafesi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 Omur kemikleri kaç tanedir?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206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350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25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9- İki kemiğin birleştiren ve hareketimize yardımcı olan yapı nedir?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Eklem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Kas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Kemik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Sinir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10- Kemikleri yapısına göre sınıflandırdığımızda hangisi dışarıda kalır?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Uzun kemik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Yassı kemik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Kısa kemik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Oynamaz kemik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11- Kasları yapılarına göre ayırdığımızda hangisi dışarıda kalır?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Kalp kası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Sert kaslar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Çizgili kaslar</w:t>
      </w:r>
      <w:r>
        <w:rPr>
          <w:rFonts w:ascii="Comic Sans MS" w:hAnsi="Comic Sans MS"/>
          <w:sz w:val="20"/>
          <w:szCs w:val="20"/>
        </w:rPr>
        <w:tab/>
        <w:t>D) Düz kaslar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12-İsteğimiz dışında çalışan kaslar hangisidir?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Düz kaslar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Çizgili kaslar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Oynar kaslar</w:t>
      </w:r>
      <w:r>
        <w:rPr>
          <w:rFonts w:ascii="Comic Sans MS" w:hAnsi="Comic Sans MS"/>
          <w:sz w:val="20"/>
          <w:szCs w:val="20"/>
        </w:rPr>
        <w:tab/>
        <w:t>D) Oynamaz kaslar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13-Hangisi kasların görevi değildir?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Kemiklerin hareketini sağlar.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Vücudumuza şekil verir.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Vücudun ihtiyacı olan enerjiyi üretir.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Solunum sistemimizi çalıştırır.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14- Gelişimini tamamlamış bir kişinin iskeletinde kaç ten kemik bulunur?</w:t>
      </w:r>
    </w:p>
    <w:p w:rsidR="00EE549E" w:rsidRDefault="00EE549E" w:rsidP="006C298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33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206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350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25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15-Verilen eşleştirmelerden hangisi yanlıştır?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Diz – Bacak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Dirsek – Kol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Omur – Kafatası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Kaburga – Göğüs kafesi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16-Damarın görevi aşağıdakilerden hangisidir?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Solunuma yardım eder.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Kanı temizler.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Kan üretilmesine yardım eder.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Kanı vücutta dolaştırır.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17-Kalpten çıkan temiz kanı organlara hangi damar taşır?</w:t>
      </w:r>
    </w:p>
    <w:p w:rsidR="00EE549E" w:rsidRDefault="00EE549E" w:rsidP="006C298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Toplardamar</w:t>
      </w:r>
      <w:r>
        <w:rPr>
          <w:rFonts w:ascii="Comic Sans MS" w:hAnsi="Comic Sans MS"/>
          <w:sz w:val="20"/>
          <w:szCs w:val="20"/>
        </w:rPr>
        <w:tab/>
        <w:t>B) Atardamar</w:t>
      </w:r>
    </w:p>
    <w:p w:rsidR="00EE549E" w:rsidRDefault="00EE549E" w:rsidP="006C2989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Kılcal damarlar</w:t>
      </w:r>
      <w:r>
        <w:rPr>
          <w:rFonts w:ascii="Comic Sans MS" w:hAnsi="Comic Sans MS"/>
          <w:sz w:val="20"/>
          <w:szCs w:val="20"/>
        </w:rPr>
        <w:tab/>
        <w:t>D) Çapraz damar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 Televizyon seyretmekte olan bir çocuğun nabız atışları artış gösteriyorsa ne söylenebilir?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Çocuk uyumuştur.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Çocuk acıkmıştır.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Çocuk meyve yemektedir.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Çocuk filmden korkmuştur.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19- Aşağıdakilerden hangisi soluk alıp verme organlarından biri değildir?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Kalp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Yutak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Akciğerler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Diyafram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20-Bebeklerde ortalama nabız sayısı kaçtır?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70-80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100-120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80-100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120-140</w:t>
      </w:r>
    </w:p>
    <w:p w:rsidR="00EE549E" w:rsidRDefault="00EE549E" w:rsidP="0003297F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 Aşağıdaki durumlardan hangisi yaşanırsa nabız sayısında artış olmaz?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Egzersiz yaptığımızda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Uyuduğumuzda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Bahçede çalıştığımızda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Korktuğumuzda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22-Aşağıdakilerden hangisi ile nabız atışı ölçülebilir?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Teleskop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Röntgen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Stetoskop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Mikroskop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72"/>
        <w:gridCol w:w="1673"/>
        <w:gridCol w:w="1673"/>
      </w:tblGrid>
      <w:tr w:rsidR="00EE549E" w:rsidRPr="005C2066" w:rsidTr="005C2066">
        <w:tc>
          <w:tcPr>
            <w:tcW w:w="1672" w:type="dxa"/>
            <w:shd w:val="clear" w:color="auto" w:fill="92D050"/>
          </w:tcPr>
          <w:p w:rsidR="00EE549E" w:rsidRPr="005C2066" w:rsidRDefault="00EE549E" w:rsidP="003F2C9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Öğrenciler</w:t>
            </w:r>
          </w:p>
        </w:tc>
        <w:tc>
          <w:tcPr>
            <w:tcW w:w="1673" w:type="dxa"/>
            <w:shd w:val="clear" w:color="auto" w:fill="FABF8F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Önce</w:t>
            </w:r>
          </w:p>
        </w:tc>
        <w:tc>
          <w:tcPr>
            <w:tcW w:w="1673" w:type="dxa"/>
            <w:shd w:val="clear" w:color="auto" w:fill="FABF8F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Sonra</w:t>
            </w:r>
          </w:p>
        </w:tc>
      </w:tr>
      <w:tr w:rsidR="00EE549E" w:rsidRPr="005C2066" w:rsidTr="005C2066">
        <w:tc>
          <w:tcPr>
            <w:tcW w:w="1672" w:type="dxa"/>
            <w:shd w:val="clear" w:color="auto" w:fill="CCC0D9"/>
          </w:tcPr>
          <w:p w:rsidR="00EE549E" w:rsidRPr="005C2066" w:rsidRDefault="00EE549E" w:rsidP="003F2C9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 xml:space="preserve">Kerem 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84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85</w:t>
            </w:r>
          </w:p>
        </w:tc>
      </w:tr>
      <w:tr w:rsidR="00EE549E" w:rsidRPr="005C2066" w:rsidTr="005C2066">
        <w:tc>
          <w:tcPr>
            <w:tcW w:w="1672" w:type="dxa"/>
            <w:shd w:val="clear" w:color="auto" w:fill="CCC0D9"/>
          </w:tcPr>
          <w:p w:rsidR="00EE549E" w:rsidRPr="005C2066" w:rsidRDefault="00EE549E" w:rsidP="003F2C9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Meryem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87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87</w:t>
            </w:r>
          </w:p>
        </w:tc>
      </w:tr>
      <w:tr w:rsidR="00EE549E" w:rsidRPr="005C2066" w:rsidTr="005C2066">
        <w:tc>
          <w:tcPr>
            <w:tcW w:w="1672" w:type="dxa"/>
            <w:shd w:val="clear" w:color="auto" w:fill="CCC0D9"/>
          </w:tcPr>
          <w:p w:rsidR="00EE549E" w:rsidRPr="005C2066" w:rsidRDefault="00EE549E" w:rsidP="003F2C9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Ahmet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89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105</w:t>
            </w:r>
          </w:p>
        </w:tc>
      </w:tr>
      <w:tr w:rsidR="00EE549E" w:rsidRPr="005C2066" w:rsidTr="005C2066">
        <w:tc>
          <w:tcPr>
            <w:tcW w:w="1672" w:type="dxa"/>
            <w:shd w:val="clear" w:color="auto" w:fill="CCC0D9"/>
          </w:tcPr>
          <w:p w:rsidR="00EE549E" w:rsidRPr="005C2066" w:rsidRDefault="00EE549E" w:rsidP="003F2C93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Ayşe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85</w:t>
            </w:r>
          </w:p>
        </w:tc>
        <w:tc>
          <w:tcPr>
            <w:tcW w:w="1673" w:type="dxa"/>
          </w:tcPr>
          <w:p w:rsidR="00EE549E" w:rsidRPr="005C2066" w:rsidRDefault="00EE549E" w:rsidP="005C2066">
            <w:pPr>
              <w:pStyle w:val="NoSpacing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5C2066">
              <w:rPr>
                <w:rFonts w:ascii="Comic Sans MS" w:hAnsi="Comic Sans MS"/>
                <w:sz w:val="20"/>
                <w:szCs w:val="20"/>
              </w:rPr>
              <w:t>83</w:t>
            </w:r>
          </w:p>
        </w:tc>
      </w:tr>
    </w:tbl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Tabloya göre hangi öğrenci egzersiz yapmıştır?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Kerem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Meryem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Ahmet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Ayşe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24-Aşağıdakilerden hangisi yassı kemiklere örnektir?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Omur kemikleri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Kafatası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El bilek kemikleri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Bacak kemikleri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25- Aşağıdaki eşleştirmelerden hangisi yanlıştır?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Kısa kemik – omur kemiği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Yassı kemik – kafatası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Uzun kemik – göğüs kafesi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Uzun kemik – kollar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26- Kalbimizle verilen bilgilerden hangisi yanlıştır?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Uyuduğumuz zaman durur.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Kaslı bir yapısı vardır.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Atışları nabız olarak hissedilir.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Pompaya benzer şekilde çalışır.</w:t>
      </w:r>
    </w:p>
    <w:p w:rsidR="00EE549E" w:rsidRDefault="00EE549E" w:rsidP="003F2C93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27- Solunum organları hangi seçenekte doğru olarak verilmiştir?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Burun, yutak, gırtlak, diyafram, akciğerler, soluk borusu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</w:t>
      </w:r>
      <w:r w:rsidRPr="006D26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Burun,</w:t>
      </w:r>
      <w:r w:rsidRPr="006D26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akciğerler,  yutak, gırtlak, diyafram, soluk borusu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Pr="006D26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Burun, yutak, gırtlak, soluk borusu, diyafram, akciğerler, 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</w:t>
      </w:r>
      <w:r w:rsidRPr="006D26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Burun, yutak, gırtlak,</w:t>
      </w:r>
      <w:r w:rsidRPr="006D26C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, soluk borusu, akciğerler, diyafram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28- Aşağıdakilerden hangisi diğerlerine göre farklı grupta yer alır?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Burun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Akciğerler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Eklem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Diyafram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29- Aşağıdakilerden hangisi iskelet sağlığı için uyulması gereken kurallar arasında yer almaz?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Dengeli beslenme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Çok ağır yük kaldırma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Düzenli spor yapma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Sırada dik oturma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30- Soluk alıp verme organlarından hangisi havayı ısıtır ve nemlendirir?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Burun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Yutak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Gırtlak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Soluk borusu</w:t>
      </w: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31-</w:t>
      </w:r>
      <w:r w:rsidRPr="00985B9C">
        <w:rPr>
          <w:rFonts w:ascii="Comic Sans MS" w:hAnsi="Comic Sans MS"/>
          <w:b/>
          <w:bCs/>
          <w:szCs w:val="20"/>
        </w:rPr>
        <w:t xml:space="preserve"> </w:t>
      </w:r>
      <w:r w:rsidRPr="00985B9C">
        <w:rPr>
          <w:rFonts w:ascii="Comic Sans MS" w:hAnsi="Comic Sans MS"/>
          <w:sz w:val="20"/>
          <w:szCs w:val="20"/>
        </w:rPr>
        <w:t>Aşağıdakilerden hangisi iskelet sistemiyle ilgili yanlış bir ifadedir?</w:t>
      </w: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 w:rsidRPr="00985B9C">
        <w:rPr>
          <w:rFonts w:ascii="Comic Sans MS" w:hAnsi="Comic Sans MS"/>
          <w:sz w:val="20"/>
          <w:szCs w:val="20"/>
        </w:rPr>
        <w:t>A) Sert kemiklerden oluşur.</w:t>
      </w: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 w:rsidRPr="00985B9C">
        <w:rPr>
          <w:rFonts w:ascii="Comic Sans MS" w:hAnsi="Comic Sans MS"/>
          <w:sz w:val="20"/>
          <w:szCs w:val="20"/>
        </w:rPr>
        <w:t>B) Vücudumuza genel şeklini verir.</w:t>
      </w: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 w:rsidRPr="00985B9C">
        <w:rPr>
          <w:rFonts w:ascii="Comic Sans MS" w:hAnsi="Comic Sans MS"/>
          <w:sz w:val="20"/>
          <w:szCs w:val="20"/>
        </w:rPr>
        <w:t>C) Dört bölümden oluşur.</w:t>
      </w: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 w:rsidRPr="00985B9C">
        <w:rPr>
          <w:rFonts w:ascii="Comic Sans MS" w:hAnsi="Comic Sans MS"/>
          <w:sz w:val="20"/>
          <w:szCs w:val="20"/>
        </w:rPr>
        <w:t>D) Hareket etmemizi zorlaştırır.</w:t>
      </w:r>
    </w:p>
    <w:p w:rsidR="00EE549E" w:rsidRPr="00985B9C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32</w:t>
      </w:r>
      <w:r w:rsidRPr="00985B9C">
        <w:rPr>
          <w:rFonts w:ascii="Comic Sans MS" w:hAnsi="Comic Sans MS"/>
          <w:sz w:val="20"/>
          <w:szCs w:val="20"/>
        </w:rPr>
        <w:t>- “Kaslarımız ……………… yapıya sahiptir.”</w:t>
      </w: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 w:rsidRPr="00985B9C">
        <w:rPr>
          <w:rFonts w:ascii="Comic Sans MS" w:hAnsi="Comic Sans MS"/>
          <w:sz w:val="20"/>
          <w:szCs w:val="20"/>
        </w:rPr>
        <w:t>Cümlesinde noktalı yere aşağıdakilerden hangisinin gelmesi uygun olur?</w:t>
      </w: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 w:rsidRPr="00985B9C">
        <w:rPr>
          <w:rFonts w:ascii="Comic Sans MS" w:hAnsi="Comic Sans MS"/>
          <w:sz w:val="20"/>
          <w:szCs w:val="20"/>
        </w:rPr>
        <w:t>A) Lifli</w:t>
      </w:r>
      <w:r w:rsidRPr="00985B9C">
        <w:rPr>
          <w:rFonts w:ascii="Comic Sans MS" w:hAnsi="Comic Sans MS"/>
          <w:sz w:val="20"/>
          <w:szCs w:val="20"/>
        </w:rPr>
        <w:tab/>
      </w:r>
      <w:r w:rsidRPr="00985B9C">
        <w:rPr>
          <w:rFonts w:ascii="Comic Sans MS" w:hAnsi="Comic Sans MS"/>
          <w:sz w:val="20"/>
          <w:szCs w:val="20"/>
        </w:rPr>
        <w:tab/>
        <w:t>B) Eklemli</w:t>
      </w:r>
    </w:p>
    <w:p w:rsidR="00EE549E" w:rsidRPr="00985B9C" w:rsidRDefault="00EE549E" w:rsidP="00985B9C">
      <w:pPr>
        <w:pStyle w:val="NoSpacing"/>
        <w:rPr>
          <w:rFonts w:ascii="Comic Sans MS" w:hAnsi="Comic Sans MS"/>
          <w:sz w:val="20"/>
          <w:szCs w:val="20"/>
        </w:rPr>
      </w:pPr>
      <w:r w:rsidRPr="00985B9C">
        <w:rPr>
          <w:rFonts w:ascii="Comic Sans MS" w:hAnsi="Comic Sans MS"/>
          <w:sz w:val="20"/>
          <w:szCs w:val="20"/>
        </w:rPr>
        <w:t>C) Kaslı</w:t>
      </w:r>
      <w:r w:rsidRPr="00985B9C">
        <w:rPr>
          <w:rFonts w:ascii="Comic Sans MS" w:hAnsi="Comic Sans MS"/>
          <w:sz w:val="20"/>
          <w:szCs w:val="20"/>
        </w:rPr>
        <w:tab/>
      </w:r>
      <w:r w:rsidRPr="00985B9C">
        <w:rPr>
          <w:rFonts w:ascii="Comic Sans MS" w:hAnsi="Comic Sans MS"/>
          <w:sz w:val="20"/>
          <w:szCs w:val="20"/>
        </w:rPr>
        <w:tab/>
        <w:t>D) Kemikli</w:t>
      </w:r>
    </w:p>
    <w:p w:rsidR="00EE549E" w:rsidRPr="00985B9C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Pr="00000837" w:rsidRDefault="00EE549E" w:rsidP="00985B9C">
      <w:pPr>
        <w:pStyle w:val="NoSpacing"/>
        <w:rPr>
          <w:rFonts w:ascii="Comic Sans MS" w:hAnsi="Comic Sans MS"/>
          <w:b/>
          <w:bCs/>
        </w:rPr>
      </w:pPr>
      <w:r>
        <w:rPr>
          <w:rFonts w:ascii="Comic Sans MS" w:hAnsi="Comic Sans MS"/>
          <w:sz w:val="20"/>
          <w:szCs w:val="20"/>
        </w:rPr>
        <w:t>33-</w:t>
      </w:r>
      <w:r w:rsidRPr="00985B9C">
        <w:rPr>
          <w:rFonts w:ascii="Comic Sans MS" w:hAnsi="Comic Sans MS"/>
          <w:b/>
          <w:bCs/>
        </w:rPr>
        <w:t xml:space="preserve"> </w:t>
      </w:r>
      <w:r w:rsidRPr="00BE7612">
        <w:rPr>
          <w:rFonts w:ascii="Comic Sans MS" w:hAnsi="Comic Sans MS"/>
          <w:sz w:val="20"/>
          <w:szCs w:val="20"/>
        </w:rPr>
        <w:t>Aşağıdakilerden hangisi yassı kemiklere örnektir?</w:t>
      </w:r>
    </w:p>
    <w:p w:rsidR="00EE549E" w:rsidRDefault="00EE549E" w:rsidP="00985B9C">
      <w:pPr>
        <w:pStyle w:val="NoSpacing"/>
        <w:rPr>
          <w:rFonts w:ascii="Comic Sans MS" w:hAnsi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27WKCAS8O4D9CALSKM4JCAZ3QI6MCAYPXZ5ICAUYF9ZACAPV1E35CAVSACB6CAE23OMSCAK06Q08CAIO4I4PCA0QV3B6CAGUWT50CAV3TRKHCA6625RNCALLPER0CAQ5PJ8YCAXZDE1NCA0A6GTXCAO7BXVF" style="position:absolute;margin-left:121.5pt;margin-top:8.05pt;width:28.5pt;height:52.5pt;z-index:-251659776;visibility:visible">
            <v:imagedata r:id="rId4" o:title="" blacklevel="-3932f" grayscale="t"/>
          </v:shape>
        </w:pict>
      </w:r>
    </w:p>
    <w:p w:rsidR="00EE549E" w:rsidRDefault="00EE549E" w:rsidP="00985B9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05529B">
        <w:rPr>
          <w:noProof/>
        </w:rPr>
        <w:t xml:space="preserve"> </w:t>
      </w:r>
      <w:r>
        <w:rPr>
          <w:noProof/>
        </w:rPr>
        <w:pict>
          <v:shape id="Resim 8" o:spid="_x0000_s1027" type="#_x0000_t75" alt="kafatası" style="position:absolute;margin-left:15.75pt;margin-top:.2pt;width:54.75pt;height:45pt;z-index:-251660800;visibility:visible;mso-position-horizontal-relative:text;mso-position-vertical-relative:text">
            <v:imagedata r:id="rId5" o:title=""/>
          </v:shape>
        </w:pict>
      </w:r>
      <w:r>
        <w:rPr>
          <w:noProof/>
        </w:rPr>
        <w:t xml:space="preserve">                                      B) </w:t>
      </w:r>
    </w:p>
    <w:p w:rsidR="00EE549E" w:rsidRDefault="00EE549E" w:rsidP="00985B9C">
      <w:pPr>
        <w:pStyle w:val="NoSpacing"/>
        <w:rPr>
          <w:rFonts w:ascii="Comic Sans MS" w:hAnsi="Comic Sans MS"/>
        </w:rPr>
      </w:pPr>
    </w:p>
    <w:p w:rsidR="00EE549E" w:rsidRDefault="00EE549E" w:rsidP="00985B9C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1 Resim" o:spid="_x0000_s1028" type="#_x0000_t75" alt="omurga.jpg" style="position:absolute;margin-left:84.75pt;margin-top:14.55pt;width:105pt;height:76.5pt;z-index:-251656704;visibility:visible">
            <v:imagedata r:id="rId6" o:title=""/>
          </v:shape>
        </w:pict>
      </w:r>
    </w:p>
    <w:p w:rsidR="00EE549E" w:rsidRDefault="00EE549E" w:rsidP="00985B9C">
      <w:pPr>
        <w:pStyle w:val="NoSpacing"/>
        <w:rPr>
          <w:rFonts w:ascii="Comic Sans MS" w:hAnsi="Comic Sans MS"/>
        </w:rPr>
      </w:pPr>
      <w:r>
        <w:rPr>
          <w:noProof/>
        </w:rPr>
        <w:pict>
          <v:rect id="_x0000_s1029" style="position:absolute;margin-left:59.25pt;margin-top:12pt;width:45pt;height:51pt;z-index:251658752" strokecolor="white"/>
        </w:pict>
      </w:r>
      <w:r>
        <w:rPr>
          <w:noProof/>
        </w:rPr>
        <w:pict>
          <v:shape id="Resim 4" o:spid="_x0000_s1030" type="#_x0000_t75" alt="E6R2CA3GRSJXCAAB8HNUCAP8AF7YCAJATJ4ACAOG2YXXCAE3U77VCAVE8HCQCAOIQXISCA2C1MUZCA1BTSQ2CAB5UF8BCAVERUNICA79E73ZCAL0I581CAON9F9ECA59X20LCARE6QV3CA91N0SMCAGTOKGD" style="position:absolute;margin-left:15.75pt;margin-top:11.25pt;width:82.3pt;height:49.5pt;z-index:-251658752;visibility:visible">
            <v:imagedata r:id="rId7" o:title="" blacklevel="-3932f" grayscale="t"/>
          </v:shape>
        </w:pict>
      </w:r>
    </w:p>
    <w:p w:rsidR="00EE549E" w:rsidRDefault="00EE549E" w:rsidP="00985B9C">
      <w:pPr>
        <w:pStyle w:val="NoSpacing"/>
        <w:rPr>
          <w:rFonts w:ascii="Comic Sans MS" w:hAnsi="Comic Sans MS"/>
        </w:rPr>
      </w:pPr>
      <w:r>
        <w:rPr>
          <w:rFonts w:ascii="Comic Sans MS" w:hAnsi="Comic Sans MS"/>
        </w:rPr>
        <w:t xml:space="preserve">C)                              D) </w:t>
      </w:r>
    </w:p>
    <w:p w:rsidR="00EE549E" w:rsidRDefault="00EE549E" w:rsidP="00985B9C">
      <w:pPr>
        <w:pStyle w:val="NoSpacing"/>
        <w:rPr>
          <w:rFonts w:ascii="Comic Sans MS" w:hAnsi="Comic Sans MS"/>
        </w:rPr>
      </w:pPr>
    </w:p>
    <w:p w:rsidR="00EE549E" w:rsidRDefault="00EE549E" w:rsidP="00985B9C">
      <w:pPr>
        <w:pStyle w:val="NoSpacing"/>
        <w:rPr>
          <w:rFonts w:ascii="Comic Sans MS" w:hAnsi="Comic Sans MS"/>
        </w:rPr>
      </w:pPr>
    </w:p>
    <w:p w:rsidR="00EE549E" w:rsidRDefault="00EE549E" w:rsidP="00985B9C">
      <w:pPr>
        <w:pStyle w:val="NoSpacing"/>
        <w:rPr>
          <w:rFonts w:ascii="Comic Sans MS" w:hAnsi="Comic Sans MS"/>
        </w:rPr>
      </w:pPr>
    </w:p>
    <w:p w:rsidR="00EE549E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p w:rsidR="00EE549E" w:rsidRPr="00A55780" w:rsidRDefault="00EE549E" w:rsidP="006B31FE">
      <w:pPr>
        <w:pStyle w:val="NoSpacing"/>
        <w:rPr>
          <w:sz w:val="24"/>
          <w:szCs w:val="24"/>
        </w:rPr>
      </w:pPr>
      <w:hyperlink r:id="rId8" w:history="1">
        <w:r w:rsidRPr="00182660">
          <w:rPr>
            <w:rStyle w:val="Hyperlink"/>
            <w:rFonts w:cs="Arial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EE549E" w:rsidRPr="0003297F" w:rsidRDefault="00EE549E" w:rsidP="006D26CB">
      <w:pPr>
        <w:pStyle w:val="NoSpacing"/>
        <w:rPr>
          <w:rFonts w:ascii="Comic Sans MS" w:hAnsi="Comic Sans MS"/>
          <w:sz w:val="20"/>
          <w:szCs w:val="20"/>
        </w:rPr>
      </w:pPr>
    </w:p>
    <w:sectPr w:rsidR="00EE549E" w:rsidRPr="0003297F" w:rsidSect="0003297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297F"/>
    <w:rsid w:val="00000837"/>
    <w:rsid w:val="0003297F"/>
    <w:rsid w:val="0005529B"/>
    <w:rsid w:val="000F5391"/>
    <w:rsid w:val="00182660"/>
    <w:rsid w:val="003F2C93"/>
    <w:rsid w:val="0044554A"/>
    <w:rsid w:val="005C2066"/>
    <w:rsid w:val="006B31FE"/>
    <w:rsid w:val="006C2989"/>
    <w:rsid w:val="006D26CB"/>
    <w:rsid w:val="00723B49"/>
    <w:rsid w:val="00771519"/>
    <w:rsid w:val="00980227"/>
    <w:rsid w:val="00985B9C"/>
    <w:rsid w:val="00A55780"/>
    <w:rsid w:val="00BE7612"/>
    <w:rsid w:val="00E7072A"/>
    <w:rsid w:val="00EE549E"/>
    <w:rsid w:val="00F7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51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3297F"/>
  </w:style>
  <w:style w:type="table" w:styleId="TableGrid">
    <w:name w:val="Table Grid"/>
    <w:basedOn w:val="TableNormal"/>
    <w:uiPriority w:val="99"/>
    <w:rsid w:val="00E7072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B31F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718</Words>
  <Characters>4099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</dc:title>
  <dc:subject>vücudumuz</dc:subject>
  <dc:creator>www.sorubak.com; sarnıç</dc:creator>
  <cp:keywords/>
  <dc:description/>
  <cp:lastModifiedBy>edanur</cp:lastModifiedBy>
  <cp:revision>4</cp:revision>
  <dcterms:created xsi:type="dcterms:W3CDTF">2013-10-23T15:41:00Z</dcterms:created>
  <dcterms:modified xsi:type="dcterms:W3CDTF">2014-10-29T17:46:00Z</dcterms:modified>
</cp:coreProperties>
</file>