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480" w:rsidRDefault="00500480" w:rsidP="00735BA6">
      <w:pPr>
        <w:pStyle w:val="NoSpacing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ADI SOYADI:……………………                NO’su:……… </w:t>
      </w:r>
      <w:r>
        <w:rPr>
          <w:b/>
          <w:sz w:val="28"/>
          <w:szCs w:val="28"/>
        </w:rPr>
        <w:t xml:space="preserve">   SINIFI:………..    </w:t>
      </w:r>
      <w:r>
        <w:rPr>
          <w:rFonts w:ascii="Calibri" w:hAnsi="Calibri"/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>27/10/2014</w:t>
      </w:r>
    </w:p>
    <w:p w:rsidR="00500480" w:rsidRPr="00735BA6" w:rsidRDefault="00500480" w:rsidP="00735BA6">
      <w:pPr>
        <w:pStyle w:val="NoSpacing"/>
        <w:rPr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    </w:t>
      </w:r>
      <w:r>
        <w:rPr>
          <w:rFonts w:ascii="Calibri" w:hAnsi="Calibri"/>
          <w:b/>
          <w:sz w:val="28"/>
          <w:szCs w:val="28"/>
        </w:rPr>
        <w:t>ALDIĞI PUAN:……………</w:t>
      </w:r>
      <w:r>
        <w:rPr>
          <w:b/>
          <w:sz w:val="28"/>
          <w:szCs w:val="28"/>
        </w:rPr>
        <w:t xml:space="preserve"> TURGUT  ÖZAL İLKOKULU  2014-2015 EĞİTİM-ÖĞRETİM YILI  4/F  SINIFI  </w:t>
      </w:r>
    </w:p>
    <w:p w:rsidR="00500480" w:rsidRPr="00735BA6" w:rsidRDefault="00500480" w:rsidP="00735BA6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FEN VE TEKNOLOJİ DERSİ  1. DÖNEM  I. YAZILISI</w:t>
      </w:r>
    </w:p>
    <w:p w:rsidR="00500480" w:rsidRDefault="00500480" w:rsidP="00735BA6">
      <w:pPr>
        <w:rPr>
          <w:b/>
          <w:u w:val="single"/>
        </w:rPr>
      </w:pPr>
      <w:r>
        <w:rPr>
          <w:b/>
        </w:rPr>
        <w:t xml:space="preserve">1) DOLDURMA SORULARI ( Aşağıda verilen cümlelerdeki boşluklara uygun sözcükleri yazınız.) </w:t>
      </w:r>
      <w:r>
        <w:rPr>
          <w:b/>
          <w:u w:val="single"/>
        </w:rPr>
        <w:t>15 puan</w:t>
      </w:r>
    </w:p>
    <w:p w:rsidR="00500480" w:rsidRDefault="00500480" w:rsidP="00735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kaslarımız , damarlarımız , iskeletimiz , eklem , kas demetlerini , karbon dioksit , 206 , alçıya , kafatası , uzun-kısa-yassı , </w:t>
      </w:r>
    </w:p>
    <w:p w:rsidR="00500480" w:rsidRDefault="00500480" w:rsidP="00735BA6">
      <w:pPr>
        <w:rPr>
          <w:color w:val="00FF00"/>
        </w:rPr>
      </w:pPr>
      <w:r>
        <w:t xml:space="preserve">   </w:t>
      </w:r>
      <w:r>
        <w:rPr>
          <w:b/>
        </w:rPr>
        <w:t>a.</w:t>
      </w:r>
      <w:r>
        <w:t xml:space="preserve"> Vücudumuzun dik durmasını sağlayan yapı …………………dir. </w:t>
      </w:r>
      <w:r>
        <w:rPr>
          <w:color w:val="3366FF"/>
        </w:rPr>
        <w:t>iskeletimiz</w:t>
      </w:r>
    </w:p>
    <w:p w:rsidR="00500480" w:rsidRDefault="00500480" w:rsidP="00735BA6">
      <w:pPr>
        <w:rPr>
          <w:color w:val="00FF00"/>
        </w:rPr>
      </w:pPr>
      <w:r>
        <w:rPr>
          <w:color w:val="00FF00"/>
        </w:rPr>
        <w:t xml:space="preserve">   </w:t>
      </w:r>
      <w:r>
        <w:rPr>
          <w:b/>
          <w:color w:val="000000"/>
        </w:rPr>
        <w:t>b.</w:t>
      </w:r>
      <w:r>
        <w:rPr>
          <w:color w:val="000000"/>
        </w:rPr>
        <w:t xml:space="preserve"> Kırılan kemiğin olduğu bölge …………… alınarak hareketsiz kalması ve kemiğin kaynaşması sağlanır. </w:t>
      </w:r>
      <w:r>
        <w:rPr>
          <w:color w:val="3366FF"/>
        </w:rPr>
        <w:t>alçıya</w:t>
      </w:r>
    </w:p>
    <w:p w:rsidR="00500480" w:rsidRDefault="00500480" w:rsidP="00735BA6">
      <w:pPr>
        <w:rPr>
          <w:color w:val="00FF00"/>
        </w:rPr>
      </w:pPr>
      <w:r>
        <w:rPr>
          <w:color w:val="00FF00"/>
        </w:rPr>
        <w:t xml:space="preserve">   </w:t>
      </w:r>
      <w:r>
        <w:rPr>
          <w:b/>
          <w:color w:val="000000"/>
        </w:rPr>
        <w:t>c.</w:t>
      </w:r>
      <w:r>
        <w:rPr>
          <w:color w:val="000000"/>
        </w:rPr>
        <w:t xml:space="preserve"> Yetişkin bir insanın iskeletinde yaklaşık ……… kemik vardır. </w:t>
      </w:r>
      <w:r>
        <w:rPr>
          <w:color w:val="3366FF"/>
        </w:rPr>
        <w:t>206</w:t>
      </w:r>
      <w:r>
        <w:rPr>
          <w:color w:val="00FF00"/>
        </w:rPr>
        <w:t xml:space="preserve"> </w:t>
      </w:r>
    </w:p>
    <w:p w:rsidR="00500480" w:rsidRDefault="00500480" w:rsidP="00735BA6">
      <w:pPr>
        <w:rPr>
          <w:color w:val="00FF00"/>
        </w:rPr>
      </w:pPr>
      <w:r>
        <w:rPr>
          <w:color w:val="00FF00"/>
        </w:rPr>
        <w:t xml:space="preserve">   </w:t>
      </w:r>
      <w:r>
        <w:rPr>
          <w:b/>
          <w:color w:val="000000"/>
        </w:rPr>
        <w:t>d.</w:t>
      </w:r>
      <w:r>
        <w:rPr>
          <w:color w:val="000000"/>
        </w:rPr>
        <w:t xml:space="preserve"> Vücudumuzdaki kemikler şekillerine göre ………, ………… ve ………….. kemikler olarak gruplandırılabilir. </w:t>
      </w:r>
      <w:r>
        <w:rPr>
          <w:color w:val="3366FF"/>
        </w:rPr>
        <w:t>uzun,kısa,yassı</w:t>
      </w:r>
    </w:p>
    <w:p w:rsidR="00500480" w:rsidRDefault="00500480" w:rsidP="00735BA6">
      <w:pPr>
        <w:rPr>
          <w:color w:val="00FF00"/>
        </w:rPr>
      </w:pPr>
      <w:r>
        <w:rPr>
          <w:color w:val="00FF00"/>
        </w:rPr>
        <w:t xml:space="preserve">  </w:t>
      </w:r>
      <w:r>
        <w:rPr>
          <w:color w:val="000000"/>
        </w:rPr>
        <w:t xml:space="preserve"> </w:t>
      </w:r>
      <w:r>
        <w:rPr>
          <w:b/>
          <w:color w:val="000000"/>
        </w:rPr>
        <w:t>e.</w:t>
      </w:r>
      <w:r>
        <w:rPr>
          <w:color w:val="000000"/>
        </w:rPr>
        <w:t xml:space="preserve"> Beynimizin içinde bulunduğu ve onu dış etkilerden koruyan ………………. dır. </w:t>
      </w:r>
      <w:r>
        <w:rPr>
          <w:color w:val="3366FF"/>
        </w:rPr>
        <w:t>kafatası</w:t>
      </w:r>
    </w:p>
    <w:p w:rsidR="00500480" w:rsidRDefault="00500480" w:rsidP="00735BA6">
      <w:pPr>
        <w:rPr>
          <w:color w:val="00FF00"/>
        </w:rPr>
      </w:pPr>
      <w:r>
        <w:rPr>
          <w:b/>
          <w:color w:val="00FF00"/>
        </w:rPr>
        <w:t xml:space="preserve">   </w:t>
      </w:r>
      <w:r>
        <w:rPr>
          <w:b/>
          <w:color w:val="000000"/>
        </w:rPr>
        <w:t>f.</w:t>
      </w:r>
      <w:r>
        <w:rPr>
          <w:color w:val="000000"/>
        </w:rPr>
        <w:t xml:space="preserve"> Kemiklerin birbirine bağlandığı yerler …………….. dir. </w:t>
      </w:r>
      <w:r>
        <w:rPr>
          <w:color w:val="3366FF"/>
        </w:rPr>
        <w:t>eklem</w:t>
      </w:r>
    </w:p>
    <w:p w:rsidR="00500480" w:rsidRDefault="00500480" w:rsidP="00735BA6">
      <w:pPr>
        <w:rPr>
          <w:color w:val="00FF00"/>
        </w:rPr>
      </w:pPr>
      <w:r>
        <w:rPr>
          <w:color w:val="00FF00"/>
        </w:rPr>
        <w:t xml:space="preserve">   </w:t>
      </w:r>
      <w:r>
        <w:rPr>
          <w:b/>
          <w:color w:val="000000"/>
        </w:rPr>
        <w:t>g.</w:t>
      </w:r>
      <w:r>
        <w:rPr>
          <w:color w:val="000000"/>
        </w:rPr>
        <w:t xml:space="preserve"> Vücudumuzun şeklini iskeletimiz ve ………………. oluşturmaktadır. </w:t>
      </w:r>
      <w:r>
        <w:rPr>
          <w:color w:val="3366FF"/>
        </w:rPr>
        <w:t xml:space="preserve">kaslarımız </w:t>
      </w:r>
    </w:p>
    <w:p w:rsidR="00500480" w:rsidRDefault="00500480" w:rsidP="00735BA6">
      <w:pPr>
        <w:rPr>
          <w:color w:val="00FF00"/>
        </w:rPr>
      </w:pPr>
      <w:r>
        <w:rPr>
          <w:color w:val="00FF00"/>
        </w:rPr>
        <w:t xml:space="preserve">   </w:t>
      </w:r>
      <w:r>
        <w:rPr>
          <w:b/>
          <w:color w:val="000000"/>
        </w:rPr>
        <w:t>h.</w:t>
      </w:r>
      <w:r>
        <w:rPr>
          <w:color w:val="000000"/>
        </w:rPr>
        <w:t xml:space="preserve"> Kaslarımız lifli yapıdadır. Kas lifleri bir araya gelerek ………….. ………….. oluşturur. </w:t>
      </w:r>
      <w:r>
        <w:rPr>
          <w:color w:val="3366FF"/>
        </w:rPr>
        <w:t>kas demetlerini</w:t>
      </w:r>
    </w:p>
    <w:p w:rsidR="00500480" w:rsidRDefault="00500480" w:rsidP="00735BA6">
      <w:pPr>
        <w:rPr>
          <w:color w:val="000000"/>
        </w:rPr>
      </w:pPr>
      <w:r>
        <w:rPr>
          <w:color w:val="00FF00"/>
        </w:rPr>
        <w:t xml:space="preserve">    </w:t>
      </w:r>
      <w:r>
        <w:rPr>
          <w:b/>
          <w:color w:val="000000"/>
        </w:rPr>
        <w:t>i.</w:t>
      </w:r>
      <w:r>
        <w:rPr>
          <w:color w:val="000000"/>
        </w:rPr>
        <w:t xml:space="preserve"> Soluk verdiğimizde akciğerlerdeki ……….. ………….. soluk borusu, gırtlak, yutak ve burundan geçerek dışarı atılır. </w:t>
      </w:r>
      <w:r>
        <w:rPr>
          <w:color w:val="3366FF"/>
        </w:rPr>
        <w:t>karbon dioksit</w:t>
      </w:r>
      <w:r>
        <w:rPr>
          <w:color w:val="000000"/>
        </w:rPr>
        <w:t xml:space="preserve"> </w:t>
      </w:r>
    </w:p>
    <w:p w:rsidR="00500480" w:rsidRDefault="00500480" w:rsidP="00735BA6">
      <w:pPr>
        <w:rPr>
          <w:color w:val="00FF00"/>
        </w:rPr>
      </w:pPr>
      <w:r>
        <w:rPr>
          <w:color w:val="000000"/>
        </w:rPr>
        <w:t xml:space="preserve">    </w:t>
      </w:r>
      <w:r>
        <w:rPr>
          <w:b/>
          <w:color w:val="000000"/>
        </w:rPr>
        <w:t>j.</w:t>
      </w:r>
      <w:r>
        <w:rPr>
          <w:color w:val="000000"/>
        </w:rPr>
        <w:t xml:space="preserve"> Kanımızın, vücutta dolaşımını sağlayan borular ………………….dır. </w:t>
      </w:r>
      <w:r>
        <w:rPr>
          <w:color w:val="3366FF"/>
        </w:rPr>
        <w:t>damarlarımız</w:t>
      </w:r>
    </w:p>
    <w:p w:rsidR="00500480" w:rsidRDefault="00500480" w:rsidP="00735BA6">
      <w:pPr>
        <w:rPr>
          <w:b/>
          <w:color w:val="000000"/>
        </w:rPr>
      </w:pPr>
      <w:r>
        <w:rPr>
          <w:b/>
          <w:color w:val="000000"/>
        </w:rPr>
        <w:t xml:space="preserve">2) DOĞRU-YANLIŞ SORULARI ( Parantez içlerine doğruysa “D” , yanlışsa “Y” harfi yazın. </w:t>
      </w:r>
      <w:r>
        <w:rPr>
          <w:b/>
          <w:color w:val="000000"/>
          <w:u w:val="single"/>
        </w:rPr>
        <w:t>15 puan</w:t>
      </w:r>
    </w:p>
    <w:p w:rsidR="00500480" w:rsidRDefault="00500480" w:rsidP="00735BA6">
      <w:pPr>
        <w:rPr>
          <w:color w:val="00FF00"/>
        </w:rPr>
      </w:pPr>
      <w:r>
        <w:rPr>
          <w:color w:val="000000"/>
        </w:rPr>
        <w:t xml:space="preserve">(   )  Kafamız uzun kemiklerden oluşmuştur. </w:t>
      </w:r>
      <w:r>
        <w:rPr>
          <w:color w:val="3366FF"/>
        </w:rPr>
        <w:t>Y</w:t>
      </w:r>
    </w:p>
    <w:p w:rsidR="00500480" w:rsidRDefault="00500480" w:rsidP="00735BA6">
      <w:pPr>
        <w:rPr>
          <w:color w:val="000000"/>
        </w:rPr>
      </w:pPr>
      <w:r>
        <w:rPr>
          <w:color w:val="000000"/>
        </w:rPr>
        <w:t xml:space="preserve">(   )  Kemiklerin birleşme yerine kas denir. </w:t>
      </w:r>
      <w:r>
        <w:rPr>
          <w:color w:val="3366FF"/>
        </w:rPr>
        <w:t>Y</w:t>
      </w:r>
    </w:p>
    <w:p w:rsidR="00500480" w:rsidRDefault="00500480" w:rsidP="00735BA6">
      <w:pPr>
        <w:rPr>
          <w:color w:val="000000"/>
        </w:rPr>
      </w:pPr>
      <w:r>
        <w:rPr>
          <w:color w:val="000000"/>
        </w:rPr>
        <w:t xml:space="preserve">(   )  Güneş ışığı, kemiklerimizin gelişimi için önemlidir. </w:t>
      </w:r>
      <w:r>
        <w:rPr>
          <w:color w:val="3366FF"/>
        </w:rPr>
        <w:t>D</w:t>
      </w:r>
    </w:p>
    <w:p w:rsidR="00500480" w:rsidRDefault="00500480" w:rsidP="00735BA6">
      <w:pPr>
        <w:rPr>
          <w:color w:val="000000"/>
        </w:rPr>
      </w:pPr>
      <w:r>
        <w:rPr>
          <w:color w:val="000000"/>
        </w:rPr>
        <w:t xml:space="preserve">(   )  Kafatasımızda eklem bulunmaz. </w:t>
      </w:r>
      <w:r>
        <w:rPr>
          <w:color w:val="3366FF"/>
        </w:rPr>
        <w:t>Y</w:t>
      </w:r>
    </w:p>
    <w:p w:rsidR="00500480" w:rsidRDefault="00500480" w:rsidP="00735BA6">
      <w:pPr>
        <w:rPr>
          <w:color w:val="000000"/>
        </w:rPr>
      </w:pPr>
      <w:r>
        <w:rPr>
          <w:color w:val="000000"/>
        </w:rPr>
        <w:t xml:space="preserve">(   )  Soluk alıp vermede oksijen alıp karbon dioksit veririz. </w:t>
      </w:r>
      <w:r>
        <w:rPr>
          <w:color w:val="3366FF"/>
        </w:rPr>
        <w:t>D</w:t>
      </w:r>
    </w:p>
    <w:p w:rsidR="00500480" w:rsidRDefault="00500480" w:rsidP="00735BA6">
      <w:pPr>
        <w:rPr>
          <w:color w:val="00FF00"/>
        </w:rPr>
      </w:pPr>
      <w:r>
        <w:rPr>
          <w:color w:val="000000"/>
        </w:rPr>
        <w:t xml:space="preserve">(   )  Nabız atış sayımız her zaman aynıdır. </w:t>
      </w:r>
      <w:r>
        <w:rPr>
          <w:color w:val="3366FF"/>
        </w:rPr>
        <w:t>Y</w:t>
      </w:r>
    </w:p>
    <w:p w:rsidR="00500480" w:rsidRDefault="00500480" w:rsidP="00735BA6">
      <w:pPr>
        <w:rPr>
          <w:color w:val="00FF00"/>
        </w:rPr>
      </w:pPr>
      <w:r>
        <w:rPr>
          <w:color w:val="000000"/>
        </w:rPr>
        <w:t>(   )  Yutak, solunum organlarımız arasında yer alır.</w:t>
      </w:r>
      <w:r>
        <w:rPr>
          <w:color w:val="3366FF"/>
        </w:rPr>
        <w:t xml:space="preserve"> D</w:t>
      </w:r>
    </w:p>
    <w:p w:rsidR="00500480" w:rsidRDefault="00500480" w:rsidP="00735BA6">
      <w:pPr>
        <w:rPr>
          <w:color w:val="00FF00"/>
        </w:rPr>
      </w:pPr>
      <w:r>
        <w:rPr>
          <w:color w:val="000000"/>
        </w:rPr>
        <w:t xml:space="preserve">(   )  Soluk alıp vermemizi, göğüs kasları ile diyafram sağlar. </w:t>
      </w:r>
      <w:r>
        <w:rPr>
          <w:color w:val="3366FF"/>
        </w:rPr>
        <w:t>D</w:t>
      </w:r>
    </w:p>
    <w:p w:rsidR="00500480" w:rsidRDefault="00500480" w:rsidP="00735BA6">
      <w:pPr>
        <w:rPr>
          <w:color w:val="00FF00"/>
        </w:rPr>
      </w:pPr>
      <w:r>
        <w:rPr>
          <w:color w:val="000000"/>
        </w:rPr>
        <w:t xml:space="preserve">(   )  Omurgamız omur adı verilen kısa kemiklerden oluşmuştur. </w:t>
      </w:r>
      <w:r>
        <w:rPr>
          <w:color w:val="3366FF"/>
        </w:rPr>
        <w:t>D</w:t>
      </w:r>
    </w:p>
    <w:p w:rsidR="00500480" w:rsidRDefault="00500480" w:rsidP="00735BA6">
      <w:pPr>
        <w:rPr>
          <w:color w:val="00FF00"/>
        </w:rPr>
      </w:pPr>
      <w:r>
        <w:rPr>
          <w:color w:val="000000"/>
        </w:rPr>
        <w:t xml:space="preserve">(   )  Kalp, sürekli kasılıp gevşeyen ve damarlarımıza kan pompalayan özel bir kastan oluşmuştur. </w:t>
      </w:r>
      <w:r>
        <w:rPr>
          <w:color w:val="3366FF"/>
        </w:rPr>
        <w:t>D</w:t>
      </w:r>
    </w:p>
    <w:p w:rsidR="00500480" w:rsidRDefault="00500480" w:rsidP="00735BA6">
      <w:pPr>
        <w:rPr>
          <w:b/>
          <w:color w:val="000000"/>
        </w:rPr>
      </w:pPr>
      <w:r>
        <w:rPr>
          <w:b/>
          <w:color w:val="000000"/>
        </w:rPr>
        <w:t xml:space="preserve">3) Şekillerine göre iskeletimizde kaç çeşit kemik bulunur? Bunların isimleri nelerdir? </w:t>
      </w:r>
      <w:r>
        <w:rPr>
          <w:b/>
          <w:color w:val="000000"/>
          <w:u w:val="single"/>
        </w:rPr>
        <w:t>10 puan</w:t>
      </w:r>
      <w:r>
        <w:rPr>
          <w:b/>
          <w:color w:val="000000"/>
        </w:rPr>
        <w:t xml:space="preserve"> </w:t>
      </w:r>
    </w:p>
    <w:p w:rsidR="00500480" w:rsidRDefault="00500480" w:rsidP="00735BA6">
      <w:pPr>
        <w:rPr>
          <w:color w:val="3366FF"/>
        </w:rPr>
      </w:pPr>
      <w:r>
        <w:rPr>
          <w:color w:val="3366FF"/>
        </w:rPr>
        <w:t>Üç çeşit kemik bulunur. Uzun, kısa ve yassı kemikler</w:t>
      </w:r>
    </w:p>
    <w:p w:rsidR="00500480" w:rsidRDefault="00500480" w:rsidP="00735BA6">
      <w:pPr>
        <w:rPr>
          <w:color w:val="000000"/>
        </w:rPr>
      </w:pPr>
    </w:p>
    <w:p w:rsidR="00500480" w:rsidRDefault="00500480" w:rsidP="00735BA6">
      <w:pPr>
        <w:rPr>
          <w:b/>
          <w:color w:val="000000"/>
        </w:rPr>
      </w:pPr>
      <w:r>
        <w:rPr>
          <w:b/>
          <w:color w:val="000000"/>
        </w:rPr>
        <w:t xml:space="preserve">4) İskeletimizin görevlerini yazınız. </w:t>
      </w:r>
      <w:r>
        <w:rPr>
          <w:b/>
          <w:color w:val="000000"/>
          <w:u w:val="single"/>
        </w:rPr>
        <w:t>10 puan</w:t>
      </w:r>
    </w:p>
    <w:p w:rsidR="00500480" w:rsidRDefault="00500480" w:rsidP="00735BA6">
      <w:pPr>
        <w:rPr>
          <w:color w:val="3366FF"/>
        </w:rPr>
      </w:pPr>
      <w:r>
        <w:rPr>
          <w:color w:val="3366FF"/>
        </w:rPr>
        <w:t>Hareket etmemizi sağlar. Vücudumuza şekil verir ve destek sağlar. İç organlarımızı dış etkilerden korur.</w:t>
      </w:r>
    </w:p>
    <w:p w:rsidR="00500480" w:rsidRDefault="00500480" w:rsidP="00735BA6">
      <w:pPr>
        <w:rPr>
          <w:b/>
          <w:color w:val="000000"/>
        </w:rPr>
      </w:pPr>
      <w:r>
        <w:rPr>
          <w:b/>
          <w:color w:val="000000"/>
        </w:rPr>
        <w:t xml:space="preserve">5) Soluk alıp vermede hangi yapı ve organlarımızı kullanırız? </w:t>
      </w:r>
      <w:r>
        <w:rPr>
          <w:b/>
          <w:color w:val="000000"/>
          <w:u w:val="single"/>
        </w:rPr>
        <w:t>10 puan</w:t>
      </w:r>
    </w:p>
    <w:p w:rsidR="00500480" w:rsidRDefault="00500480" w:rsidP="00735BA6">
      <w:pPr>
        <w:rPr>
          <w:color w:val="3366FF"/>
        </w:rPr>
      </w:pPr>
      <w:r>
        <w:rPr>
          <w:color w:val="3366FF"/>
        </w:rPr>
        <w:t>Burun, yutak, gırtlak, soluk borusu ve akciğerlerimizi soluk alıp vermede kullanırız.</w:t>
      </w:r>
    </w:p>
    <w:p w:rsidR="00500480" w:rsidRDefault="00500480" w:rsidP="00735BA6">
      <w:pPr>
        <w:rPr>
          <w:b/>
          <w:color w:val="000000"/>
        </w:rPr>
      </w:pPr>
      <w:r>
        <w:rPr>
          <w:b/>
          <w:color w:val="000000"/>
        </w:rPr>
        <w:t xml:space="preserve">6) Aşağıda bazı kemik çeşitleri ve bulunduğu yapılar eşleştirilmiştir. Yapılan eşleştirmelerden hangisi yanlıştır? </w:t>
      </w:r>
      <w:r>
        <w:rPr>
          <w:b/>
          <w:color w:val="000000"/>
          <w:u w:val="single"/>
        </w:rPr>
        <w:t>5 puan</w:t>
      </w:r>
    </w:p>
    <w:p w:rsidR="00500480" w:rsidRDefault="00500480" w:rsidP="00735BA6">
      <w:pPr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uzun kemik ___ kol ve bacaklar                              </w:t>
      </w:r>
      <w:r>
        <w:rPr>
          <w:b/>
          <w:color w:val="000000"/>
        </w:rPr>
        <w:t xml:space="preserve"> B.</w:t>
      </w:r>
      <w:r>
        <w:rPr>
          <w:color w:val="000000"/>
        </w:rPr>
        <w:t xml:space="preserve"> kısa kemik   ___  el ve ayak bilekleri</w:t>
      </w:r>
    </w:p>
    <w:p w:rsidR="00500480" w:rsidRDefault="00500480" w:rsidP="00735BA6">
      <w:pPr>
        <w:rPr>
          <w:color w:val="000000"/>
        </w:rPr>
      </w:pPr>
      <w:r>
        <w:rPr>
          <w:b/>
          <w:color w:val="000000"/>
        </w:rPr>
        <w:t>C.</w:t>
      </w:r>
      <w:r>
        <w:rPr>
          <w:color w:val="000000"/>
        </w:rPr>
        <w:t xml:space="preserve"> yassı kemik ___ kafatası                                         </w:t>
      </w:r>
      <w:r>
        <w:rPr>
          <w:b/>
          <w:color w:val="3366FF"/>
        </w:rPr>
        <w:t>*</w:t>
      </w:r>
      <w:r>
        <w:rPr>
          <w:b/>
          <w:color w:val="000000"/>
        </w:rPr>
        <w:t>D.</w:t>
      </w:r>
      <w:r>
        <w:rPr>
          <w:color w:val="000000"/>
        </w:rPr>
        <w:t xml:space="preserve"> Uzun kemik ___ omurga</w:t>
      </w:r>
    </w:p>
    <w:p w:rsidR="00500480" w:rsidRDefault="00500480" w:rsidP="00735BA6">
      <w:pPr>
        <w:rPr>
          <w:b/>
          <w:color w:val="000000"/>
        </w:rPr>
      </w:pPr>
      <w:r>
        <w:rPr>
          <w:b/>
          <w:color w:val="000000"/>
        </w:rPr>
        <w:t>7) Aşağıdakilerden hangisi iskelet ve kas sağlığımızı olumsuz etkileyen davranışlardan</w:t>
      </w:r>
    </w:p>
    <w:p w:rsidR="00500480" w:rsidRDefault="00500480" w:rsidP="00735BA6">
      <w:pPr>
        <w:rPr>
          <w:b/>
          <w:color w:val="000000"/>
        </w:rPr>
      </w:pPr>
      <w:r>
        <w:rPr>
          <w:b/>
          <w:color w:val="000000"/>
        </w:rPr>
        <w:t xml:space="preserve"> biridir? </w:t>
      </w:r>
      <w:r>
        <w:rPr>
          <w:b/>
          <w:color w:val="000000"/>
          <w:u w:val="single"/>
        </w:rPr>
        <w:t>5 puan</w:t>
      </w:r>
    </w:p>
    <w:p w:rsidR="00500480" w:rsidRDefault="00500480" w:rsidP="00735BA6">
      <w:pPr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Düzenli spor yapmak        </w:t>
      </w:r>
      <w:r>
        <w:rPr>
          <w:b/>
          <w:color w:val="000000"/>
        </w:rPr>
        <w:t>B.</w:t>
      </w:r>
      <w:r>
        <w:rPr>
          <w:color w:val="000000"/>
        </w:rPr>
        <w:t xml:space="preserve"> Dengeli beslenmek           </w:t>
      </w:r>
      <w:r>
        <w:rPr>
          <w:b/>
          <w:color w:val="3366FF"/>
        </w:rPr>
        <w:t>*</w:t>
      </w:r>
      <w:r>
        <w:rPr>
          <w:b/>
          <w:color w:val="000000"/>
        </w:rPr>
        <w:t>C.</w:t>
      </w:r>
      <w:r>
        <w:rPr>
          <w:color w:val="000000"/>
        </w:rPr>
        <w:t xml:space="preserve"> Ağır eşya kaldırmak            </w:t>
      </w:r>
      <w:r>
        <w:rPr>
          <w:b/>
          <w:color w:val="000000"/>
        </w:rPr>
        <w:t xml:space="preserve">D. </w:t>
      </w:r>
      <w:r>
        <w:rPr>
          <w:color w:val="000000"/>
        </w:rPr>
        <w:t xml:space="preserve">Sırada dik oturmak  </w:t>
      </w:r>
    </w:p>
    <w:p w:rsidR="00500480" w:rsidRDefault="00500480" w:rsidP="00735BA6">
      <w:pPr>
        <w:rPr>
          <w:b/>
          <w:color w:val="000000"/>
        </w:rPr>
      </w:pPr>
      <w:r>
        <w:rPr>
          <w:b/>
          <w:color w:val="000000"/>
        </w:rPr>
        <w:t>8) Çocukların nabız sayılarının yetişkinlerden fazla olmasının nedeni aşağıdakilerden</w:t>
      </w:r>
    </w:p>
    <w:p w:rsidR="00500480" w:rsidRDefault="00500480" w:rsidP="00735BA6">
      <w:pPr>
        <w:rPr>
          <w:b/>
          <w:color w:val="000000"/>
        </w:rPr>
      </w:pPr>
      <w:r>
        <w:rPr>
          <w:b/>
          <w:color w:val="000000"/>
        </w:rPr>
        <w:t xml:space="preserve"> hangisidir? </w:t>
      </w:r>
      <w:r>
        <w:rPr>
          <w:b/>
          <w:color w:val="000000"/>
          <w:u w:val="single"/>
        </w:rPr>
        <w:t>5 puan</w:t>
      </w:r>
    </w:p>
    <w:p w:rsidR="00500480" w:rsidRDefault="00500480" w:rsidP="00735BA6">
      <w:pPr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A.</w:t>
      </w:r>
      <w:r>
        <w:rPr>
          <w:color w:val="000000"/>
        </w:rPr>
        <w:t xml:space="preserve"> Kalpleri daha küçüktür.     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Çok yemek yerler.    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Çok uyurlar. </w:t>
      </w:r>
    </w:p>
    <w:p w:rsidR="00500480" w:rsidRDefault="00500480" w:rsidP="00735BA6">
      <w:pPr>
        <w:rPr>
          <w:color w:val="000000"/>
        </w:rPr>
      </w:pPr>
      <w:r>
        <w:rPr>
          <w:b/>
          <w:color w:val="3366FF"/>
        </w:rPr>
        <w:t>*</w:t>
      </w:r>
      <w:r>
        <w:rPr>
          <w:b/>
          <w:color w:val="000000"/>
        </w:rPr>
        <w:t>D.</w:t>
      </w:r>
      <w:r>
        <w:rPr>
          <w:color w:val="000000"/>
        </w:rPr>
        <w:t xml:space="preserve"> Büyümek, gelişmek ve hareket edebilmek için daha fazla enerji harcarlar.</w:t>
      </w:r>
    </w:p>
    <w:p w:rsidR="00500480" w:rsidRDefault="00500480" w:rsidP="00735BA6">
      <w:pPr>
        <w:rPr>
          <w:b/>
          <w:color w:val="000000"/>
        </w:rPr>
      </w:pPr>
      <w:r>
        <w:rPr>
          <w:b/>
          <w:color w:val="000000"/>
        </w:rPr>
        <w:t xml:space="preserve">9) Kalbin görevi aşağıdakilerden hangisidir? </w:t>
      </w:r>
      <w:r>
        <w:rPr>
          <w:b/>
          <w:color w:val="000000"/>
          <w:u w:val="single"/>
        </w:rPr>
        <w:t>5 puan</w:t>
      </w:r>
    </w:p>
    <w:p w:rsidR="00500480" w:rsidRDefault="00500480" w:rsidP="00735BA6">
      <w:pPr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A.</w:t>
      </w:r>
      <w:r>
        <w:rPr>
          <w:color w:val="000000"/>
        </w:rPr>
        <w:t xml:space="preserve"> Büyümemizi sağlamak           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Soluk almamızı sağlamak          </w:t>
      </w:r>
    </w:p>
    <w:p w:rsidR="00500480" w:rsidRDefault="00500480" w:rsidP="00735BA6">
      <w:pPr>
        <w:rPr>
          <w:color w:val="000000"/>
        </w:rPr>
      </w:pPr>
      <w:r>
        <w:rPr>
          <w:b/>
          <w:color w:val="3366FF"/>
        </w:rPr>
        <w:t>*</w:t>
      </w:r>
      <w:r>
        <w:rPr>
          <w:b/>
          <w:color w:val="000000"/>
        </w:rPr>
        <w:t>C.</w:t>
      </w:r>
      <w:r>
        <w:rPr>
          <w:color w:val="000000"/>
        </w:rPr>
        <w:t xml:space="preserve"> Kanı vücudumuza pompalamak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Besinleri vücudumuzun kullanabileceği hale getirmek</w:t>
      </w:r>
    </w:p>
    <w:p w:rsidR="00500480" w:rsidRDefault="00500480" w:rsidP="00735BA6">
      <w:pPr>
        <w:rPr>
          <w:b/>
          <w:color w:val="000000"/>
        </w:rPr>
      </w:pPr>
      <w:r>
        <w:rPr>
          <w:b/>
          <w:color w:val="000000"/>
        </w:rPr>
        <w:t xml:space="preserve">10) Soluk alınarak içeri giren hava önce aşağıdakilerden hangisine taşınır? </w:t>
      </w:r>
      <w:r>
        <w:rPr>
          <w:b/>
          <w:color w:val="000000"/>
          <w:u w:val="single"/>
        </w:rPr>
        <w:t>5 puan</w:t>
      </w:r>
    </w:p>
    <w:p w:rsidR="00500480" w:rsidRDefault="00500480" w:rsidP="00735BA6">
      <w:pPr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Beyne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Kalbe 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Damarlara               </w:t>
      </w:r>
      <w:r>
        <w:rPr>
          <w:b/>
          <w:color w:val="3366FF"/>
        </w:rPr>
        <w:t>*</w:t>
      </w:r>
      <w:r>
        <w:rPr>
          <w:b/>
          <w:color w:val="000000"/>
        </w:rPr>
        <w:t>D.</w:t>
      </w:r>
      <w:r>
        <w:rPr>
          <w:color w:val="000000"/>
        </w:rPr>
        <w:t xml:space="preserve"> Akciğerlere </w:t>
      </w:r>
    </w:p>
    <w:p w:rsidR="00500480" w:rsidRDefault="00500480" w:rsidP="00735BA6">
      <w:pPr>
        <w:rPr>
          <w:b/>
          <w:color w:val="000000"/>
        </w:rPr>
      </w:pPr>
      <w:r>
        <w:rPr>
          <w:b/>
          <w:color w:val="000000"/>
        </w:rPr>
        <w:t xml:space="preserve">11) Aşağıda verilenlerden hangisi vücudumuzdaki kemik çeşitlerinden biri </w:t>
      </w:r>
      <w:r>
        <w:rPr>
          <w:b/>
          <w:color w:val="000000"/>
          <w:u w:val="single"/>
        </w:rPr>
        <w:t>değildir?</w:t>
      </w:r>
      <w:r>
        <w:rPr>
          <w:b/>
          <w:color w:val="000000"/>
        </w:rPr>
        <w:t xml:space="preserve"> </w:t>
      </w:r>
      <w:r>
        <w:rPr>
          <w:b/>
          <w:color w:val="000000"/>
          <w:u w:val="single"/>
        </w:rPr>
        <w:t>5 puan</w:t>
      </w:r>
    </w:p>
    <w:p w:rsidR="00500480" w:rsidRDefault="00500480" w:rsidP="00735BA6">
      <w:pPr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uzun                           </w:t>
      </w:r>
      <w:r>
        <w:rPr>
          <w:b/>
          <w:color w:val="3366FF"/>
        </w:rPr>
        <w:t>*</w:t>
      </w:r>
      <w:r>
        <w:rPr>
          <w:b/>
          <w:color w:val="000000"/>
        </w:rPr>
        <w:t>B.</w:t>
      </w:r>
      <w:r>
        <w:rPr>
          <w:color w:val="000000"/>
        </w:rPr>
        <w:t xml:space="preserve"> yuvarlak              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kısa                      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yassı     </w:t>
      </w:r>
    </w:p>
    <w:p w:rsidR="00500480" w:rsidRDefault="00500480" w:rsidP="00735BA6">
      <w:pPr>
        <w:rPr>
          <w:b/>
          <w:color w:val="000000"/>
        </w:rPr>
      </w:pPr>
      <w:r>
        <w:rPr>
          <w:b/>
          <w:color w:val="000000"/>
        </w:rPr>
        <w:t xml:space="preserve">12) Kalbimiz her kasıldığında, pompalanan kan damarlara bir vuruş etkisi yapar. Bu vuruş etkisine ne denir? </w:t>
      </w:r>
      <w:r>
        <w:rPr>
          <w:b/>
          <w:color w:val="000000"/>
          <w:u w:val="single"/>
        </w:rPr>
        <w:t>5 puan</w:t>
      </w:r>
    </w:p>
    <w:p w:rsidR="00500480" w:rsidRDefault="00500480" w:rsidP="00735BA6">
      <w:pPr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Kan                       </w:t>
      </w:r>
      <w:r>
        <w:rPr>
          <w:color w:val="3366FF"/>
        </w:rPr>
        <w:t xml:space="preserve"> </w:t>
      </w:r>
      <w:r>
        <w:rPr>
          <w:b/>
          <w:color w:val="3366FF"/>
        </w:rPr>
        <w:t>*</w:t>
      </w:r>
      <w:r>
        <w:rPr>
          <w:b/>
          <w:color w:val="000000"/>
        </w:rPr>
        <w:t>B.</w:t>
      </w:r>
      <w:r>
        <w:rPr>
          <w:color w:val="000000"/>
        </w:rPr>
        <w:t xml:space="preserve"> Nabız    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Egzersiz              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Kas </w:t>
      </w:r>
    </w:p>
    <w:p w:rsidR="00500480" w:rsidRDefault="00500480" w:rsidP="00735BA6">
      <w:pPr>
        <w:rPr>
          <w:b/>
          <w:color w:val="000000"/>
        </w:rPr>
      </w:pPr>
      <w:r>
        <w:rPr>
          <w:b/>
          <w:color w:val="000000"/>
        </w:rPr>
        <w:t xml:space="preserve">13) Kalbimizin sesini dinlememizi sağlayan aletin adı nedir? </w:t>
      </w:r>
      <w:r>
        <w:rPr>
          <w:b/>
          <w:color w:val="000000"/>
          <w:u w:val="single"/>
        </w:rPr>
        <w:t>5 puan</w:t>
      </w:r>
    </w:p>
    <w:p w:rsidR="00500480" w:rsidRDefault="00500480" w:rsidP="00735BA6">
      <w:pPr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Teleskop   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Mikroskop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Sinemaskop                  </w:t>
      </w:r>
      <w:r>
        <w:rPr>
          <w:b/>
          <w:color w:val="3366FF"/>
        </w:rPr>
        <w:t>*</w:t>
      </w:r>
      <w:r>
        <w:rPr>
          <w:b/>
          <w:color w:val="000000"/>
        </w:rPr>
        <w:t>D.</w:t>
      </w:r>
      <w:r>
        <w:rPr>
          <w:color w:val="000000"/>
        </w:rPr>
        <w:t xml:space="preserve"> Stetoskop</w:t>
      </w:r>
    </w:p>
    <w:p w:rsidR="00500480" w:rsidRDefault="00500480" w:rsidP="00735BA6">
      <w:pPr>
        <w:rPr>
          <w:color w:val="000000"/>
        </w:rPr>
      </w:pPr>
    </w:p>
    <w:p w:rsidR="00500480" w:rsidRDefault="00500480" w:rsidP="00735BA6">
      <w:pPr>
        <w:rPr>
          <w:rFonts w:ascii="Monotype Corsiva" w:hAnsi="Monotype Corsiva"/>
          <w:color w:val="000000"/>
        </w:rPr>
      </w:pPr>
      <w:r>
        <w:rPr>
          <w:rFonts w:ascii="Monotype Corsiva" w:hAnsi="Monotype Corsiva"/>
          <w:color w:val="000000"/>
        </w:rPr>
        <w:t>Sınav süresi : 30 dakikadır.</w:t>
      </w:r>
    </w:p>
    <w:p w:rsidR="00500480" w:rsidRDefault="00500480" w:rsidP="00735BA6">
      <w:pPr>
        <w:pStyle w:val="NoSpacing"/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 xml:space="preserve">4/F SINIF ÖĞRETMENİ OLARAK  TÜM ÖĞRENCİLERİME   </w:t>
      </w:r>
    </w:p>
    <w:p w:rsidR="00500480" w:rsidRDefault="00500480" w:rsidP="00735BA6">
      <w:pPr>
        <w:pStyle w:val="NoSpacing"/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 xml:space="preserve">                                                                                                       BAŞARILAR   DİLERİM.</w:t>
      </w:r>
    </w:p>
    <w:p w:rsidR="00500480" w:rsidRDefault="00500480" w:rsidP="00735BA6">
      <w:pPr>
        <w:pStyle w:val="NoSpacing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ADI SOYADI:……………………                NO’su:……… </w:t>
      </w:r>
      <w:r>
        <w:rPr>
          <w:b/>
          <w:sz w:val="28"/>
          <w:szCs w:val="28"/>
        </w:rPr>
        <w:t xml:space="preserve">   SINIFI:………..    </w:t>
      </w:r>
      <w:r>
        <w:rPr>
          <w:rFonts w:ascii="Calibri" w:hAnsi="Calibri"/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>27/10/2014</w:t>
      </w:r>
    </w:p>
    <w:p w:rsidR="00500480" w:rsidRPr="00735BA6" w:rsidRDefault="00500480" w:rsidP="00735BA6">
      <w:pPr>
        <w:pStyle w:val="NoSpacing"/>
        <w:rPr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    </w:t>
      </w:r>
      <w:r>
        <w:rPr>
          <w:rFonts w:ascii="Calibri" w:hAnsi="Calibri"/>
          <w:b/>
          <w:sz w:val="28"/>
          <w:szCs w:val="28"/>
        </w:rPr>
        <w:t>ALDIĞI PUAN:……………</w:t>
      </w:r>
      <w:r>
        <w:rPr>
          <w:b/>
          <w:sz w:val="28"/>
          <w:szCs w:val="28"/>
        </w:rPr>
        <w:t xml:space="preserve">  TURGUT  ÖZAL İLKOKULU  2014-2015 EĞİTİM-ÖĞRETİM YILI  4/F  SINIFI  </w:t>
      </w:r>
    </w:p>
    <w:p w:rsidR="00500480" w:rsidRPr="00735BA6" w:rsidRDefault="00500480" w:rsidP="00735BA6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FEN VE TEKNOLOJİ DERSİ  1. DÖNEM  I. YAZILISI</w:t>
      </w:r>
    </w:p>
    <w:p w:rsidR="00500480" w:rsidRDefault="00500480" w:rsidP="00735BA6">
      <w:pPr>
        <w:rPr>
          <w:b/>
          <w:u w:val="single"/>
        </w:rPr>
      </w:pPr>
      <w:r>
        <w:rPr>
          <w:b/>
        </w:rPr>
        <w:t xml:space="preserve">1) DOLDURMA SORULARI ( Aşağıda verilen cümlelerdeki boşluklara uygun sözcükleri yazınız.) </w:t>
      </w:r>
      <w:r>
        <w:rPr>
          <w:b/>
          <w:u w:val="single"/>
        </w:rPr>
        <w:t>15 puan</w:t>
      </w:r>
    </w:p>
    <w:p w:rsidR="00500480" w:rsidRDefault="00500480" w:rsidP="00735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kaslarımız , damarlarımız , iskeletimiz , eklem , kas demetlerini , karbon dioksit , 206 , alçıya , kafatası , uzun-kısa-yassı , </w:t>
      </w:r>
    </w:p>
    <w:p w:rsidR="00500480" w:rsidRDefault="00500480" w:rsidP="00735BA6">
      <w:pPr>
        <w:rPr>
          <w:color w:val="00FF00"/>
        </w:rPr>
      </w:pPr>
      <w:r>
        <w:t xml:space="preserve">   </w:t>
      </w:r>
      <w:r>
        <w:rPr>
          <w:b/>
        </w:rPr>
        <w:t>a.</w:t>
      </w:r>
      <w:r>
        <w:t xml:space="preserve"> Vücudumuzun dik durmasını sağlayan yapı …………………………..dir. </w:t>
      </w:r>
    </w:p>
    <w:p w:rsidR="00500480" w:rsidRDefault="00500480" w:rsidP="00735BA6">
      <w:pPr>
        <w:rPr>
          <w:color w:val="00FF00"/>
        </w:rPr>
      </w:pPr>
      <w:r>
        <w:rPr>
          <w:color w:val="00FF00"/>
        </w:rPr>
        <w:t xml:space="preserve">   </w:t>
      </w:r>
      <w:r>
        <w:rPr>
          <w:b/>
          <w:color w:val="000000"/>
        </w:rPr>
        <w:t>b.</w:t>
      </w:r>
      <w:r>
        <w:rPr>
          <w:color w:val="000000"/>
        </w:rPr>
        <w:t xml:space="preserve"> Kırılan kemiğin olduğu bölge ………………………. alınarak hareketsiz kalması ve kemiğin kaynaşması sağlanır. </w:t>
      </w:r>
    </w:p>
    <w:p w:rsidR="00500480" w:rsidRDefault="00500480" w:rsidP="00735BA6">
      <w:pPr>
        <w:rPr>
          <w:color w:val="00FF00"/>
        </w:rPr>
      </w:pPr>
      <w:r>
        <w:rPr>
          <w:color w:val="00FF00"/>
        </w:rPr>
        <w:t xml:space="preserve">   </w:t>
      </w:r>
      <w:r>
        <w:rPr>
          <w:b/>
          <w:color w:val="000000"/>
        </w:rPr>
        <w:t>c.</w:t>
      </w:r>
      <w:r>
        <w:rPr>
          <w:color w:val="000000"/>
        </w:rPr>
        <w:t xml:space="preserve"> Yetişkin bir insanın iskeletinde yaklaşık ………………………. kemik vardır. </w:t>
      </w:r>
      <w:r>
        <w:rPr>
          <w:color w:val="00FF00"/>
        </w:rPr>
        <w:t xml:space="preserve"> </w:t>
      </w:r>
    </w:p>
    <w:p w:rsidR="00500480" w:rsidRDefault="00500480" w:rsidP="00735BA6">
      <w:pPr>
        <w:rPr>
          <w:color w:val="00FF00"/>
        </w:rPr>
      </w:pPr>
      <w:r>
        <w:rPr>
          <w:color w:val="00FF00"/>
        </w:rPr>
        <w:t xml:space="preserve">   </w:t>
      </w:r>
      <w:r>
        <w:rPr>
          <w:b/>
          <w:color w:val="000000"/>
        </w:rPr>
        <w:t>d.</w:t>
      </w:r>
      <w:r>
        <w:rPr>
          <w:color w:val="000000"/>
        </w:rPr>
        <w:t xml:space="preserve"> Vücudumuzdaki kemikler şekillerine göre …………………..,  ……………. ve ……………………….. kemikler olarak gruplandırılabilir. </w:t>
      </w:r>
    </w:p>
    <w:p w:rsidR="00500480" w:rsidRDefault="00500480" w:rsidP="00735BA6">
      <w:pPr>
        <w:rPr>
          <w:color w:val="00FF00"/>
        </w:rPr>
      </w:pPr>
      <w:r>
        <w:rPr>
          <w:color w:val="00FF00"/>
        </w:rPr>
        <w:t xml:space="preserve">  </w:t>
      </w:r>
      <w:r>
        <w:rPr>
          <w:color w:val="000000"/>
        </w:rPr>
        <w:t xml:space="preserve"> </w:t>
      </w:r>
      <w:r>
        <w:rPr>
          <w:b/>
          <w:color w:val="000000"/>
        </w:rPr>
        <w:t>e.</w:t>
      </w:r>
      <w:r>
        <w:rPr>
          <w:color w:val="000000"/>
        </w:rPr>
        <w:t xml:space="preserve"> Beynimizin içinde bulunduğu ve onu dış etkilerden koruyan ………………………… dır. </w:t>
      </w:r>
    </w:p>
    <w:p w:rsidR="00500480" w:rsidRDefault="00500480" w:rsidP="00735BA6">
      <w:pPr>
        <w:rPr>
          <w:color w:val="00FF00"/>
        </w:rPr>
      </w:pPr>
      <w:r>
        <w:rPr>
          <w:b/>
          <w:color w:val="00FF00"/>
        </w:rPr>
        <w:t xml:space="preserve">   </w:t>
      </w:r>
      <w:r>
        <w:rPr>
          <w:b/>
          <w:color w:val="000000"/>
        </w:rPr>
        <w:t>f.</w:t>
      </w:r>
      <w:r>
        <w:rPr>
          <w:color w:val="000000"/>
        </w:rPr>
        <w:t xml:space="preserve"> Kemiklerin birbirine bağlandığı yerler ……………………….. dir. </w:t>
      </w:r>
    </w:p>
    <w:p w:rsidR="00500480" w:rsidRDefault="00500480" w:rsidP="00735BA6">
      <w:pPr>
        <w:rPr>
          <w:color w:val="00FF00"/>
        </w:rPr>
      </w:pPr>
      <w:r>
        <w:rPr>
          <w:color w:val="00FF00"/>
        </w:rPr>
        <w:t xml:space="preserve">   </w:t>
      </w:r>
      <w:r>
        <w:rPr>
          <w:b/>
          <w:color w:val="000000"/>
        </w:rPr>
        <w:t>g.</w:t>
      </w:r>
      <w:r>
        <w:rPr>
          <w:color w:val="000000"/>
        </w:rPr>
        <w:t xml:space="preserve"> Vücudumuzun şeklini iskeletimiz ve ……………………..…. oluşturmaktadır. </w:t>
      </w:r>
    </w:p>
    <w:p w:rsidR="00500480" w:rsidRDefault="00500480" w:rsidP="00735BA6">
      <w:pPr>
        <w:rPr>
          <w:color w:val="00FF00"/>
        </w:rPr>
      </w:pPr>
      <w:r>
        <w:rPr>
          <w:color w:val="00FF00"/>
        </w:rPr>
        <w:t xml:space="preserve">   </w:t>
      </w:r>
      <w:r>
        <w:rPr>
          <w:b/>
          <w:color w:val="000000"/>
        </w:rPr>
        <w:t>h.</w:t>
      </w:r>
      <w:r>
        <w:rPr>
          <w:color w:val="000000"/>
        </w:rPr>
        <w:t xml:space="preserve"> Kaslarımız lifli yapıdadır. Kas lifleri bir araya gelerek ………………... ………………….. oluşturur. </w:t>
      </w:r>
    </w:p>
    <w:p w:rsidR="00500480" w:rsidRDefault="00500480" w:rsidP="00735BA6">
      <w:pPr>
        <w:rPr>
          <w:color w:val="000000"/>
        </w:rPr>
      </w:pPr>
      <w:r>
        <w:rPr>
          <w:color w:val="00FF00"/>
        </w:rPr>
        <w:t xml:space="preserve">    </w:t>
      </w:r>
      <w:r>
        <w:rPr>
          <w:b/>
          <w:color w:val="000000"/>
        </w:rPr>
        <w:t>i.</w:t>
      </w:r>
      <w:r>
        <w:rPr>
          <w:color w:val="000000"/>
        </w:rPr>
        <w:t xml:space="preserve"> Soluk verdiğimizde akciğerlerdeki ……………….. ……………………. soluk borusu, gırtlak, yutak ve burundan geçerek dışarı atılır. </w:t>
      </w:r>
    </w:p>
    <w:p w:rsidR="00500480" w:rsidRDefault="00500480" w:rsidP="00735BA6">
      <w:pPr>
        <w:rPr>
          <w:color w:val="00FF00"/>
        </w:rPr>
      </w:pPr>
      <w:r>
        <w:rPr>
          <w:color w:val="000000"/>
        </w:rPr>
        <w:t xml:space="preserve">    </w:t>
      </w:r>
      <w:r>
        <w:rPr>
          <w:b/>
          <w:color w:val="000000"/>
        </w:rPr>
        <w:t>j.</w:t>
      </w:r>
      <w:r>
        <w:rPr>
          <w:color w:val="000000"/>
        </w:rPr>
        <w:t xml:space="preserve"> Kanımızın, vücutta dolaşımını sağlayan borular ………………………….dır. </w:t>
      </w:r>
    </w:p>
    <w:p w:rsidR="00500480" w:rsidRDefault="00500480" w:rsidP="00735BA6">
      <w:pPr>
        <w:rPr>
          <w:b/>
          <w:color w:val="000000"/>
        </w:rPr>
      </w:pPr>
      <w:r>
        <w:rPr>
          <w:b/>
          <w:color w:val="000000"/>
        </w:rPr>
        <w:t xml:space="preserve">2) DOĞRU-YANLIŞ SORULARI ( Parantez içlerine doğruysa “D” , yanlışsa “Y” harfi yazın. </w:t>
      </w:r>
      <w:r>
        <w:rPr>
          <w:b/>
          <w:color w:val="000000"/>
          <w:u w:val="single"/>
        </w:rPr>
        <w:t>15 puan</w:t>
      </w:r>
    </w:p>
    <w:p w:rsidR="00500480" w:rsidRDefault="00500480" w:rsidP="00735BA6">
      <w:pPr>
        <w:rPr>
          <w:color w:val="00FF00"/>
        </w:rPr>
      </w:pPr>
      <w:r>
        <w:rPr>
          <w:color w:val="000000"/>
        </w:rPr>
        <w:t xml:space="preserve">(   )  Kafamız uzun kemiklerden oluşmuştur. </w:t>
      </w:r>
    </w:p>
    <w:p w:rsidR="00500480" w:rsidRDefault="00500480" w:rsidP="00735BA6">
      <w:pPr>
        <w:rPr>
          <w:color w:val="000000"/>
        </w:rPr>
      </w:pPr>
      <w:r>
        <w:rPr>
          <w:color w:val="000000"/>
        </w:rPr>
        <w:t xml:space="preserve">(   )  Kemiklerin birleşme yerine kas denir. </w:t>
      </w:r>
    </w:p>
    <w:p w:rsidR="00500480" w:rsidRDefault="00500480" w:rsidP="00735BA6">
      <w:pPr>
        <w:rPr>
          <w:color w:val="000000"/>
        </w:rPr>
      </w:pPr>
      <w:r>
        <w:rPr>
          <w:color w:val="000000"/>
        </w:rPr>
        <w:t xml:space="preserve">(   )  Güneş ışığı, kemiklerimizin gelişimi için önemlidir. </w:t>
      </w:r>
    </w:p>
    <w:p w:rsidR="00500480" w:rsidRDefault="00500480" w:rsidP="00735BA6">
      <w:pPr>
        <w:rPr>
          <w:color w:val="000000"/>
        </w:rPr>
      </w:pPr>
      <w:r>
        <w:rPr>
          <w:color w:val="000000"/>
        </w:rPr>
        <w:t xml:space="preserve">(   )  Kafatasımızda eklem bulunmaz. </w:t>
      </w:r>
    </w:p>
    <w:p w:rsidR="00500480" w:rsidRDefault="00500480" w:rsidP="00735BA6">
      <w:pPr>
        <w:rPr>
          <w:color w:val="000000"/>
        </w:rPr>
      </w:pPr>
      <w:r>
        <w:rPr>
          <w:color w:val="000000"/>
        </w:rPr>
        <w:t xml:space="preserve">(   )  Soluk alıp vermede oksijen alıp karbon dioksit veririz. </w:t>
      </w:r>
    </w:p>
    <w:p w:rsidR="00500480" w:rsidRDefault="00500480" w:rsidP="00735BA6">
      <w:pPr>
        <w:rPr>
          <w:color w:val="00FF00"/>
        </w:rPr>
      </w:pPr>
      <w:r>
        <w:rPr>
          <w:color w:val="000000"/>
        </w:rPr>
        <w:t xml:space="preserve">(   )  Nabız atış sayımız her zaman aynıdır. </w:t>
      </w:r>
    </w:p>
    <w:p w:rsidR="00500480" w:rsidRDefault="00500480" w:rsidP="00735BA6">
      <w:pPr>
        <w:rPr>
          <w:color w:val="00FF00"/>
        </w:rPr>
      </w:pPr>
      <w:r>
        <w:rPr>
          <w:color w:val="000000"/>
        </w:rPr>
        <w:t>(   )  Yutak, solunum organlarımız arasında yer alır.</w:t>
      </w:r>
      <w:r>
        <w:rPr>
          <w:color w:val="3366FF"/>
        </w:rPr>
        <w:t xml:space="preserve"> </w:t>
      </w:r>
    </w:p>
    <w:p w:rsidR="00500480" w:rsidRDefault="00500480" w:rsidP="00735BA6">
      <w:pPr>
        <w:rPr>
          <w:color w:val="00FF00"/>
        </w:rPr>
      </w:pPr>
      <w:r>
        <w:rPr>
          <w:color w:val="000000"/>
        </w:rPr>
        <w:t xml:space="preserve">(   )  Soluk alıp vermemizi, göğüs kasları ile diyafram sağlar. </w:t>
      </w:r>
    </w:p>
    <w:p w:rsidR="00500480" w:rsidRDefault="00500480" w:rsidP="00735BA6">
      <w:pPr>
        <w:rPr>
          <w:color w:val="00FF00"/>
        </w:rPr>
      </w:pPr>
      <w:r>
        <w:rPr>
          <w:color w:val="000000"/>
        </w:rPr>
        <w:t xml:space="preserve">(   )  Omurgamız omur adı verilen kısa kemiklerden oluşmuştur. </w:t>
      </w:r>
    </w:p>
    <w:p w:rsidR="00500480" w:rsidRDefault="00500480" w:rsidP="00735BA6">
      <w:pPr>
        <w:rPr>
          <w:color w:val="00FF00"/>
        </w:rPr>
      </w:pPr>
      <w:r>
        <w:rPr>
          <w:color w:val="000000"/>
        </w:rPr>
        <w:t xml:space="preserve">(   )  Kalp, sürekli kasılıp gevşeyen ve damarlarımıza kan pompalayan özel bir kastan oluşmuştur. </w:t>
      </w:r>
    </w:p>
    <w:p w:rsidR="00500480" w:rsidRDefault="00500480" w:rsidP="00735BA6">
      <w:pPr>
        <w:rPr>
          <w:b/>
          <w:color w:val="000000"/>
        </w:rPr>
      </w:pPr>
      <w:r>
        <w:rPr>
          <w:b/>
          <w:color w:val="000000"/>
        </w:rPr>
        <w:t xml:space="preserve">3)Şekillerine göre iskeletimizde kaç çeşit kemik bulunur? Bunların isimleri nelerdir? </w:t>
      </w:r>
      <w:r>
        <w:rPr>
          <w:b/>
          <w:color w:val="000000"/>
          <w:u w:val="single"/>
        </w:rPr>
        <w:t>10 puan</w:t>
      </w:r>
      <w:r>
        <w:rPr>
          <w:b/>
          <w:color w:val="000000"/>
        </w:rPr>
        <w:t xml:space="preserve"> </w:t>
      </w:r>
    </w:p>
    <w:p w:rsidR="00500480" w:rsidRDefault="00500480" w:rsidP="00735BA6">
      <w:pPr>
        <w:rPr>
          <w:color w:val="3366FF"/>
        </w:rPr>
      </w:pPr>
      <w:r>
        <w:rPr>
          <w:color w:val="3366FF"/>
        </w:rPr>
        <w:t>………………………………………………………………………………………………………………………………………………………</w:t>
      </w:r>
    </w:p>
    <w:p w:rsidR="00500480" w:rsidRDefault="00500480" w:rsidP="00735BA6">
      <w:pPr>
        <w:rPr>
          <w:color w:val="000000"/>
        </w:rPr>
      </w:pPr>
    </w:p>
    <w:p w:rsidR="00500480" w:rsidRDefault="00500480" w:rsidP="00735BA6">
      <w:pPr>
        <w:rPr>
          <w:b/>
          <w:color w:val="000000"/>
        </w:rPr>
      </w:pPr>
      <w:r>
        <w:rPr>
          <w:b/>
          <w:color w:val="000000"/>
        </w:rPr>
        <w:t xml:space="preserve">4) İskeletimizin görevlerini yazınız. </w:t>
      </w:r>
      <w:r>
        <w:rPr>
          <w:b/>
          <w:color w:val="000000"/>
          <w:u w:val="single"/>
        </w:rPr>
        <w:t>10 puan</w:t>
      </w:r>
    </w:p>
    <w:p w:rsidR="00500480" w:rsidRDefault="00500480" w:rsidP="00735BA6">
      <w:pPr>
        <w:rPr>
          <w:color w:val="3366FF"/>
        </w:rPr>
      </w:pPr>
    </w:p>
    <w:p w:rsidR="00500480" w:rsidRDefault="00500480" w:rsidP="00735BA6">
      <w:pPr>
        <w:rPr>
          <w:b/>
          <w:color w:val="000000"/>
        </w:rPr>
      </w:pPr>
      <w:r>
        <w:rPr>
          <w:b/>
          <w:color w:val="000000"/>
        </w:rPr>
        <w:t xml:space="preserve">5) Soluk alıp vermede hangi yapı ve organlarımızı kullanırız? </w:t>
      </w:r>
      <w:r>
        <w:rPr>
          <w:b/>
          <w:color w:val="000000"/>
          <w:u w:val="single"/>
        </w:rPr>
        <w:t>10 puan</w:t>
      </w:r>
    </w:p>
    <w:p w:rsidR="00500480" w:rsidRDefault="00500480" w:rsidP="00735BA6">
      <w:pPr>
        <w:rPr>
          <w:color w:val="3366FF"/>
        </w:rPr>
      </w:pPr>
    </w:p>
    <w:p w:rsidR="00500480" w:rsidRDefault="00500480" w:rsidP="00735BA6">
      <w:pPr>
        <w:rPr>
          <w:b/>
          <w:color w:val="000000"/>
        </w:rPr>
      </w:pPr>
      <w:r>
        <w:rPr>
          <w:b/>
          <w:color w:val="000000"/>
        </w:rPr>
        <w:t xml:space="preserve">6) Aşağıda bazı kemik çeşitleri ve bulunduğu yapılar eşleştirilmiştir. Yapılan eşleştirmelerden hangisi yanlıştır? </w:t>
      </w:r>
      <w:r>
        <w:rPr>
          <w:b/>
          <w:color w:val="000000"/>
          <w:u w:val="single"/>
        </w:rPr>
        <w:t>5 puan</w:t>
      </w:r>
    </w:p>
    <w:p w:rsidR="00500480" w:rsidRDefault="00500480" w:rsidP="00735BA6">
      <w:pPr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uzun kemik ___ kol ve bacaklar                              </w:t>
      </w:r>
      <w:r>
        <w:rPr>
          <w:b/>
          <w:color w:val="000000"/>
        </w:rPr>
        <w:t xml:space="preserve"> B.</w:t>
      </w:r>
      <w:r>
        <w:rPr>
          <w:color w:val="000000"/>
        </w:rPr>
        <w:t xml:space="preserve"> kısa kemik   ___  el ve ayak bilekleri</w:t>
      </w:r>
    </w:p>
    <w:p w:rsidR="00500480" w:rsidRDefault="00500480" w:rsidP="00735BA6">
      <w:pPr>
        <w:rPr>
          <w:color w:val="000000"/>
        </w:rPr>
      </w:pPr>
      <w:r>
        <w:rPr>
          <w:b/>
          <w:color w:val="000000"/>
        </w:rPr>
        <w:t>C.</w:t>
      </w:r>
      <w:r>
        <w:rPr>
          <w:color w:val="000000"/>
        </w:rPr>
        <w:t xml:space="preserve"> yassı kemik ___ kafatası                                         </w:t>
      </w:r>
      <w:r>
        <w:rPr>
          <w:b/>
          <w:color w:val="3366FF"/>
        </w:rPr>
        <w:t xml:space="preserve">   </w:t>
      </w:r>
      <w:r>
        <w:rPr>
          <w:b/>
          <w:color w:val="000000"/>
        </w:rPr>
        <w:t>D.</w:t>
      </w:r>
      <w:r>
        <w:rPr>
          <w:color w:val="000000"/>
        </w:rPr>
        <w:t xml:space="preserve"> Uzun kemik ___ omurga</w:t>
      </w:r>
    </w:p>
    <w:p w:rsidR="00500480" w:rsidRDefault="00500480" w:rsidP="00735BA6">
      <w:pPr>
        <w:rPr>
          <w:b/>
          <w:color w:val="000000"/>
        </w:rPr>
      </w:pPr>
      <w:r>
        <w:rPr>
          <w:b/>
          <w:color w:val="000000"/>
        </w:rPr>
        <w:t>7) Aşağıdakilerden hangisi iskelet ve kas sağlığımızı olumsuz etkileyen davranışlardan</w:t>
      </w:r>
    </w:p>
    <w:p w:rsidR="00500480" w:rsidRDefault="00500480" w:rsidP="00735BA6">
      <w:pPr>
        <w:rPr>
          <w:b/>
          <w:color w:val="000000"/>
        </w:rPr>
      </w:pPr>
      <w:r>
        <w:rPr>
          <w:b/>
          <w:color w:val="000000"/>
        </w:rPr>
        <w:t xml:space="preserve"> biridir? </w:t>
      </w:r>
      <w:r>
        <w:rPr>
          <w:b/>
          <w:color w:val="000000"/>
          <w:u w:val="single"/>
        </w:rPr>
        <w:t>5 puan</w:t>
      </w:r>
    </w:p>
    <w:p w:rsidR="00500480" w:rsidRDefault="00500480" w:rsidP="00735BA6">
      <w:pPr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Düzenli spor yapmak        </w:t>
      </w:r>
      <w:r>
        <w:rPr>
          <w:b/>
          <w:color w:val="000000"/>
        </w:rPr>
        <w:t>B.</w:t>
      </w:r>
      <w:r>
        <w:rPr>
          <w:color w:val="000000"/>
        </w:rPr>
        <w:t xml:space="preserve"> Dengeli beslenmek           </w:t>
      </w:r>
      <w:r>
        <w:rPr>
          <w:b/>
          <w:color w:val="3366FF"/>
        </w:rPr>
        <w:t xml:space="preserve">   </w:t>
      </w:r>
      <w:r>
        <w:rPr>
          <w:b/>
          <w:color w:val="000000"/>
        </w:rPr>
        <w:t>C.</w:t>
      </w:r>
      <w:r>
        <w:rPr>
          <w:color w:val="000000"/>
        </w:rPr>
        <w:t xml:space="preserve"> Ağır eşya kaldırmak            </w:t>
      </w:r>
      <w:r>
        <w:rPr>
          <w:b/>
          <w:color w:val="000000"/>
        </w:rPr>
        <w:t xml:space="preserve">D. </w:t>
      </w:r>
      <w:r>
        <w:rPr>
          <w:color w:val="000000"/>
        </w:rPr>
        <w:t xml:space="preserve">Sırada dik oturmak  </w:t>
      </w:r>
    </w:p>
    <w:p w:rsidR="00500480" w:rsidRDefault="00500480" w:rsidP="00735BA6">
      <w:pPr>
        <w:rPr>
          <w:b/>
          <w:color w:val="000000"/>
        </w:rPr>
      </w:pPr>
      <w:r>
        <w:rPr>
          <w:b/>
          <w:color w:val="000000"/>
        </w:rPr>
        <w:t>8) Çocukların nabız sayılarının yetişkinlerden fazla olmasının nedeni aşağıdakilerden</w:t>
      </w:r>
    </w:p>
    <w:p w:rsidR="00500480" w:rsidRDefault="00500480" w:rsidP="00735BA6">
      <w:pPr>
        <w:rPr>
          <w:b/>
          <w:color w:val="000000"/>
        </w:rPr>
      </w:pPr>
      <w:r>
        <w:rPr>
          <w:b/>
          <w:color w:val="000000"/>
        </w:rPr>
        <w:t xml:space="preserve"> hangisidir? </w:t>
      </w:r>
      <w:r>
        <w:rPr>
          <w:b/>
          <w:color w:val="000000"/>
          <w:u w:val="single"/>
        </w:rPr>
        <w:t>5 puan</w:t>
      </w:r>
    </w:p>
    <w:p w:rsidR="00500480" w:rsidRDefault="00500480" w:rsidP="00735BA6">
      <w:pPr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A.</w:t>
      </w:r>
      <w:r>
        <w:rPr>
          <w:color w:val="000000"/>
        </w:rPr>
        <w:t xml:space="preserve"> Kalpleri daha küçüktür.     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Çok yemek yerler.    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Çok uyurlar. </w:t>
      </w:r>
    </w:p>
    <w:p w:rsidR="00500480" w:rsidRDefault="00500480" w:rsidP="00735BA6">
      <w:pPr>
        <w:rPr>
          <w:color w:val="000000"/>
        </w:rPr>
      </w:pPr>
      <w:r>
        <w:rPr>
          <w:b/>
          <w:color w:val="3366FF"/>
        </w:rPr>
        <w:t xml:space="preserve">  </w:t>
      </w:r>
      <w:r>
        <w:rPr>
          <w:b/>
          <w:color w:val="000000"/>
        </w:rPr>
        <w:t>D.</w:t>
      </w:r>
      <w:r>
        <w:rPr>
          <w:color w:val="000000"/>
        </w:rPr>
        <w:t xml:space="preserve"> Büyümek, gelişmek ve hareket edebilmek için daha fazla enerji harcarlar.</w:t>
      </w:r>
    </w:p>
    <w:p w:rsidR="00500480" w:rsidRDefault="00500480" w:rsidP="00735BA6">
      <w:pPr>
        <w:rPr>
          <w:b/>
          <w:color w:val="000000"/>
        </w:rPr>
      </w:pPr>
      <w:r>
        <w:rPr>
          <w:b/>
          <w:color w:val="000000"/>
        </w:rPr>
        <w:t xml:space="preserve">9) Kalbin görevi aşağıdakilerden hangisidir? </w:t>
      </w:r>
      <w:r>
        <w:rPr>
          <w:b/>
          <w:color w:val="000000"/>
          <w:u w:val="single"/>
        </w:rPr>
        <w:t>5 puan</w:t>
      </w:r>
    </w:p>
    <w:p w:rsidR="00500480" w:rsidRDefault="00500480" w:rsidP="00735BA6">
      <w:pPr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A.</w:t>
      </w:r>
      <w:r>
        <w:rPr>
          <w:color w:val="000000"/>
        </w:rPr>
        <w:t xml:space="preserve"> Büyümemizi sağlamak           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Soluk almamızı sağlamak          </w:t>
      </w:r>
    </w:p>
    <w:p w:rsidR="00500480" w:rsidRDefault="00500480" w:rsidP="00735BA6">
      <w:pPr>
        <w:rPr>
          <w:color w:val="000000"/>
        </w:rPr>
      </w:pPr>
      <w:r>
        <w:rPr>
          <w:b/>
          <w:color w:val="3366FF"/>
        </w:rPr>
        <w:t xml:space="preserve">  </w:t>
      </w:r>
      <w:r>
        <w:rPr>
          <w:b/>
          <w:color w:val="000000"/>
        </w:rPr>
        <w:t>C.</w:t>
      </w:r>
      <w:r>
        <w:rPr>
          <w:color w:val="000000"/>
        </w:rPr>
        <w:t xml:space="preserve"> Kanı vücudumuza pompalamak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Besinleri vücudumuzun kullanabileceği hale getirmek</w:t>
      </w:r>
    </w:p>
    <w:p w:rsidR="00500480" w:rsidRDefault="00500480" w:rsidP="00735BA6">
      <w:pPr>
        <w:rPr>
          <w:b/>
          <w:color w:val="000000"/>
        </w:rPr>
      </w:pPr>
      <w:r>
        <w:rPr>
          <w:b/>
          <w:color w:val="000000"/>
        </w:rPr>
        <w:t xml:space="preserve">10) Soluk alınarak içeri giren hava önce aşağıdakilerden hangisine taşınır? </w:t>
      </w:r>
      <w:r>
        <w:rPr>
          <w:b/>
          <w:color w:val="000000"/>
          <w:u w:val="single"/>
        </w:rPr>
        <w:t>5 puan</w:t>
      </w:r>
    </w:p>
    <w:p w:rsidR="00500480" w:rsidRDefault="00500480" w:rsidP="00735BA6">
      <w:pPr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Beyne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Kalbe 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Damarlara    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Akciğerlere </w:t>
      </w:r>
    </w:p>
    <w:p w:rsidR="00500480" w:rsidRDefault="00500480" w:rsidP="00735BA6">
      <w:pPr>
        <w:rPr>
          <w:b/>
          <w:color w:val="000000"/>
        </w:rPr>
      </w:pPr>
      <w:r>
        <w:rPr>
          <w:b/>
          <w:color w:val="000000"/>
        </w:rPr>
        <w:t xml:space="preserve">11) Aşağıda verilenlerden hangisi vücudumuzdaki kemik çeşitlerinden biri </w:t>
      </w:r>
      <w:r>
        <w:rPr>
          <w:b/>
          <w:color w:val="000000"/>
          <w:u w:val="single"/>
        </w:rPr>
        <w:t>değildir?</w:t>
      </w:r>
      <w:r>
        <w:rPr>
          <w:b/>
          <w:color w:val="000000"/>
        </w:rPr>
        <w:t xml:space="preserve"> </w:t>
      </w:r>
      <w:r>
        <w:rPr>
          <w:b/>
          <w:color w:val="000000"/>
          <w:u w:val="single"/>
        </w:rPr>
        <w:t>5 puan</w:t>
      </w:r>
    </w:p>
    <w:p w:rsidR="00500480" w:rsidRDefault="00500480" w:rsidP="00735BA6">
      <w:pPr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uzun             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yuvarlak              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kısa                      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yassı     </w:t>
      </w:r>
    </w:p>
    <w:p w:rsidR="00500480" w:rsidRDefault="00500480" w:rsidP="00735BA6">
      <w:pPr>
        <w:rPr>
          <w:b/>
          <w:color w:val="000000"/>
        </w:rPr>
      </w:pPr>
      <w:r>
        <w:rPr>
          <w:b/>
          <w:color w:val="000000"/>
        </w:rPr>
        <w:t xml:space="preserve">12) Kalbimiz her kasıldığında, pompalanan kan damarlara bir vuruş etkisi yapar. Bu vuruş etkisine ne denir? </w:t>
      </w:r>
      <w:r>
        <w:rPr>
          <w:b/>
          <w:color w:val="000000"/>
          <w:u w:val="single"/>
        </w:rPr>
        <w:t>5 puan</w:t>
      </w:r>
    </w:p>
    <w:p w:rsidR="00500480" w:rsidRDefault="00500480" w:rsidP="00735BA6">
      <w:pPr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Kan                       </w:t>
      </w:r>
      <w:r>
        <w:rPr>
          <w:color w:val="3366FF"/>
        </w:rPr>
        <w:t xml:space="preserve"> </w:t>
      </w:r>
      <w:r>
        <w:rPr>
          <w:b/>
          <w:color w:val="000000"/>
        </w:rPr>
        <w:t>B.</w:t>
      </w:r>
      <w:r>
        <w:rPr>
          <w:color w:val="000000"/>
        </w:rPr>
        <w:t xml:space="preserve"> Nabız    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Egzersiz              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Kas </w:t>
      </w:r>
    </w:p>
    <w:p w:rsidR="00500480" w:rsidRDefault="00500480" w:rsidP="00735BA6">
      <w:pPr>
        <w:rPr>
          <w:b/>
          <w:color w:val="000000"/>
        </w:rPr>
      </w:pPr>
      <w:r>
        <w:rPr>
          <w:b/>
          <w:color w:val="000000"/>
        </w:rPr>
        <w:t xml:space="preserve">13) Kalbimizin sesini dinlememizi sağlayan aletin adı nedir? </w:t>
      </w:r>
      <w:r>
        <w:rPr>
          <w:b/>
          <w:color w:val="000000"/>
          <w:u w:val="single"/>
        </w:rPr>
        <w:t>5 puan</w:t>
      </w:r>
    </w:p>
    <w:p w:rsidR="00500480" w:rsidRDefault="00500480" w:rsidP="00735BA6">
      <w:pPr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Teleskop   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Mikroskop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Sinemaskop       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Stetoskop</w:t>
      </w:r>
    </w:p>
    <w:p w:rsidR="00500480" w:rsidRPr="00A55780" w:rsidRDefault="00500480" w:rsidP="00540D56">
      <w:pPr>
        <w:pStyle w:val="NoSpacing"/>
      </w:pPr>
      <w:hyperlink r:id="rId4" w:history="1">
        <w:r w:rsidRPr="00182660">
          <w:rPr>
            <w:rStyle w:val="Hyperlink"/>
          </w:rPr>
          <w:t>www.sorubak.com</w:t>
        </w:r>
      </w:hyperlink>
      <w:r>
        <w:t xml:space="preserve"> </w:t>
      </w:r>
    </w:p>
    <w:p w:rsidR="00500480" w:rsidRDefault="00500480" w:rsidP="00735BA6">
      <w:pPr>
        <w:rPr>
          <w:color w:val="000000"/>
        </w:rPr>
      </w:pPr>
    </w:p>
    <w:p w:rsidR="00500480" w:rsidRDefault="00500480" w:rsidP="00735BA6">
      <w:pPr>
        <w:rPr>
          <w:rFonts w:ascii="Monotype Corsiva" w:hAnsi="Monotype Corsiva"/>
          <w:color w:val="000000"/>
        </w:rPr>
      </w:pPr>
      <w:r>
        <w:rPr>
          <w:rFonts w:ascii="Monotype Corsiva" w:hAnsi="Monotype Corsiva"/>
          <w:color w:val="000000"/>
        </w:rPr>
        <w:t>Sınav süresi : 30 dakikadır.</w:t>
      </w:r>
    </w:p>
    <w:p w:rsidR="00500480" w:rsidRDefault="00500480" w:rsidP="00735BA6">
      <w:pPr>
        <w:pStyle w:val="NoSpacing"/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 xml:space="preserve">4/F SINIF ÖĞRETMENİ OLARAK  TÜM ÖĞRENCİLERİME   </w:t>
      </w:r>
    </w:p>
    <w:p w:rsidR="00500480" w:rsidRPr="00735BA6" w:rsidRDefault="00500480" w:rsidP="00735BA6">
      <w:pPr>
        <w:pStyle w:val="NoSpacing"/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 xml:space="preserve">                                                                                                       BAŞARILAR   DİLERİM.</w:t>
      </w:r>
    </w:p>
    <w:sectPr w:rsidR="00500480" w:rsidRPr="00735BA6" w:rsidSect="00735BA6">
      <w:pgSz w:w="11906" w:h="16838"/>
      <w:pgMar w:top="568" w:right="282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5BA6"/>
    <w:rsid w:val="00182660"/>
    <w:rsid w:val="00362828"/>
    <w:rsid w:val="00500480"/>
    <w:rsid w:val="00540D56"/>
    <w:rsid w:val="00735BA6"/>
    <w:rsid w:val="0082455C"/>
    <w:rsid w:val="00A55780"/>
    <w:rsid w:val="00DB7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BA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99"/>
    <w:qFormat/>
    <w:rsid w:val="00735B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540D5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670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5</Pages>
  <Words>1369</Words>
  <Characters>7805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user</dc:creator>
  <cp:keywords/>
  <dc:description/>
  <cp:lastModifiedBy>edanur</cp:lastModifiedBy>
  <cp:revision>3</cp:revision>
  <dcterms:created xsi:type="dcterms:W3CDTF">2014-10-27T22:01:00Z</dcterms:created>
  <dcterms:modified xsi:type="dcterms:W3CDTF">2014-10-29T17:41:00Z</dcterms:modified>
</cp:coreProperties>
</file>