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3F7" w:rsidRDefault="004B43F7">
      <w:r>
        <w:t>Adı ve Soyadı:                                                                                           Nu:</w:t>
      </w:r>
    </w:p>
    <w:p w:rsidR="004B43F7" w:rsidRDefault="004B43F7">
      <w:r>
        <w:t xml:space="preserve">4.SINIFLAR                       </w:t>
      </w:r>
      <w:r w:rsidRPr="00833D07">
        <w:rPr>
          <w:b/>
        </w:rPr>
        <w:t>FEN VE TEKNOLOJİ DERSİ                    1.DÖNEM 1.YAZILI SORULARI</w:t>
      </w:r>
      <w:r>
        <w:t xml:space="preserve">             Puan:                   Not:</w:t>
      </w:r>
    </w:p>
    <w:tbl>
      <w:tblPr>
        <w:tblW w:w="0" w:type="auto"/>
        <w:tblInd w:w="-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085"/>
        <w:gridCol w:w="5950"/>
      </w:tblGrid>
      <w:tr w:rsidR="004B43F7" w:rsidRPr="00AE4EB7" w:rsidTr="00070BA2">
        <w:trPr>
          <w:trHeight w:val="6735"/>
        </w:trPr>
        <w:tc>
          <w:tcPr>
            <w:tcW w:w="5085" w:type="dxa"/>
          </w:tcPr>
          <w:p w:rsidR="004B43F7" w:rsidRPr="00AE4EB7" w:rsidRDefault="004B43F7" w:rsidP="00A8737A">
            <w:pPr>
              <w:ind w:left="192"/>
              <w:rPr>
                <w:b/>
              </w:rPr>
            </w:pPr>
            <w:r>
              <w:rPr>
                <w:noProof/>
                <w:lang w:eastAsia="tr-TR"/>
              </w:rPr>
              <w:pict>
                <v:roundrect id="_x0000_s1026" style="position:absolute;left:0;text-align:left;margin-left:19.65pt;margin-top:39.95pt;width:11.25pt;height:11.25pt;z-index:251646464" arcsize="10923f"/>
              </w:pict>
            </w:r>
            <w:r w:rsidRPr="00AE4EB7">
              <w:rPr>
                <w:b/>
              </w:rPr>
              <w:t>A.Aşağıdaki ifadelerden doğru olanların başına ‘D’,yanlış    olanların başına ’ Y’ yazınız.</w:t>
            </w:r>
          </w:p>
          <w:p w:rsidR="004B43F7" w:rsidRPr="00AE4EB7" w:rsidRDefault="004B43F7" w:rsidP="00A8737A">
            <w:pPr>
              <w:ind w:left="192"/>
            </w:pPr>
            <w:r w:rsidRPr="00AE4EB7">
              <w:rPr>
                <w:b/>
              </w:rPr>
              <w:t>1.</w:t>
            </w:r>
            <w:r w:rsidRPr="00AE4EB7">
              <w:t xml:space="preserve">         Göğüs kafesi kısa kemiklerden oluşur.</w:t>
            </w:r>
          </w:p>
          <w:p w:rsidR="004B43F7" w:rsidRPr="00AE4EB7" w:rsidRDefault="004B43F7" w:rsidP="00A8737A">
            <w:pPr>
              <w:ind w:left="192"/>
            </w:pPr>
            <w:r>
              <w:rPr>
                <w:noProof/>
                <w:lang w:eastAsia="tr-TR"/>
              </w:rPr>
              <w:pict>
                <v:roundrect id="_x0000_s1027" style="position:absolute;left:0;text-align:left;margin-left:19.65pt;margin-top:1.3pt;width:11.25pt;height:11.25pt;z-index:251647488" arcsize="10923f"/>
              </w:pict>
            </w:r>
            <w:r w:rsidRPr="00AE4EB7">
              <w:rPr>
                <w:b/>
              </w:rPr>
              <w:t>2 .</w:t>
            </w:r>
            <w:r w:rsidRPr="00AE4EB7">
              <w:t xml:space="preserve">       Kaslar ,kasılıp gevşeme özelliğine sahiptir.</w:t>
            </w:r>
          </w:p>
          <w:p w:rsidR="004B43F7" w:rsidRPr="00AE4EB7" w:rsidRDefault="004B43F7" w:rsidP="00A8737A">
            <w:pPr>
              <w:ind w:left="192"/>
            </w:pPr>
            <w:r>
              <w:rPr>
                <w:noProof/>
                <w:lang w:eastAsia="tr-TR"/>
              </w:rPr>
              <w:pict>
                <v:roundrect id="_x0000_s1028" style="position:absolute;left:0;text-align:left;margin-left:19.65pt;margin-top:2.2pt;width:11.25pt;height:11.25pt;z-index:251650560" arcsize="10923f"/>
              </w:pict>
            </w:r>
            <w:r w:rsidRPr="00AE4EB7">
              <w:t xml:space="preserve"> </w:t>
            </w:r>
            <w:r w:rsidRPr="00AE4EB7">
              <w:rPr>
                <w:b/>
              </w:rPr>
              <w:t>3.</w:t>
            </w:r>
            <w:r w:rsidRPr="00AE4EB7">
              <w:t xml:space="preserve">       İskelet,kemiklerin birleşmesiyle oluşur.</w:t>
            </w:r>
          </w:p>
          <w:p w:rsidR="004B43F7" w:rsidRPr="00AE4EB7" w:rsidRDefault="004B43F7" w:rsidP="00A8737A">
            <w:pPr>
              <w:ind w:left="192"/>
            </w:pPr>
            <w:r>
              <w:rPr>
                <w:noProof/>
                <w:lang w:eastAsia="tr-TR"/>
              </w:rPr>
              <w:pict>
                <v:roundrect id="_x0000_s1029" style="position:absolute;left:0;text-align:left;margin-left:25.65pt;margin-top:-.75pt;width:11.25pt;height:11.25pt;z-index:251648512" arcsize="10923f"/>
              </w:pict>
            </w:r>
            <w:r w:rsidRPr="00AE4EB7">
              <w:t xml:space="preserve">  </w:t>
            </w:r>
            <w:r w:rsidRPr="00AE4EB7">
              <w:rPr>
                <w:b/>
              </w:rPr>
              <w:t>4.</w:t>
            </w:r>
            <w:r w:rsidRPr="00AE4EB7">
              <w:t xml:space="preserve">       El ve ayak bilek kemiklerimiz yassı kemiklerdir.</w:t>
            </w:r>
          </w:p>
          <w:p w:rsidR="004B43F7" w:rsidRPr="00AE4EB7" w:rsidRDefault="004B43F7" w:rsidP="00A8737A">
            <w:pPr>
              <w:ind w:left="192"/>
            </w:pPr>
            <w:r>
              <w:rPr>
                <w:noProof/>
                <w:lang w:eastAsia="tr-TR"/>
              </w:rPr>
              <w:pict>
                <v:roundrect id="_x0000_s1030" style="position:absolute;left:0;text-align:left;margin-left:25.65pt;margin-top:2.6pt;width:11.25pt;height:11.25pt;z-index:251649536" arcsize="10923f"/>
              </w:pict>
            </w:r>
            <w:r w:rsidRPr="00AE4EB7">
              <w:rPr>
                <w:b/>
              </w:rPr>
              <w:t xml:space="preserve">   5.</w:t>
            </w:r>
            <w:r w:rsidRPr="00AE4EB7">
              <w:t xml:space="preserve">          Kasılan kasın boyu uzar ve incelir.</w:t>
            </w:r>
          </w:p>
          <w:p w:rsidR="004B43F7" w:rsidRPr="00AE4EB7" w:rsidRDefault="004B43F7" w:rsidP="00A8737A">
            <w:pPr>
              <w:ind w:left="192"/>
            </w:pPr>
            <w:r>
              <w:rPr>
                <w:noProof/>
                <w:lang w:eastAsia="tr-TR"/>
              </w:rPr>
              <w:pict>
                <v:roundrect id="_x0000_s1031" style="position:absolute;left:0;text-align:left;margin-left:24.9pt;margin-top:.1pt;width:11.25pt;height:11.25pt;z-index:251651584" arcsize="10923f"/>
              </w:pict>
            </w:r>
            <w:r w:rsidRPr="00AE4EB7">
              <w:t xml:space="preserve">  </w:t>
            </w:r>
            <w:r w:rsidRPr="00AE4EB7">
              <w:rPr>
                <w:b/>
              </w:rPr>
              <w:t>6.</w:t>
            </w:r>
            <w:r w:rsidRPr="00AE4EB7">
              <w:t xml:space="preserve">       Vücudun enerji ihtiyacı,oksijen ve besinle karşılanır.</w:t>
            </w:r>
          </w:p>
          <w:p w:rsidR="004B43F7" w:rsidRPr="00AE4EB7" w:rsidRDefault="004B43F7" w:rsidP="00A8737A">
            <w:pPr>
              <w:ind w:left="192"/>
            </w:pPr>
            <w:r>
              <w:rPr>
                <w:noProof/>
                <w:lang w:eastAsia="tr-TR"/>
              </w:rPr>
              <w:pict>
                <v:roundrect id="_x0000_s1032" style="position:absolute;left:0;text-align:left;margin-left:19.65pt;margin-top:1.8pt;width:11.25pt;height:11.25pt;z-index:251652608" arcsize="10923f"/>
              </w:pict>
            </w:r>
            <w:r w:rsidRPr="00AE4EB7">
              <w:rPr>
                <w:b/>
              </w:rPr>
              <w:t>7.</w:t>
            </w:r>
            <w:r w:rsidRPr="00AE4EB7">
              <w:t xml:space="preserve">        Vücudumuzda bir tane akciğer vardır.</w:t>
            </w:r>
          </w:p>
          <w:p w:rsidR="004B43F7" w:rsidRPr="00AE4EB7" w:rsidRDefault="004B43F7" w:rsidP="00A8737A">
            <w:pPr>
              <w:ind w:left="192"/>
            </w:pPr>
            <w:r>
              <w:rPr>
                <w:noProof/>
                <w:lang w:eastAsia="tr-TR"/>
              </w:rPr>
              <w:pict>
                <v:roundrect id="_x0000_s1033" style="position:absolute;left:0;text-align:left;margin-left:19.65pt;margin-top:.95pt;width:11.25pt;height:11.25pt;z-index:251653632" arcsize="10923f"/>
              </w:pict>
            </w:r>
            <w:r w:rsidRPr="00AE4EB7">
              <w:rPr>
                <w:b/>
              </w:rPr>
              <w:t>8.</w:t>
            </w:r>
            <w:r w:rsidRPr="00AE4EB7">
              <w:t xml:space="preserve">         Diyafram,soluk alıp verme olayına yardımcı değildir.</w:t>
            </w:r>
          </w:p>
          <w:p w:rsidR="004B43F7" w:rsidRPr="00AE4EB7" w:rsidRDefault="004B43F7" w:rsidP="00A8737A">
            <w:pPr>
              <w:ind w:left="192"/>
            </w:pPr>
            <w:r>
              <w:rPr>
                <w:noProof/>
                <w:lang w:eastAsia="tr-TR"/>
              </w:rPr>
              <w:pict>
                <v:roundrect id="_x0000_s1034" style="position:absolute;left:0;text-align:left;margin-left:24.9pt;margin-top:-.45pt;width:11.25pt;height:11.25pt;z-index:251654656" arcsize="10923f"/>
              </w:pict>
            </w:r>
            <w:r w:rsidRPr="00AE4EB7">
              <w:t xml:space="preserve">  </w:t>
            </w:r>
            <w:r w:rsidRPr="00AE4EB7">
              <w:rPr>
                <w:b/>
              </w:rPr>
              <w:t>9.</w:t>
            </w:r>
            <w:r w:rsidRPr="00AE4EB7">
              <w:t xml:space="preserve">       Kanın vücutta dolaşması gerekir.</w:t>
            </w:r>
          </w:p>
          <w:p w:rsidR="004B43F7" w:rsidRPr="00AE4EB7" w:rsidRDefault="004B43F7" w:rsidP="00A8737A">
            <w:pPr>
              <w:ind w:left="192"/>
            </w:pPr>
            <w:r>
              <w:rPr>
                <w:noProof/>
                <w:lang w:eastAsia="tr-TR"/>
              </w:rPr>
              <w:pict>
                <v:roundrect id="_x0000_s1035" style="position:absolute;left:0;text-align:left;margin-left:25.65pt;margin-top:-.4pt;width:11.25pt;height:11.25pt;z-index:251655680" arcsize="10923f"/>
              </w:pict>
            </w:r>
            <w:r w:rsidRPr="00AE4EB7">
              <w:t xml:space="preserve"> </w:t>
            </w:r>
            <w:r w:rsidRPr="00AE4EB7">
              <w:rPr>
                <w:b/>
              </w:rPr>
              <w:t>10.</w:t>
            </w:r>
            <w:r w:rsidRPr="00AE4EB7">
              <w:t xml:space="preserve">       Kanı  vücuda pompalayan akciğerlerimizdir.</w:t>
            </w:r>
          </w:p>
        </w:tc>
        <w:tc>
          <w:tcPr>
            <w:tcW w:w="5950" w:type="dxa"/>
            <w:vMerge w:val="restart"/>
          </w:tcPr>
          <w:p w:rsidR="004B43F7" w:rsidRPr="00AE4EB7" w:rsidRDefault="004B43F7">
            <w:pPr>
              <w:rPr>
                <w:b/>
              </w:rPr>
            </w:pPr>
            <w:r w:rsidRPr="00AE4EB7">
              <w:rPr>
                <w:b/>
              </w:rPr>
              <w:t>B.Aşağıdaki kemik çeşitlerini  eşleştiriniz.</w:t>
            </w:r>
          </w:p>
          <w:p w:rsidR="004B43F7" w:rsidRPr="00AE4EB7" w:rsidRDefault="004B43F7">
            <w:r w:rsidRPr="00AE4EB7">
              <w:rPr>
                <w:b/>
              </w:rPr>
              <w:t>11.</w:t>
            </w:r>
            <w:r w:rsidRPr="00AE4EB7">
              <w:t xml:space="preserve">Uzun kemik                                          Kol ve bacaklar           </w:t>
            </w:r>
          </w:p>
          <w:p w:rsidR="004B43F7" w:rsidRPr="00AE4EB7" w:rsidRDefault="004B43F7">
            <w:r w:rsidRPr="00AE4EB7">
              <w:rPr>
                <w:b/>
              </w:rPr>
              <w:t>12.</w:t>
            </w:r>
            <w:r w:rsidRPr="00AE4EB7">
              <w:t>Kısa kemik                                            Omurga</w:t>
            </w:r>
          </w:p>
          <w:p w:rsidR="004B43F7" w:rsidRPr="00AE4EB7" w:rsidRDefault="004B43F7">
            <w:r w:rsidRPr="00AE4EB7">
              <w:rPr>
                <w:b/>
              </w:rPr>
              <w:t>13.</w:t>
            </w:r>
            <w:r w:rsidRPr="00AE4EB7">
              <w:t>Yassı kemik                                           Kafatası</w:t>
            </w:r>
          </w:p>
          <w:p w:rsidR="004B43F7" w:rsidRPr="00AE4EB7" w:rsidRDefault="004B43F7" w:rsidP="00070BA2">
            <w:pPr>
              <w:spacing w:line="360" w:lineRule="auto"/>
              <w:jc w:val="both"/>
              <w:rPr>
                <w:b/>
              </w:rPr>
            </w:pPr>
            <w:r w:rsidRPr="00AE4EB7">
              <w:t>C.</w:t>
            </w:r>
            <w:r w:rsidRPr="00AE4EB7">
              <w:rPr>
                <w:b/>
              </w:rPr>
              <w:t xml:space="preserve"> Aşağıdaki cümlelerde boş bırakılan yerleri verilen sözcüklerden uygun olanıyla tamamlayınız. </w:t>
            </w: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5"/>
              <w:gridCol w:w="736"/>
              <w:gridCol w:w="660"/>
              <w:gridCol w:w="892"/>
              <w:gridCol w:w="1017"/>
              <w:gridCol w:w="1127"/>
              <w:gridCol w:w="595"/>
            </w:tblGrid>
            <w:tr w:rsidR="004B43F7" w:rsidRPr="00AE4EB7" w:rsidTr="00AE4EB7">
              <w:tc>
                <w:tcPr>
                  <w:tcW w:w="79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4B43F7" w:rsidRPr="00AE4EB7" w:rsidRDefault="004B43F7" w:rsidP="00AE4EB7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</w:pPr>
                  <w:r w:rsidRPr="00AE4EB7"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  <w:t>lifli</w:t>
                  </w:r>
                </w:p>
              </w:tc>
              <w:tc>
                <w:tcPr>
                  <w:tcW w:w="79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4B43F7" w:rsidRPr="00AE4EB7" w:rsidRDefault="004B43F7" w:rsidP="00AE4EB7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</w:pPr>
                  <w:r w:rsidRPr="00AE4EB7"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  <w:t>nabız</w:t>
                  </w:r>
                </w:p>
              </w:tc>
              <w:tc>
                <w:tcPr>
                  <w:tcW w:w="693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4B43F7" w:rsidRPr="00AE4EB7" w:rsidRDefault="004B43F7" w:rsidP="00AE4EB7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</w:pPr>
                  <w:r w:rsidRPr="00AE4EB7"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  <w:t>yassı</w:t>
                  </w:r>
                </w:p>
              </w:tc>
              <w:tc>
                <w:tcPr>
                  <w:tcW w:w="96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4B43F7" w:rsidRPr="00AE4EB7" w:rsidRDefault="004B43F7" w:rsidP="00AE4EB7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</w:pPr>
                  <w:r w:rsidRPr="00AE4EB7"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  <w:t>oksijen</w:t>
                  </w:r>
                </w:p>
              </w:tc>
              <w:tc>
                <w:tcPr>
                  <w:tcW w:w="101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4B43F7" w:rsidRPr="00AE4EB7" w:rsidRDefault="004B43F7" w:rsidP="00AE4EB7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</w:pPr>
                  <w:r w:rsidRPr="00AE4EB7"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  <w:t>stetoskop</w:t>
                  </w:r>
                </w:p>
              </w:tc>
              <w:tc>
                <w:tcPr>
                  <w:tcW w:w="465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4B43F7" w:rsidRPr="00AE4EB7" w:rsidRDefault="004B43F7" w:rsidP="00AE4EB7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</w:pPr>
                  <w:r w:rsidRPr="00AE4EB7"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  <w:t>egzersizler</w:t>
                  </w:r>
                </w:p>
              </w:tc>
              <w:tc>
                <w:tcPr>
                  <w:tcW w:w="236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4B43F7" w:rsidRPr="00AE4EB7" w:rsidRDefault="004B43F7" w:rsidP="00AE4EB7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</w:pPr>
                  <w:r w:rsidRPr="00AE4EB7">
                    <w:rPr>
                      <w:rFonts w:ascii="Times New Roman" w:hAnsi="Times New Roman"/>
                      <w:b/>
                      <w:sz w:val="20"/>
                      <w:szCs w:val="20"/>
                      <w:lang w:eastAsia="tr-TR"/>
                    </w:rPr>
                    <w:t xml:space="preserve">kalp </w:t>
                  </w:r>
                </w:p>
              </w:tc>
            </w:tr>
          </w:tbl>
          <w:p w:rsidR="004B43F7" w:rsidRPr="00AE4EB7" w:rsidRDefault="004B43F7" w:rsidP="00070BA2">
            <w:pPr>
              <w:spacing w:line="360" w:lineRule="auto"/>
              <w:jc w:val="both"/>
              <w:rPr>
                <w:sz w:val="20"/>
                <w:szCs w:val="20"/>
              </w:rPr>
            </w:pPr>
          </w:p>
          <w:p w:rsidR="004B43F7" w:rsidRPr="00AE4EB7" w:rsidRDefault="004B43F7" w:rsidP="00070BA2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AE4EB7">
              <w:rPr>
                <w:b/>
                <w:sz w:val="20"/>
                <w:szCs w:val="20"/>
              </w:rPr>
              <w:t>14.</w:t>
            </w:r>
            <w:r w:rsidRPr="00AE4EB7">
              <w:rPr>
                <w:sz w:val="20"/>
                <w:szCs w:val="20"/>
              </w:rPr>
              <w:t xml:space="preserve"> Vücudumuzda kısa, uzun ve __________________ kemikler bulunur.</w:t>
            </w:r>
          </w:p>
          <w:p w:rsidR="004B43F7" w:rsidRPr="00AE4EB7" w:rsidRDefault="004B43F7" w:rsidP="00070BA2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AE4EB7">
              <w:rPr>
                <w:b/>
                <w:sz w:val="20"/>
                <w:szCs w:val="20"/>
              </w:rPr>
              <w:t>15.</w:t>
            </w:r>
            <w:r w:rsidRPr="00AE4EB7">
              <w:rPr>
                <w:sz w:val="20"/>
                <w:szCs w:val="20"/>
              </w:rPr>
              <w:t xml:space="preserve"> Soluk alıp verme sırasında alınan ______________ vücudumuzun her yerine kan yolu ile taşınır.</w:t>
            </w:r>
          </w:p>
          <w:p w:rsidR="004B43F7" w:rsidRPr="00AE4EB7" w:rsidRDefault="004B43F7" w:rsidP="00070BA2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AE4EB7">
              <w:rPr>
                <w:b/>
                <w:sz w:val="20"/>
                <w:szCs w:val="20"/>
              </w:rPr>
              <w:t>16.</w:t>
            </w:r>
            <w:r w:rsidRPr="00AE4EB7">
              <w:rPr>
                <w:sz w:val="20"/>
                <w:szCs w:val="20"/>
              </w:rPr>
              <w:t xml:space="preserve"> Kan dolaşımında kanı pompalama görevini _______________ yapar.</w:t>
            </w:r>
          </w:p>
          <w:p w:rsidR="004B43F7" w:rsidRPr="00AE4EB7" w:rsidRDefault="004B43F7" w:rsidP="00070BA2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AE4EB7">
              <w:rPr>
                <w:b/>
                <w:sz w:val="20"/>
                <w:szCs w:val="20"/>
              </w:rPr>
              <w:t>17.</w:t>
            </w:r>
            <w:r w:rsidRPr="00AE4EB7">
              <w:rPr>
                <w:sz w:val="20"/>
                <w:szCs w:val="20"/>
              </w:rPr>
              <w:t xml:space="preserve"> Egzersiz sonucu __________ sayısındaki artışın nedeni, vücuda daha hızlı kan pompalanmasıdır.</w:t>
            </w:r>
          </w:p>
          <w:p w:rsidR="004B43F7" w:rsidRPr="00AE4EB7" w:rsidRDefault="004B43F7" w:rsidP="00070BA2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AE4EB7">
              <w:rPr>
                <w:b/>
                <w:sz w:val="20"/>
                <w:szCs w:val="20"/>
              </w:rPr>
              <w:t>18.</w:t>
            </w:r>
            <w:r w:rsidRPr="00AE4EB7">
              <w:rPr>
                <w:sz w:val="20"/>
                <w:szCs w:val="20"/>
              </w:rPr>
              <w:t xml:space="preserve"> Kaslarımız…………………………….yapıdadır.</w:t>
            </w:r>
          </w:p>
          <w:p w:rsidR="004B43F7" w:rsidRPr="00AE4EB7" w:rsidRDefault="004B43F7" w:rsidP="00070BA2">
            <w:pPr>
              <w:jc w:val="both"/>
              <w:rPr>
                <w:sz w:val="20"/>
                <w:szCs w:val="20"/>
              </w:rPr>
            </w:pPr>
            <w:r w:rsidRPr="00AE4EB7">
              <w:rPr>
                <w:b/>
                <w:sz w:val="20"/>
                <w:szCs w:val="20"/>
              </w:rPr>
              <w:t>19.</w:t>
            </w:r>
            <w:r w:rsidRPr="00AE4EB7">
              <w:rPr>
                <w:sz w:val="20"/>
                <w:szCs w:val="20"/>
              </w:rPr>
              <w:t xml:space="preserve"> Kalp atışlarını dinlemeye yarayan alete ________________ denir. </w:t>
            </w:r>
          </w:p>
          <w:p w:rsidR="004B43F7" w:rsidRPr="00AE4EB7" w:rsidRDefault="004B43F7" w:rsidP="00ED25EA">
            <w:r w:rsidRPr="00AE4EB7">
              <w:rPr>
                <w:b/>
                <w:sz w:val="20"/>
                <w:szCs w:val="20"/>
              </w:rPr>
              <w:t>20.</w:t>
            </w:r>
            <w:r w:rsidRPr="00AE4EB7">
              <w:rPr>
                <w:sz w:val="20"/>
                <w:szCs w:val="20"/>
              </w:rPr>
              <w:t>İskelet ve kas sağlığı için düzenli …………………………..yapılmalıdır.</w:t>
            </w:r>
          </w:p>
        </w:tc>
      </w:tr>
      <w:tr w:rsidR="004B43F7" w:rsidRPr="00AE4EB7" w:rsidTr="00ED25EA">
        <w:trPr>
          <w:trHeight w:val="2340"/>
        </w:trPr>
        <w:tc>
          <w:tcPr>
            <w:tcW w:w="5085" w:type="dxa"/>
            <w:vMerge w:val="restart"/>
          </w:tcPr>
          <w:p w:rsidR="004B43F7" w:rsidRPr="00AE4EB7" w:rsidRDefault="004B43F7" w:rsidP="00070BA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AE4EB7">
              <w:rPr>
                <w:b/>
                <w:noProof/>
                <w:lang w:eastAsia="tr-TR"/>
              </w:rPr>
              <w:t>21.</w:t>
            </w:r>
            <w:r w:rsidRPr="00AE4EB7">
              <w:rPr>
                <w:sz w:val="24"/>
                <w:szCs w:val="24"/>
              </w:rPr>
              <w:t xml:space="preserve">Kalbin görevi nedir? </w:t>
            </w:r>
          </w:p>
          <w:p w:rsidR="004B43F7" w:rsidRPr="00AE4EB7" w:rsidRDefault="004B43F7" w:rsidP="00070BA2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AE4EB7">
              <w:rPr>
                <w:sz w:val="26"/>
                <w:szCs w:val="26"/>
              </w:rPr>
              <w:t>………………………………………………………………..</w:t>
            </w:r>
          </w:p>
          <w:p w:rsidR="004B43F7" w:rsidRPr="00AE4EB7" w:rsidRDefault="004B43F7" w:rsidP="00070BA2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AE4EB7">
              <w:rPr>
                <w:sz w:val="26"/>
                <w:szCs w:val="26"/>
              </w:rPr>
              <w:t>………………………………………………………………….</w:t>
            </w:r>
          </w:p>
          <w:p w:rsidR="004B43F7" w:rsidRPr="00AE4EB7" w:rsidRDefault="004B43F7" w:rsidP="00070BA2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AE4EB7">
              <w:rPr>
                <w:sz w:val="26"/>
                <w:szCs w:val="26"/>
              </w:rPr>
              <w:t>……………………………………………………………………</w:t>
            </w:r>
          </w:p>
          <w:p w:rsidR="004B43F7" w:rsidRPr="00AE4EB7" w:rsidRDefault="004B43F7" w:rsidP="00A8737A">
            <w:pPr>
              <w:ind w:left="192"/>
              <w:rPr>
                <w:noProof/>
                <w:lang w:eastAsia="tr-TR"/>
              </w:rPr>
            </w:pPr>
          </w:p>
        </w:tc>
        <w:tc>
          <w:tcPr>
            <w:tcW w:w="5950" w:type="dxa"/>
            <w:vMerge/>
          </w:tcPr>
          <w:p w:rsidR="004B43F7" w:rsidRPr="00AE4EB7" w:rsidRDefault="004B43F7"/>
        </w:tc>
      </w:tr>
      <w:tr w:rsidR="004B43F7" w:rsidRPr="00AE4EB7" w:rsidTr="00070BA2">
        <w:trPr>
          <w:trHeight w:val="840"/>
        </w:trPr>
        <w:tc>
          <w:tcPr>
            <w:tcW w:w="5085" w:type="dxa"/>
            <w:vMerge/>
          </w:tcPr>
          <w:p w:rsidR="004B43F7" w:rsidRPr="00AE4EB7" w:rsidRDefault="004B43F7" w:rsidP="00070BA2">
            <w:pPr>
              <w:spacing w:line="360" w:lineRule="auto"/>
              <w:jc w:val="both"/>
              <w:rPr>
                <w:b/>
                <w:noProof/>
                <w:lang w:eastAsia="tr-TR"/>
              </w:rPr>
            </w:pPr>
          </w:p>
        </w:tc>
        <w:tc>
          <w:tcPr>
            <w:tcW w:w="5950" w:type="dxa"/>
          </w:tcPr>
          <w:p w:rsidR="004B43F7" w:rsidRPr="00AE4EB7" w:rsidRDefault="004B43F7" w:rsidP="00ED25EA"/>
          <w:p w:rsidR="004B43F7" w:rsidRPr="00AE4EB7" w:rsidRDefault="004B43F7" w:rsidP="00ED25EA">
            <w:pPr>
              <w:rPr>
                <w:b/>
              </w:rPr>
            </w:pPr>
            <w:r w:rsidRPr="00AE4EB7">
              <w:t xml:space="preserve">   </w:t>
            </w:r>
            <w:r w:rsidRPr="00AE4EB7">
              <w:rPr>
                <w:b/>
              </w:rPr>
              <w:t>NOT:İlk 20 soru 3 puan,diğerleri 4 puan.</w:t>
            </w:r>
          </w:p>
        </w:tc>
      </w:tr>
    </w:tbl>
    <w:p w:rsidR="004B43F7" w:rsidRDefault="004B43F7" w:rsidP="002F59AD">
      <w:pPr>
        <w:pBdr>
          <w:between w:val="single" w:sz="4" w:space="1" w:color="auto"/>
        </w:pBdr>
        <w:ind w:left="-567" w:firstLine="567"/>
      </w:pPr>
      <w:r>
        <w:t xml:space="preserve">          </w:t>
      </w:r>
    </w:p>
    <w:p w:rsidR="004B43F7" w:rsidRPr="009C6888" w:rsidRDefault="004B43F7" w:rsidP="00070BA2">
      <w:pPr>
        <w:jc w:val="both"/>
        <w:rPr>
          <w:sz w:val="24"/>
          <w:szCs w:val="24"/>
        </w:rPr>
      </w:pPr>
      <w:r w:rsidRPr="00833D07">
        <w:rPr>
          <w:b/>
        </w:rPr>
        <w:t>22</w:t>
      </w:r>
      <w:r w:rsidRPr="00833D07">
        <w:rPr>
          <w:b/>
          <w:sz w:val="24"/>
          <w:szCs w:val="24"/>
        </w:rPr>
        <w:t>.</w:t>
      </w:r>
      <w:r w:rsidRPr="009C6888">
        <w:rPr>
          <w:sz w:val="24"/>
          <w:szCs w:val="24"/>
        </w:rPr>
        <w:t xml:space="preserve"> Aşağıdakilerden hangisi yassı kemiklere örnektir?</w:t>
      </w:r>
    </w:p>
    <w:p w:rsidR="004B43F7" w:rsidRPr="009C6888" w:rsidRDefault="004B43F7" w:rsidP="00070BA2">
      <w:pPr>
        <w:jc w:val="both"/>
        <w:rPr>
          <w:sz w:val="24"/>
          <w:szCs w:val="24"/>
        </w:rPr>
      </w:pPr>
      <w:r w:rsidRPr="009C6888">
        <w:rPr>
          <w:sz w:val="24"/>
          <w:szCs w:val="24"/>
        </w:rPr>
        <w:t xml:space="preserve">   A) kol kemikleri</w:t>
      </w:r>
      <w:r w:rsidRPr="009C6888">
        <w:rPr>
          <w:sz w:val="24"/>
          <w:szCs w:val="24"/>
        </w:rPr>
        <w:tab/>
        <w:t xml:space="preserve">     B) kafatası kemikleri</w:t>
      </w:r>
      <w:r w:rsidRPr="009C6888">
        <w:rPr>
          <w:sz w:val="24"/>
          <w:szCs w:val="24"/>
        </w:rPr>
        <w:tab/>
        <w:t xml:space="preserve">    C) bilek kemikleri</w:t>
      </w:r>
      <w:r>
        <w:rPr>
          <w:sz w:val="24"/>
          <w:szCs w:val="24"/>
        </w:rPr>
        <w:t xml:space="preserve">      </w:t>
      </w:r>
      <w:r w:rsidRPr="009C6888">
        <w:rPr>
          <w:sz w:val="24"/>
          <w:szCs w:val="24"/>
        </w:rPr>
        <w:tab/>
        <w:t>D) omurga kemikleri</w:t>
      </w:r>
    </w:p>
    <w:p w:rsidR="004B43F7" w:rsidRPr="009C6888" w:rsidRDefault="004B43F7" w:rsidP="00070BA2">
      <w:pPr>
        <w:jc w:val="both"/>
        <w:rPr>
          <w:sz w:val="24"/>
          <w:szCs w:val="24"/>
        </w:rPr>
      </w:pPr>
      <w:r w:rsidRPr="00833D07">
        <w:rPr>
          <w:b/>
          <w:sz w:val="24"/>
          <w:szCs w:val="24"/>
        </w:rPr>
        <w:t>23.</w:t>
      </w:r>
      <w:r w:rsidRPr="009C6888">
        <w:rPr>
          <w:sz w:val="24"/>
          <w:szCs w:val="24"/>
        </w:rPr>
        <w:t xml:space="preserve"> Aşağıdaki olaylardan hangisinde soluk alıp verme sıklığı </w:t>
      </w:r>
      <w:r w:rsidRPr="009C6888">
        <w:rPr>
          <w:b/>
          <w:sz w:val="24"/>
          <w:szCs w:val="24"/>
        </w:rPr>
        <w:t>artmaz</w:t>
      </w:r>
      <w:r w:rsidRPr="009C6888">
        <w:rPr>
          <w:sz w:val="24"/>
          <w:szCs w:val="24"/>
        </w:rPr>
        <w:t>?</w:t>
      </w:r>
    </w:p>
    <w:p w:rsidR="004B43F7" w:rsidRPr="009C6888" w:rsidRDefault="004B43F7" w:rsidP="00070BA2">
      <w:pPr>
        <w:jc w:val="both"/>
        <w:rPr>
          <w:sz w:val="24"/>
          <w:szCs w:val="24"/>
        </w:rPr>
      </w:pPr>
      <w:r w:rsidRPr="009C6888">
        <w:rPr>
          <w:sz w:val="24"/>
          <w:szCs w:val="24"/>
        </w:rPr>
        <w:t xml:space="preserve">    A) koşmak</w:t>
      </w:r>
      <w:r w:rsidRPr="009C6888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</w:t>
      </w:r>
      <w:r w:rsidRPr="009C6888">
        <w:rPr>
          <w:sz w:val="24"/>
          <w:szCs w:val="24"/>
        </w:rPr>
        <w:t xml:space="preserve">  B) uyumak</w:t>
      </w:r>
      <w:r w:rsidRPr="009C6888">
        <w:rPr>
          <w:sz w:val="24"/>
          <w:szCs w:val="24"/>
        </w:rPr>
        <w:tab/>
      </w:r>
      <w:r w:rsidRPr="009C6888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9C6888">
        <w:rPr>
          <w:sz w:val="24"/>
          <w:szCs w:val="24"/>
        </w:rPr>
        <w:t>C) korkmak</w:t>
      </w:r>
      <w:r w:rsidRPr="009C6888">
        <w:rPr>
          <w:sz w:val="24"/>
          <w:szCs w:val="24"/>
        </w:rPr>
        <w:tab/>
      </w:r>
      <w:r w:rsidRPr="009C6888">
        <w:rPr>
          <w:sz w:val="24"/>
          <w:szCs w:val="24"/>
        </w:rPr>
        <w:tab/>
        <w:t xml:space="preserve">        D) spor yapmak</w:t>
      </w:r>
    </w:p>
    <w:p w:rsidR="004B43F7" w:rsidRPr="009C6888" w:rsidRDefault="004B43F7" w:rsidP="00070BA2">
      <w:pPr>
        <w:jc w:val="both"/>
        <w:rPr>
          <w:sz w:val="24"/>
          <w:szCs w:val="24"/>
        </w:rPr>
      </w:pPr>
      <w:r w:rsidRPr="00833D07">
        <w:rPr>
          <w:b/>
          <w:sz w:val="24"/>
          <w:szCs w:val="24"/>
        </w:rPr>
        <w:t>24.</w:t>
      </w:r>
      <w:r w:rsidRPr="009C6888">
        <w:rPr>
          <w:sz w:val="24"/>
          <w:szCs w:val="24"/>
        </w:rPr>
        <w:t xml:space="preserve"> Aşağıdakilerden hangisi iskelet ve kas sağlığını </w:t>
      </w:r>
      <w:r w:rsidRPr="009C6888">
        <w:rPr>
          <w:b/>
          <w:sz w:val="24"/>
          <w:szCs w:val="24"/>
        </w:rPr>
        <w:t xml:space="preserve">olumsuz </w:t>
      </w:r>
      <w:r w:rsidRPr="009C6888">
        <w:rPr>
          <w:sz w:val="24"/>
          <w:szCs w:val="24"/>
        </w:rPr>
        <w:t>etkiler?</w:t>
      </w:r>
    </w:p>
    <w:p w:rsidR="004B43F7" w:rsidRDefault="004B43F7" w:rsidP="00070BA2">
      <w:pPr>
        <w:jc w:val="both"/>
        <w:rPr>
          <w:sz w:val="24"/>
          <w:szCs w:val="24"/>
        </w:rPr>
      </w:pPr>
      <w:r w:rsidRPr="009C6888">
        <w:rPr>
          <w:sz w:val="24"/>
          <w:szCs w:val="24"/>
        </w:rPr>
        <w:t xml:space="preserve">    A) çok fazla spor yapmak </w:t>
      </w:r>
      <w:r w:rsidRPr="009C6888">
        <w:rPr>
          <w:sz w:val="24"/>
          <w:szCs w:val="24"/>
        </w:rPr>
        <w:tab/>
        <w:t xml:space="preserve">B) süt içmek </w:t>
      </w:r>
      <w:r w:rsidRPr="009C6888">
        <w:rPr>
          <w:sz w:val="24"/>
          <w:szCs w:val="24"/>
        </w:rPr>
        <w:tab/>
        <w:t xml:space="preserve">C) güneşlenmek </w:t>
      </w:r>
      <w:r w:rsidRPr="009C6888">
        <w:rPr>
          <w:sz w:val="24"/>
          <w:szCs w:val="24"/>
        </w:rPr>
        <w:tab/>
        <w:t>D) dengeli beslenmek</w:t>
      </w:r>
    </w:p>
    <w:p w:rsidR="004B43F7" w:rsidRPr="009C6888" w:rsidRDefault="004B43F7" w:rsidP="00070BA2">
      <w:pPr>
        <w:jc w:val="both"/>
        <w:rPr>
          <w:sz w:val="24"/>
          <w:szCs w:val="24"/>
        </w:rPr>
      </w:pPr>
    </w:p>
    <w:p w:rsidR="004B43F7" w:rsidRDefault="004B43F7" w:rsidP="00070BA2">
      <w:pPr>
        <w:jc w:val="both"/>
        <w:rPr>
          <w:sz w:val="26"/>
          <w:szCs w:val="26"/>
        </w:rPr>
      </w:pPr>
    </w:p>
    <w:p w:rsidR="004B43F7" w:rsidRPr="009C6888" w:rsidRDefault="004B43F7" w:rsidP="00070BA2">
      <w:pPr>
        <w:jc w:val="both"/>
        <w:rPr>
          <w:sz w:val="24"/>
          <w:szCs w:val="24"/>
        </w:rPr>
      </w:pPr>
      <w:r w:rsidRPr="00833D07">
        <w:rPr>
          <w:b/>
          <w:sz w:val="24"/>
          <w:szCs w:val="24"/>
        </w:rPr>
        <w:t>25.</w:t>
      </w:r>
      <w:r w:rsidRPr="009C6888">
        <w:rPr>
          <w:sz w:val="24"/>
          <w:szCs w:val="24"/>
        </w:rPr>
        <w:t xml:space="preserve"> Aşağıdakilerden hangisi vücudumuzda bulunan bir kemik çeşidi </w:t>
      </w:r>
      <w:r w:rsidRPr="009C6888">
        <w:rPr>
          <w:b/>
          <w:sz w:val="24"/>
          <w:szCs w:val="24"/>
        </w:rPr>
        <w:t>değildir</w:t>
      </w:r>
      <w:r w:rsidRPr="009C6888">
        <w:rPr>
          <w:sz w:val="24"/>
          <w:szCs w:val="24"/>
        </w:rPr>
        <w:t>?</w:t>
      </w:r>
    </w:p>
    <w:p w:rsidR="004B43F7" w:rsidRPr="009C6888" w:rsidRDefault="004B43F7" w:rsidP="00070BA2">
      <w:pPr>
        <w:jc w:val="both"/>
        <w:rPr>
          <w:sz w:val="24"/>
          <w:szCs w:val="24"/>
        </w:rPr>
      </w:pPr>
      <w:r w:rsidRPr="009C6888">
        <w:rPr>
          <w:sz w:val="24"/>
          <w:szCs w:val="24"/>
        </w:rPr>
        <w:t xml:space="preserve">    A) yassı kemik</w:t>
      </w:r>
      <w:r w:rsidRPr="009C6888">
        <w:rPr>
          <w:sz w:val="24"/>
          <w:szCs w:val="24"/>
        </w:rPr>
        <w:tab/>
        <w:t xml:space="preserve">       B) yuvarlak kemik</w:t>
      </w:r>
      <w:r w:rsidRPr="009C6888">
        <w:rPr>
          <w:sz w:val="24"/>
          <w:szCs w:val="24"/>
        </w:rPr>
        <w:tab/>
      </w:r>
      <w:r w:rsidRPr="009C6888">
        <w:rPr>
          <w:sz w:val="24"/>
          <w:szCs w:val="24"/>
        </w:rPr>
        <w:tab/>
        <w:t xml:space="preserve">C) uzun kemik </w:t>
      </w:r>
      <w:r w:rsidRPr="009C6888">
        <w:rPr>
          <w:sz w:val="24"/>
          <w:szCs w:val="24"/>
        </w:rPr>
        <w:tab/>
        <w:t xml:space="preserve">    D) kısa kemik</w:t>
      </w:r>
    </w:p>
    <w:p w:rsidR="004B43F7" w:rsidRPr="009C6888" w:rsidRDefault="004B43F7" w:rsidP="00070BA2">
      <w:pPr>
        <w:ind w:left="360"/>
        <w:jc w:val="both"/>
        <w:rPr>
          <w:sz w:val="24"/>
          <w:szCs w:val="24"/>
        </w:rPr>
      </w:pPr>
    </w:p>
    <w:p w:rsidR="004B43F7" w:rsidRPr="009C6888" w:rsidRDefault="004B43F7" w:rsidP="00070BA2">
      <w:pPr>
        <w:jc w:val="both"/>
        <w:rPr>
          <w:sz w:val="24"/>
          <w:szCs w:val="24"/>
        </w:rPr>
      </w:pPr>
      <w:r w:rsidRPr="00833D07">
        <w:rPr>
          <w:b/>
          <w:sz w:val="24"/>
          <w:szCs w:val="24"/>
        </w:rPr>
        <w:t>26.</w:t>
      </w:r>
      <w:r w:rsidRPr="009C6888">
        <w:rPr>
          <w:sz w:val="24"/>
          <w:szCs w:val="24"/>
        </w:rPr>
        <w:t xml:space="preserve"> Aşağıdakilerden hangisi soluk alıp vermede görevli organlardan biri </w:t>
      </w:r>
      <w:r w:rsidRPr="009C6888">
        <w:rPr>
          <w:b/>
          <w:sz w:val="24"/>
          <w:szCs w:val="24"/>
        </w:rPr>
        <w:t>değildir</w:t>
      </w:r>
      <w:r w:rsidRPr="009C6888">
        <w:rPr>
          <w:sz w:val="24"/>
          <w:szCs w:val="24"/>
        </w:rPr>
        <w:t>?</w:t>
      </w:r>
    </w:p>
    <w:p w:rsidR="004B43F7" w:rsidRPr="009C6888" w:rsidRDefault="004B43F7" w:rsidP="00070BA2">
      <w:pPr>
        <w:jc w:val="both"/>
        <w:rPr>
          <w:sz w:val="24"/>
          <w:szCs w:val="24"/>
        </w:rPr>
      </w:pPr>
      <w:r w:rsidRPr="009C6888">
        <w:rPr>
          <w:sz w:val="24"/>
          <w:szCs w:val="24"/>
        </w:rPr>
        <w:t xml:space="preserve">    A)</w:t>
      </w:r>
      <w:r w:rsidRPr="009C6888">
        <w:rPr>
          <w:sz w:val="24"/>
          <w:szCs w:val="24"/>
        </w:rPr>
        <w:tab/>
        <w:t>burun</w:t>
      </w:r>
      <w:r w:rsidRPr="009C6888">
        <w:rPr>
          <w:sz w:val="24"/>
          <w:szCs w:val="24"/>
        </w:rPr>
        <w:tab/>
      </w:r>
      <w:r w:rsidRPr="009C6888">
        <w:rPr>
          <w:sz w:val="24"/>
          <w:szCs w:val="24"/>
        </w:rPr>
        <w:tab/>
        <w:t xml:space="preserve">       B) soluk borusu</w:t>
      </w:r>
      <w:r w:rsidRPr="009C6888">
        <w:rPr>
          <w:sz w:val="24"/>
          <w:szCs w:val="24"/>
        </w:rPr>
        <w:tab/>
      </w:r>
      <w:r w:rsidRPr="009C6888">
        <w:rPr>
          <w:sz w:val="24"/>
          <w:szCs w:val="24"/>
        </w:rPr>
        <w:tab/>
        <w:t>C) karaciğer</w:t>
      </w:r>
      <w:r w:rsidRPr="009C6888">
        <w:rPr>
          <w:sz w:val="24"/>
          <w:szCs w:val="24"/>
        </w:rPr>
        <w:tab/>
      </w:r>
      <w:r w:rsidRPr="009C6888">
        <w:rPr>
          <w:sz w:val="24"/>
          <w:szCs w:val="24"/>
        </w:rPr>
        <w:tab/>
        <w:t xml:space="preserve">     D) akciğer</w:t>
      </w:r>
    </w:p>
    <w:p w:rsidR="004B43F7" w:rsidRPr="009C6888" w:rsidRDefault="004B43F7" w:rsidP="00070BA2">
      <w:pPr>
        <w:ind w:left="360"/>
        <w:jc w:val="both"/>
        <w:rPr>
          <w:sz w:val="24"/>
          <w:szCs w:val="24"/>
        </w:rPr>
      </w:pPr>
    </w:p>
    <w:p w:rsidR="004B43F7" w:rsidRPr="009C6888" w:rsidRDefault="004B43F7" w:rsidP="00070BA2">
      <w:pPr>
        <w:jc w:val="both"/>
        <w:rPr>
          <w:sz w:val="24"/>
          <w:szCs w:val="24"/>
        </w:rPr>
      </w:pPr>
      <w:smartTag w:uri="urn:schemas-microsoft-com:office:smarttags" w:element="metricconverter">
        <w:smartTagPr>
          <w:attr w:name="ProductID" w:val="27. a"/>
        </w:smartTagPr>
        <w:r w:rsidRPr="00833D07">
          <w:rPr>
            <w:b/>
            <w:sz w:val="24"/>
            <w:szCs w:val="24"/>
          </w:rPr>
          <w:t>27.</w:t>
        </w:r>
        <w:r w:rsidRPr="009C6888">
          <w:rPr>
            <w:sz w:val="24"/>
            <w:szCs w:val="24"/>
          </w:rPr>
          <w:t xml:space="preserve"> a</w:t>
        </w:r>
      </w:smartTag>
      <w:r w:rsidRPr="009C6888">
        <w:rPr>
          <w:sz w:val="24"/>
          <w:szCs w:val="24"/>
        </w:rPr>
        <w:t>. Vücudun dik durmasını sağlar.</w:t>
      </w:r>
    </w:p>
    <w:p w:rsidR="004B43F7" w:rsidRPr="009C6888" w:rsidRDefault="004B43F7" w:rsidP="00070BA2">
      <w:pPr>
        <w:jc w:val="both"/>
        <w:rPr>
          <w:sz w:val="24"/>
          <w:szCs w:val="24"/>
        </w:rPr>
      </w:pPr>
      <w:r w:rsidRPr="009C6888">
        <w:rPr>
          <w:sz w:val="24"/>
          <w:szCs w:val="24"/>
        </w:rPr>
        <w:t xml:space="preserve">     b. Kas ve eklemlerle hareketi sağlar.</w:t>
      </w:r>
    </w:p>
    <w:p w:rsidR="004B43F7" w:rsidRPr="009C6888" w:rsidRDefault="004B43F7" w:rsidP="00070BA2">
      <w:pPr>
        <w:jc w:val="both"/>
        <w:rPr>
          <w:sz w:val="24"/>
          <w:szCs w:val="24"/>
        </w:rPr>
      </w:pPr>
      <w:r w:rsidRPr="009C6888">
        <w:rPr>
          <w:sz w:val="24"/>
          <w:szCs w:val="24"/>
        </w:rPr>
        <w:t xml:space="preserve">     c. İç organları korur.</w:t>
      </w:r>
    </w:p>
    <w:p w:rsidR="004B43F7" w:rsidRPr="009C6888" w:rsidRDefault="004B43F7" w:rsidP="00070BA2">
      <w:pPr>
        <w:ind w:firstLine="708"/>
        <w:jc w:val="both"/>
        <w:rPr>
          <w:sz w:val="24"/>
          <w:szCs w:val="24"/>
        </w:rPr>
      </w:pPr>
      <w:r w:rsidRPr="009C6888">
        <w:rPr>
          <w:sz w:val="24"/>
          <w:szCs w:val="24"/>
        </w:rPr>
        <w:t xml:space="preserve">Yukarıda iskelet ile ilgili verilen bilgilerden hangileri </w:t>
      </w:r>
      <w:r w:rsidRPr="009C6888">
        <w:rPr>
          <w:b/>
          <w:sz w:val="24"/>
          <w:szCs w:val="24"/>
        </w:rPr>
        <w:t>doğrudur</w:t>
      </w:r>
      <w:r w:rsidRPr="009C6888">
        <w:rPr>
          <w:sz w:val="24"/>
          <w:szCs w:val="24"/>
        </w:rPr>
        <w:t>?</w:t>
      </w:r>
    </w:p>
    <w:p w:rsidR="004B43F7" w:rsidRPr="009C6888" w:rsidRDefault="004B43F7" w:rsidP="00070BA2">
      <w:pPr>
        <w:jc w:val="both"/>
        <w:rPr>
          <w:sz w:val="24"/>
          <w:szCs w:val="24"/>
        </w:rPr>
      </w:pPr>
      <w:r w:rsidRPr="009C6888">
        <w:rPr>
          <w:sz w:val="24"/>
          <w:szCs w:val="24"/>
        </w:rPr>
        <w:t xml:space="preserve">    A) yalnız a</w:t>
      </w:r>
      <w:r w:rsidRPr="009C6888">
        <w:rPr>
          <w:sz w:val="24"/>
          <w:szCs w:val="24"/>
        </w:rPr>
        <w:tab/>
        <w:t xml:space="preserve">                  B) yalnız b</w:t>
      </w:r>
      <w:r w:rsidRPr="009C6888">
        <w:rPr>
          <w:sz w:val="24"/>
          <w:szCs w:val="24"/>
        </w:rPr>
        <w:tab/>
      </w:r>
      <w:r w:rsidRPr="009C6888">
        <w:rPr>
          <w:sz w:val="24"/>
          <w:szCs w:val="24"/>
        </w:rPr>
        <w:tab/>
        <w:t>C) a ve b</w:t>
      </w:r>
      <w:r w:rsidRPr="009C6888">
        <w:rPr>
          <w:sz w:val="24"/>
          <w:szCs w:val="24"/>
        </w:rPr>
        <w:tab/>
      </w:r>
      <w:r w:rsidRPr="009C6888">
        <w:rPr>
          <w:sz w:val="24"/>
          <w:szCs w:val="24"/>
        </w:rPr>
        <w:tab/>
        <w:t xml:space="preserve">     D) a, b ve c</w:t>
      </w:r>
    </w:p>
    <w:p w:rsidR="004B43F7" w:rsidRPr="009C6888" w:rsidRDefault="004B43F7" w:rsidP="00A26C11">
      <w:pPr>
        <w:pStyle w:val="ListParagraph"/>
        <w:numPr>
          <w:ilvl w:val="0"/>
          <w:numId w:val="2"/>
        </w:numPr>
        <w:tabs>
          <w:tab w:val="left" w:pos="3900"/>
          <w:tab w:val="left" w:pos="5175"/>
        </w:tabs>
        <w:rPr>
          <w:rFonts w:ascii="Calibri" w:hAnsi="Calibri"/>
          <w:sz w:val="24"/>
          <w:szCs w:val="24"/>
        </w:rPr>
      </w:pPr>
      <w:r w:rsidRPr="009C6888">
        <w:rPr>
          <w:rFonts w:ascii="Calibri" w:hAnsi="Calibri"/>
          <w:sz w:val="24"/>
          <w:szCs w:val="24"/>
        </w:rPr>
        <w:t xml:space="preserve">  Verilen  solunum yapı ve organların isimlerini kutucuklara yazınız.</w:t>
      </w:r>
    </w:p>
    <w:p w:rsidR="004B43F7" w:rsidRPr="009C6888" w:rsidRDefault="004B43F7" w:rsidP="00F111F3">
      <w:pPr>
        <w:tabs>
          <w:tab w:val="left" w:pos="7335"/>
        </w:tabs>
        <w:jc w:val="both"/>
        <w:rPr>
          <w:sz w:val="24"/>
          <w:szCs w:val="24"/>
        </w:rPr>
      </w:pPr>
      <w:r w:rsidRPr="009C6888">
        <w:rPr>
          <w:sz w:val="24"/>
          <w:szCs w:val="24"/>
        </w:rPr>
        <w:tab/>
      </w:r>
    </w:p>
    <w:p w:rsidR="004B43F7" w:rsidRDefault="004B43F7" w:rsidP="00F111F3">
      <w:pPr>
        <w:tabs>
          <w:tab w:val="left" w:pos="7335"/>
        </w:tabs>
        <w:jc w:val="both"/>
        <w:rPr>
          <w:sz w:val="26"/>
          <w:szCs w:val="26"/>
        </w:rPr>
      </w:pPr>
    </w:p>
    <w:tbl>
      <w:tblPr>
        <w:tblpPr w:leftFromText="141" w:rightFromText="141" w:vertAnchor="text" w:horzAnchor="margin" w:tblpXSpec="right" w:tblpY="3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1343"/>
        <w:gridCol w:w="1449"/>
      </w:tblGrid>
      <w:tr w:rsidR="004B43F7" w:rsidRPr="00AE4EB7" w:rsidTr="00AE4EB7">
        <w:trPr>
          <w:trHeight w:val="838"/>
        </w:trPr>
        <w:tc>
          <w:tcPr>
            <w:tcW w:w="1101" w:type="dxa"/>
          </w:tcPr>
          <w:p w:rsidR="004B43F7" w:rsidRPr="00AE4EB7" w:rsidRDefault="004B43F7" w:rsidP="00AE4EB7">
            <w:pPr>
              <w:tabs>
                <w:tab w:val="left" w:pos="7335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tr-TR"/>
              </w:rPr>
            </w:pPr>
            <w:r w:rsidRPr="00AE4EB7">
              <w:rPr>
                <w:rFonts w:ascii="Times New Roman" w:hAnsi="Times New Roman"/>
                <w:sz w:val="26"/>
                <w:szCs w:val="26"/>
                <w:lang w:eastAsia="tr-TR"/>
              </w:rPr>
              <w:t>1-</w:t>
            </w:r>
          </w:p>
        </w:tc>
        <w:tc>
          <w:tcPr>
            <w:tcW w:w="1343" w:type="dxa"/>
          </w:tcPr>
          <w:p w:rsidR="004B43F7" w:rsidRPr="00AE4EB7" w:rsidRDefault="004B43F7" w:rsidP="00AE4EB7">
            <w:pPr>
              <w:tabs>
                <w:tab w:val="left" w:pos="7335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tr-TR"/>
              </w:rPr>
            </w:pPr>
            <w:r w:rsidRPr="00AE4EB7">
              <w:rPr>
                <w:rFonts w:ascii="Times New Roman" w:hAnsi="Times New Roman"/>
                <w:sz w:val="26"/>
                <w:szCs w:val="26"/>
                <w:lang w:eastAsia="tr-TR"/>
              </w:rPr>
              <w:t>2-</w:t>
            </w:r>
          </w:p>
        </w:tc>
        <w:tc>
          <w:tcPr>
            <w:tcW w:w="1449" w:type="dxa"/>
          </w:tcPr>
          <w:p w:rsidR="004B43F7" w:rsidRPr="00AE4EB7" w:rsidRDefault="004B43F7" w:rsidP="00AE4EB7">
            <w:pPr>
              <w:tabs>
                <w:tab w:val="left" w:pos="7335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tr-TR"/>
              </w:rPr>
            </w:pPr>
            <w:r w:rsidRPr="00AE4EB7">
              <w:rPr>
                <w:rFonts w:ascii="Times New Roman" w:hAnsi="Times New Roman"/>
                <w:sz w:val="26"/>
                <w:szCs w:val="26"/>
                <w:lang w:eastAsia="tr-TR"/>
              </w:rPr>
              <w:t>3-</w:t>
            </w:r>
          </w:p>
        </w:tc>
      </w:tr>
      <w:tr w:rsidR="004B43F7" w:rsidRPr="00AE4EB7" w:rsidTr="00AE4EB7">
        <w:trPr>
          <w:trHeight w:val="844"/>
        </w:trPr>
        <w:tc>
          <w:tcPr>
            <w:tcW w:w="1101" w:type="dxa"/>
          </w:tcPr>
          <w:p w:rsidR="004B43F7" w:rsidRPr="00AE4EB7" w:rsidRDefault="004B43F7" w:rsidP="00AE4EB7">
            <w:pPr>
              <w:tabs>
                <w:tab w:val="left" w:pos="7335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tr-TR"/>
              </w:rPr>
            </w:pPr>
            <w:r w:rsidRPr="00AE4EB7">
              <w:rPr>
                <w:rFonts w:ascii="Times New Roman" w:hAnsi="Times New Roman"/>
                <w:sz w:val="26"/>
                <w:szCs w:val="26"/>
                <w:lang w:eastAsia="tr-TR"/>
              </w:rPr>
              <w:t>4-</w:t>
            </w:r>
          </w:p>
        </w:tc>
        <w:tc>
          <w:tcPr>
            <w:tcW w:w="1343" w:type="dxa"/>
          </w:tcPr>
          <w:p w:rsidR="004B43F7" w:rsidRPr="00AE4EB7" w:rsidRDefault="004B43F7" w:rsidP="00AE4EB7">
            <w:pPr>
              <w:tabs>
                <w:tab w:val="left" w:pos="7335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tr-TR"/>
              </w:rPr>
            </w:pPr>
            <w:r w:rsidRPr="00AE4EB7">
              <w:rPr>
                <w:rFonts w:ascii="Times New Roman" w:hAnsi="Times New Roman"/>
                <w:sz w:val="26"/>
                <w:szCs w:val="26"/>
                <w:lang w:eastAsia="tr-TR"/>
              </w:rPr>
              <w:t>5-</w:t>
            </w:r>
          </w:p>
        </w:tc>
        <w:tc>
          <w:tcPr>
            <w:tcW w:w="1449" w:type="dxa"/>
          </w:tcPr>
          <w:p w:rsidR="004B43F7" w:rsidRPr="00AE4EB7" w:rsidRDefault="004B43F7" w:rsidP="00AE4EB7">
            <w:pPr>
              <w:tabs>
                <w:tab w:val="left" w:pos="7335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tr-TR"/>
              </w:rPr>
            </w:pPr>
            <w:r w:rsidRPr="00AE4EB7">
              <w:rPr>
                <w:rFonts w:ascii="Times New Roman" w:hAnsi="Times New Roman"/>
                <w:sz w:val="26"/>
                <w:szCs w:val="26"/>
                <w:lang w:eastAsia="tr-TR"/>
              </w:rPr>
              <w:t>6-</w:t>
            </w:r>
          </w:p>
        </w:tc>
      </w:tr>
    </w:tbl>
    <w:p w:rsidR="004B43F7" w:rsidRDefault="004B43F7" w:rsidP="00A26C11">
      <w:pPr>
        <w:tabs>
          <w:tab w:val="left" w:pos="1500"/>
          <w:tab w:val="left" w:pos="1755"/>
        </w:tabs>
        <w:jc w:val="both"/>
        <w:rPr>
          <w:sz w:val="26"/>
          <w:szCs w:val="26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233.4pt;margin-top:106.9pt;width:44.25pt;height:21.85pt;z-index:251668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" fillcolor="#ddd9c3" strokeweight=".5pt">
            <v:path arrowok="t"/>
            <v:textbox>
              <w:txbxContent>
                <w:p w:rsidR="004B43F7" w:rsidRDefault="004B43F7" w:rsidP="00F111F3">
                  <w:r>
                    <w:t>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left:0;text-align:left;margin-left:222.15pt;margin-top:69.5pt;width:51.75pt;height:21.65pt;z-index:251667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" fillcolor="#ddd9c3" strokeweight=".5pt">
            <v:path arrowok="t"/>
            <v:textbox>
              <w:txbxContent>
                <w:p w:rsidR="004B43F7" w:rsidRDefault="004B43F7" w:rsidP="00F111F3">
                  <w:r>
                    <w:t>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0" o:spid="_x0000_s1038" type="#_x0000_t202" style="position:absolute;left:0;text-align:left;margin-left:82.65pt;margin-top:33.25pt;width:42.75pt;height:17.5pt;z-index:251663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" fillcolor="#ddd8c2" strokeweight=".5pt">
            <v:path arrowok="t"/>
            <v:textbox style="mso-next-textbox:#Metin Kutusu 40">
              <w:txbxContent>
                <w:p w:rsidR="004B43F7" w:rsidRDefault="004B43F7" w:rsidP="00A26C11">
                  <w: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üz Ok Bağlayıcısı 46" o:spid="_x0000_s1039" type="#_x0000_t34" style="position:absolute;left:0;text-align:left;margin-left:125.4pt;margin-top:42.4pt;width:17.25pt;height:.05pt;rotation:180;flip:y;z-index:251656704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" adj="10769,203536800,-214122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noProof/>
          <w:lang w:eastAsia="tr-TR"/>
        </w:rPr>
        <w:pict>
          <v:shape id="Metin Kutusu 44" o:spid="_x0000_s1040" type="#_x0000_t202" style="position:absolute;left:0;text-align:left;margin-left:91.65pt;margin-top:57.8pt;width:39.75pt;height:18.2pt;z-index:251664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" fillcolor="#ddd9c3" strokeweight=".5pt">
            <v:path arrowok="t"/>
            <v:textbox>
              <w:txbxContent>
                <w:p w:rsidR="004B43F7" w:rsidRDefault="004B43F7" w:rsidP="00A26C11">
                  <w: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34" style="position:absolute;left:0;text-align:left;margin-left:131.4pt;margin-top:57.8pt;width:42pt;height:7.85pt;rotation:180;flip:y;z-index:25165772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" adj=",1338787,-103757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noProof/>
          <w:lang w:eastAsia="tr-TR"/>
        </w:rPr>
        <w:pict>
          <v:shape id="_x0000_s1042" type="#_x0000_t202" style="position:absolute;left:0;text-align:left;margin-left:201.9pt;margin-top:42.4pt;width:47.25pt;height:23.25pt;z-index:251666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" fillcolor="#ddd9c3" strokeweight=".5pt">
            <v:path arrowok="t"/>
            <v:textbox>
              <w:txbxContent>
                <w:p w:rsidR="004B43F7" w:rsidRDefault="004B43F7" w:rsidP="00F111F3">
                  <w:r>
                    <w:t>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43" type="#_x0000_t32" style="position:absolute;left:0;text-align:left;margin-left:168.15pt;margin-top:65.65pt;width:33.75pt;height:0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" adj="-125760,-1,-125760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noProof/>
          <w:lang w:eastAsia="tr-TR"/>
        </w:rPr>
        <w:pict>
          <v:shape id="Düz Ok Bağlayıcısı 12" o:spid="_x0000_s1044" type="#_x0000_t32" style="position:absolute;left:0;text-align:left;margin-left:178.65pt;margin-top:82.9pt;width:48pt;height:0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" adj="-93150,-1,-93150" strokecolor="windowText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noProof/>
          <w:lang w:eastAsia="tr-TR"/>
        </w:rPr>
        <w:pict>
          <v:shape id="_x0000_s1045" type="#_x0000_t32" style="position:absolute;left:0;text-align:left;margin-left:183.45pt;margin-top:106.9pt;width:56.25pt;height:0;z-index:251660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" adj="-84499,-1,-84499" strokecolor="windowText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noProof/>
          <w:lang w:eastAsia="tr-TR"/>
        </w:rPr>
        <w:pict>
          <v:shape id="Düz Ok Bağlayıcısı 3" o:spid="_x0000_s1046" type="#_x0000_t34" style="position:absolute;left:0;text-align:left;margin-left:160.65pt;margin-top:110.65pt;width:72.75pt;height:6pt;flip:y;z-index:251661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" adj="10793,1963440,-56115" strokecolor="windowText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noProof/>
          <w:lang w:eastAsia="tr-TR"/>
        </w:rPr>
        <w:pict>
          <v:shape id="_x0000_s1047" type="#_x0000_t202" style="position:absolute;left:0;text-align:left;margin-left:59.4pt;margin-top:116.65pt;width:49.5pt;height:22.55pt;z-index:251665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" fillcolor="#ddd9c3" strokeweight=".5pt">
            <v:path arrowok="t"/>
            <v:textbox>
              <w:txbxContent>
                <w:p w:rsidR="004B43F7" w:rsidRDefault="004B43F7" w:rsidP="00F111F3">
                  <w:r>
                    <w:t xml:space="preserve">  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48" o:spid="_x0000_s1048" type="#_x0000_t34" style="position:absolute;left:0;text-align:left;margin-left:108.9pt;margin-top:133pt;width:59.25pt;height:10.45pt;rotation:180;z-index:251662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" adj="10791,-1173944,-66714" strokecolor="windowText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hyperlink r:id="rId7" w:history="1">
        <w:r w:rsidRPr="00AE4EB7">
          <w:rPr>
            <w:noProof/>
            <w:sz w:val="26"/>
            <w:szCs w:val="26"/>
            <w:lang w:eastAsia="tr-TR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2" o:spid="_x0000_i1025" type="#_x0000_t75" alt="https://encrypted-tbn2.gstatic.com/images?q=tbn:ANd9GcRPR8Y66tKCfF27wCZx_l51kmhmqAKiVPIPW7FGvt3Viue-_S80" href="http://www.google.com.tr/url?sa=i&amp;rct=j&amp;q=&amp;esrc=s&amp;frm=1&amp;source=images&amp;cd=&amp;cad=rja&amp;docid=A7Od__ky9J-S4M&amp;tbnid=QWxS35n8ClCBHM:&amp;ved=0CAUQjRw&amp;url=http://www.cpap.tc/merak-ettikleriniz.asp&amp;ei=AimeUtDyLoq_0QXBroDADQ&amp;psig=AFQjCNF3f4Cv2losGo-CRBc3AndEQUSCWQ&amp;ust=13861832618931" style="width:174.75pt;height:156pt;visibility:visible" o:button="t">
              <v:fill o:detectmouseclick="t"/>
              <v:imagedata r:id="rId8" o:title=""/>
            </v:shape>
          </w:pict>
        </w:r>
      </w:hyperlink>
    </w:p>
    <w:p w:rsidR="004B43F7" w:rsidRPr="009C6888" w:rsidRDefault="004B43F7" w:rsidP="009C6888">
      <w:pPr>
        <w:rPr>
          <w:noProof/>
        </w:rPr>
      </w:pPr>
      <w:r>
        <w:rPr>
          <w:sz w:val="26"/>
          <w:szCs w:val="26"/>
        </w:rPr>
        <w:t xml:space="preserve">      </w:t>
      </w:r>
      <w:r w:rsidRPr="00833D07">
        <w:rPr>
          <w:b/>
        </w:rPr>
        <w:t>29.</w:t>
      </w:r>
      <w:r w:rsidRPr="009C6888">
        <w:t xml:space="preserve">     </w:t>
      </w:r>
      <w:r w:rsidRPr="009C6888">
        <w:rPr>
          <w:noProof/>
        </w:rPr>
        <w:t xml:space="preserve">Dolaşım sistemi organları hangi seçenekte </w:t>
      </w:r>
      <w:r w:rsidRPr="009C6888">
        <w:rPr>
          <w:b/>
          <w:noProof/>
        </w:rPr>
        <w:t>doğru</w:t>
      </w:r>
      <w:r w:rsidRPr="009C6888">
        <w:rPr>
          <w:noProof/>
        </w:rPr>
        <w:t xml:space="preserve"> olarak verilmiştir?</w:t>
      </w:r>
    </w:p>
    <w:p w:rsidR="004B43F7" w:rsidRPr="009C6888" w:rsidRDefault="004B43F7" w:rsidP="009C6888">
      <w:pPr>
        <w:rPr>
          <w:noProof/>
        </w:rPr>
      </w:pPr>
      <w:r>
        <w:rPr>
          <w:noProof/>
        </w:rPr>
        <w:t xml:space="preserve">               </w:t>
      </w:r>
      <w:r w:rsidRPr="009C6888">
        <w:rPr>
          <w:noProof/>
        </w:rPr>
        <w:t xml:space="preserve">A)İskelet-kalp-akciğer     </w:t>
      </w:r>
    </w:p>
    <w:p w:rsidR="004B43F7" w:rsidRPr="009C6888" w:rsidRDefault="004B43F7" w:rsidP="009C6888">
      <w:pPr>
        <w:rPr>
          <w:noProof/>
        </w:rPr>
      </w:pPr>
      <w:r w:rsidRPr="009C6888">
        <w:rPr>
          <w:noProof/>
        </w:rPr>
        <w:t xml:space="preserve"> </w:t>
      </w:r>
      <w:r>
        <w:rPr>
          <w:noProof/>
        </w:rPr>
        <w:t xml:space="preserve">             </w:t>
      </w:r>
      <w:r w:rsidRPr="009C6888">
        <w:rPr>
          <w:noProof/>
        </w:rPr>
        <w:t xml:space="preserve">B)Kalp-akciğer-damarlar      </w:t>
      </w:r>
    </w:p>
    <w:p w:rsidR="004B43F7" w:rsidRPr="009C6888" w:rsidRDefault="004B43F7" w:rsidP="009C6888">
      <w:pPr>
        <w:rPr>
          <w:noProof/>
        </w:rPr>
      </w:pPr>
      <w:r>
        <w:rPr>
          <w:noProof/>
        </w:rPr>
        <w:t xml:space="preserve">              </w:t>
      </w:r>
      <w:r w:rsidRPr="009C6888">
        <w:rPr>
          <w:noProof/>
        </w:rPr>
        <w:t xml:space="preserve">C)Damarlar-yutak-gırtlak   </w:t>
      </w:r>
    </w:p>
    <w:p w:rsidR="004B43F7" w:rsidRPr="004A5110" w:rsidRDefault="004B43F7" w:rsidP="004A5110">
      <w:pPr>
        <w:tabs>
          <w:tab w:val="left" w:pos="1470"/>
        </w:tabs>
        <w:rPr>
          <w:noProof/>
        </w:rPr>
      </w:pPr>
      <w:bookmarkStart w:id="0" w:name="_GoBack"/>
      <w:bookmarkEnd w:id="0"/>
      <w:r>
        <w:rPr>
          <w:noProof/>
        </w:rPr>
        <w:t xml:space="preserve">              </w:t>
      </w:r>
      <w:r w:rsidRPr="009C6888">
        <w:rPr>
          <w:noProof/>
        </w:rPr>
        <w:t>D)Damarlar-kan-kalp</w:t>
      </w:r>
    </w:p>
    <w:p w:rsidR="004B43F7" w:rsidRDefault="004B43F7" w:rsidP="009C6888">
      <w:pPr>
        <w:jc w:val="both"/>
        <w:rPr>
          <w:u w:val="single"/>
        </w:rPr>
      </w:pPr>
      <w:r>
        <w:rPr>
          <w:b/>
          <w:noProof/>
          <w:sz w:val="24"/>
          <w:szCs w:val="24"/>
        </w:rPr>
        <w:t xml:space="preserve">        30.</w:t>
      </w:r>
      <w:r>
        <w:t xml:space="preserve">Aşağıdakilerden hangisi iskeletin </w:t>
      </w:r>
      <w:r w:rsidRPr="002321AD">
        <w:rPr>
          <w:b/>
          <w:u w:val="single"/>
        </w:rPr>
        <w:t>esas görevlerinden değildir?</w:t>
      </w:r>
    </w:p>
    <w:p w:rsidR="004B43F7" w:rsidRDefault="004B43F7" w:rsidP="009C6888">
      <w:pPr>
        <w:jc w:val="both"/>
      </w:pPr>
      <w:r>
        <w:t xml:space="preserve">            A) Vücuda şekil vermek.</w:t>
      </w:r>
      <w:r>
        <w:tab/>
        <w:t xml:space="preserve">                                              B) İç organları korumak.              </w:t>
      </w:r>
    </w:p>
    <w:p w:rsidR="004B43F7" w:rsidRDefault="004B43F7" w:rsidP="009C6888">
      <w:pPr>
        <w:jc w:val="both"/>
      </w:pPr>
      <w:r>
        <w:t xml:space="preserve">           C) Kan yapmak</w:t>
      </w:r>
      <w:r>
        <w:tab/>
      </w:r>
      <w:r>
        <w:tab/>
      </w:r>
      <w:r>
        <w:tab/>
        <w:t xml:space="preserve">                               D) Vücudu dik tutmak.</w:t>
      </w:r>
    </w:p>
    <w:p w:rsidR="004B43F7" w:rsidRDefault="004B43F7" w:rsidP="009C6888">
      <w:pPr>
        <w:jc w:val="both"/>
      </w:pPr>
    </w:p>
    <w:p w:rsidR="004B43F7" w:rsidRPr="00957AA1" w:rsidRDefault="004B43F7" w:rsidP="00070BA2">
      <w:pPr>
        <w:jc w:val="both"/>
        <w:rPr>
          <w:sz w:val="26"/>
          <w:szCs w:val="26"/>
        </w:rPr>
      </w:pPr>
      <w:hyperlink r:id="rId9" w:history="1">
        <w:r w:rsidRPr="00022EB0">
          <w:rPr>
            <w:rStyle w:val="Hyperlink"/>
            <w:sz w:val="26"/>
            <w:szCs w:val="26"/>
          </w:rPr>
          <w:t>www.sorubak.com</w:t>
        </w:r>
      </w:hyperlink>
      <w:r>
        <w:rPr>
          <w:sz w:val="26"/>
          <w:szCs w:val="26"/>
        </w:rPr>
        <w:t xml:space="preserve"> </w:t>
      </w:r>
    </w:p>
    <w:p w:rsidR="004B43F7" w:rsidRDefault="004B43F7" w:rsidP="00070BA2">
      <w:pPr>
        <w:jc w:val="both"/>
        <w:rPr>
          <w:sz w:val="26"/>
          <w:szCs w:val="26"/>
        </w:rPr>
      </w:pPr>
    </w:p>
    <w:p w:rsidR="004B43F7" w:rsidRDefault="004B43F7" w:rsidP="00344B7B">
      <w:pPr>
        <w:tabs>
          <w:tab w:val="left" w:pos="2235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4B43F7" w:rsidRDefault="004B43F7" w:rsidP="00070BA2">
      <w:pPr>
        <w:jc w:val="both"/>
        <w:rPr>
          <w:sz w:val="26"/>
          <w:szCs w:val="26"/>
        </w:rPr>
      </w:pPr>
    </w:p>
    <w:p w:rsidR="004B43F7" w:rsidRDefault="004B43F7" w:rsidP="00070BA2">
      <w:pPr>
        <w:jc w:val="both"/>
        <w:rPr>
          <w:sz w:val="26"/>
          <w:szCs w:val="26"/>
        </w:rPr>
      </w:pPr>
    </w:p>
    <w:p w:rsidR="004B43F7" w:rsidRPr="002F59AD" w:rsidRDefault="004B43F7" w:rsidP="00A8737A"/>
    <w:sectPr w:rsidR="004B43F7" w:rsidRPr="002F59AD" w:rsidSect="009C6888">
      <w:pgSz w:w="11906" w:h="16838"/>
      <w:pgMar w:top="709" w:right="566" w:bottom="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43F7" w:rsidRDefault="004B43F7" w:rsidP="00F111F3">
      <w:pPr>
        <w:spacing w:after="0" w:line="240" w:lineRule="auto"/>
      </w:pPr>
      <w:r>
        <w:separator/>
      </w:r>
    </w:p>
  </w:endnote>
  <w:endnote w:type="continuationSeparator" w:id="0">
    <w:p w:rsidR="004B43F7" w:rsidRDefault="004B43F7" w:rsidP="00F11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43F7" w:rsidRDefault="004B43F7" w:rsidP="00F111F3">
      <w:pPr>
        <w:spacing w:after="0" w:line="240" w:lineRule="auto"/>
      </w:pPr>
      <w:r>
        <w:separator/>
      </w:r>
    </w:p>
  </w:footnote>
  <w:footnote w:type="continuationSeparator" w:id="0">
    <w:p w:rsidR="004B43F7" w:rsidRDefault="004B43F7" w:rsidP="00F111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360A7C"/>
    <w:multiLevelType w:val="hybridMultilevel"/>
    <w:tmpl w:val="10F63066"/>
    <w:lvl w:ilvl="0" w:tplc="DD9AE95C">
      <w:start w:val="3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5B1F05D8"/>
    <w:multiLevelType w:val="hybridMultilevel"/>
    <w:tmpl w:val="0DA854BE"/>
    <w:lvl w:ilvl="0" w:tplc="72302864">
      <w:start w:val="28"/>
      <w:numFmt w:val="decimal"/>
      <w:lvlText w:val="%1."/>
      <w:lvlJc w:val="left"/>
      <w:pPr>
        <w:ind w:left="502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4582"/>
    <w:rsid w:val="00022EB0"/>
    <w:rsid w:val="0006252F"/>
    <w:rsid w:val="00070BA2"/>
    <w:rsid w:val="001001BE"/>
    <w:rsid w:val="002321AD"/>
    <w:rsid w:val="002A55F6"/>
    <w:rsid w:val="002F20E8"/>
    <w:rsid w:val="002F59AD"/>
    <w:rsid w:val="00344B7B"/>
    <w:rsid w:val="00380126"/>
    <w:rsid w:val="004A5110"/>
    <w:rsid w:val="004B43F7"/>
    <w:rsid w:val="004F4DF3"/>
    <w:rsid w:val="007F765A"/>
    <w:rsid w:val="00833D07"/>
    <w:rsid w:val="00957AA1"/>
    <w:rsid w:val="009C6888"/>
    <w:rsid w:val="00A26C11"/>
    <w:rsid w:val="00A571CF"/>
    <w:rsid w:val="00A8737A"/>
    <w:rsid w:val="00AE2275"/>
    <w:rsid w:val="00AE4EB7"/>
    <w:rsid w:val="00BE70CE"/>
    <w:rsid w:val="00D34582"/>
    <w:rsid w:val="00E3007C"/>
    <w:rsid w:val="00E4119A"/>
    <w:rsid w:val="00E94723"/>
    <w:rsid w:val="00ED25EA"/>
    <w:rsid w:val="00F111F3"/>
    <w:rsid w:val="00FF4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07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70BA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A26C11"/>
    <w:pPr>
      <w:spacing w:after="0" w:line="240" w:lineRule="auto"/>
      <w:ind w:left="720"/>
      <w:contextualSpacing/>
    </w:pPr>
    <w:rPr>
      <w:rFonts w:ascii="Times New Roman" w:eastAsia="Times New Roman" w:hAnsi="Times New Roman" w:cs="Arial"/>
      <w:lang w:eastAsia="tr-TR"/>
    </w:rPr>
  </w:style>
  <w:style w:type="paragraph" w:styleId="Header">
    <w:name w:val="header"/>
    <w:basedOn w:val="Normal"/>
    <w:link w:val="HeaderChar"/>
    <w:uiPriority w:val="99"/>
    <w:semiHidden/>
    <w:rsid w:val="00F11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111F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F11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111F3"/>
    <w:rPr>
      <w:rFonts w:cs="Times New Roman"/>
    </w:rPr>
  </w:style>
  <w:style w:type="character" w:styleId="Hyperlink">
    <w:name w:val="Hyperlink"/>
    <w:basedOn w:val="DefaultParagraphFont"/>
    <w:uiPriority w:val="99"/>
    <w:rsid w:val="00957AA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google.com.tr/url?sa=i&amp;rct=j&amp;q=&amp;esrc=s&amp;frm=1&amp;source=images&amp;cd=&amp;cad=rja&amp;docid=A7Od__ky9J-S4M&amp;tbnid=QWxS35n8ClCBHM:&amp;ved=0CAUQjRw&amp;url=http://www.cpap.tc/merak-ettikleriniz.asp&amp;ei=AimeUtDyLoq_0QXBroDADQ&amp;psig=AFQjCNF3f4Cv2losGo-CRBc3AndEQUSCWQ&amp;ust=138618326189311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84</TotalTime>
  <Pages>3</Pages>
  <Words>590</Words>
  <Characters>3369</Characters>
  <Application>Microsoft Office Outlook</Application>
  <DocSecurity>0</DocSecurity>
  <Lines>0</Lines>
  <Paragraphs>0</Paragraphs>
  <ScaleCrop>false</ScaleCrop>
  <Company>2012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</dc:creator>
  <cp:keywords>www.sorubak.com</cp:keywords>
  <dc:description/>
  <cp:lastModifiedBy>edanur</cp:lastModifiedBy>
  <cp:revision>8</cp:revision>
  <dcterms:created xsi:type="dcterms:W3CDTF">2014-10-15T09:47:00Z</dcterms:created>
  <dcterms:modified xsi:type="dcterms:W3CDTF">2014-10-21T15:59:00Z</dcterms:modified>
</cp:coreProperties>
</file>