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AA" w:rsidRPr="008772BA" w:rsidRDefault="00D203AA" w:rsidP="008772BA">
      <w:pPr>
        <w:jc w:val="center"/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CEMİL SÖNMEZ İLKOKULU FEN ve TEKNOLOJİ </w:t>
      </w:r>
      <w:r>
        <w:rPr>
          <w:rFonts w:ascii="Times New Roman" w:hAnsi="Times New Roman"/>
          <w:b/>
        </w:rPr>
        <w:t xml:space="preserve">DERSİ </w:t>
      </w:r>
      <w:r w:rsidRPr="008772BA">
        <w:rPr>
          <w:rFonts w:ascii="Times New Roman" w:hAnsi="Times New Roman"/>
          <w:b/>
        </w:rPr>
        <w:t>BAŞARI DEĞERLENDİRME SINAVI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AD SOYAD:</w:t>
      </w:r>
    </w:p>
    <w:p w:rsidR="00D203AA" w:rsidRPr="008772BA" w:rsidRDefault="00D203AA" w:rsidP="008772BA">
      <w:pPr>
        <w:jc w:val="center"/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SORULAR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1.Kasları oluşturan ipliksi yapılara……</w:t>
      </w:r>
      <w:r>
        <w:rPr>
          <w:rFonts w:ascii="Times New Roman" w:hAnsi="Times New Roman"/>
          <w:b/>
        </w:rPr>
        <w:t xml:space="preserve"> </w:t>
      </w:r>
      <w:r w:rsidRPr="008772BA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 </w:t>
      </w:r>
      <w:r w:rsidRPr="008772BA">
        <w:rPr>
          <w:rFonts w:ascii="Times New Roman" w:hAnsi="Times New Roman"/>
          <w:b/>
        </w:rPr>
        <w:t>…denir. İpliksi yapılar bir araya gelerek…</w:t>
      </w:r>
      <w:r>
        <w:rPr>
          <w:rFonts w:ascii="Times New Roman" w:hAnsi="Times New Roman"/>
          <w:b/>
        </w:rPr>
        <w:t xml:space="preserve"> </w:t>
      </w:r>
      <w:r w:rsidRPr="008772BA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 </w:t>
      </w:r>
      <w:r w:rsidRPr="008772BA">
        <w:rPr>
          <w:rFonts w:ascii="Times New Roman" w:hAnsi="Times New Roman"/>
          <w:b/>
        </w:rPr>
        <w:t>..oluşturur.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Yukarıdaki boşluklara sıra ile neler gelmelidir?</w:t>
      </w:r>
    </w:p>
    <w:p w:rsidR="00D203AA" w:rsidRPr="009F3B8E" w:rsidRDefault="00D203AA">
      <w:pPr>
        <w:rPr>
          <w:rFonts w:ascii="Times New Roman" w:hAnsi="Times New Roman"/>
          <w:b/>
        </w:rPr>
      </w:pPr>
      <w:r w:rsidRPr="00583CE3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</w:t>
      </w:r>
      <w:r w:rsidRPr="009F3B8E">
        <w:rPr>
          <w:rFonts w:ascii="Times New Roman" w:hAnsi="Times New Roman"/>
          <w:b/>
        </w:rPr>
        <w:t xml:space="preserve">1    </w:t>
      </w:r>
      <w:r w:rsidRPr="009F3B8E">
        <w:rPr>
          <w:rFonts w:ascii="Times New Roman" w:hAnsi="Times New Roman"/>
          <w:b/>
        </w:rPr>
        <w:tab/>
      </w:r>
      <w:r w:rsidRPr="009F3B8E">
        <w:rPr>
          <w:rFonts w:ascii="Times New Roman" w:hAnsi="Times New Roman"/>
          <w:b/>
        </w:rPr>
        <w:tab/>
        <w:t xml:space="preserve">     2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 iskelet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kas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B)  eklem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kas lifi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 kas lifi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kas demeti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D) kas demeti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kas lifi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2.   I. Vücudumuzu dik tutar.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    II. Hareketlerimize yardımcı olur.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  III. Uzayıp-kısalır, kasılıp-gevşeyerek hareketimize yardım etmek.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  IV. İç organlarımızı korur.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Yukarıda verilen bilgilerden hangisi yada hangileri iskeletin görevlerinden </w:t>
      </w:r>
      <w:r w:rsidRPr="008772BA">
        <w:rPr>
          <w:rFonts w:ascii="Times New Roman" w:hAnsi="Times New Roman"/>
          <w:b/>
          <w:u w:val="single"/>
        </w:rPr>
        <w:t>değildir</w:t>
      </w:r>
      <w:r w:rsidRPr="008772BA">
        <w:rPr>
          <w:rFonts w:ascii="Times New Roman" w:hAnsi="Times New Roman"/>
          <w:b/>
        </w:rPr>
        <w:t>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yalnız I        B) I-II-V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I-II-III-IV    D) yalnız III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3.İskelet ve kas sağlığımız için aşağıdakilerden hangisini yapmak </w:t>
      </w:r>
      <w:r w:rsidRPr="008772BA">
        <w:rPr>
          <w:rFonts w:ascii="Times New Roman" w:hAnsi="Times New Roman"/>
          <w:b/>
          <w:u w:val="single"/>
        </w:rPr>
        <w:t>doğru olmaz</w:t>
      </w:r>
      <w:r w:rsidRPr="008772BA">
        <w:rPr>
          <w:rFonts w:ascii="Times New Roman" w:hAnsi="Times New Roman"/>
          <w:b/>
        </w:rPr>
        <w:t>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Yaşımıza uygun spor yapmak.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B) Vücudumuza dar gelen elbiseler giymek.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Süt ve süt ürünlerinden yeterince tüketmek.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D) Sıramızda oturma kurallarına uymak.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4.Solunum sisteminde görev alan yapı ve organlardan hangisi havayı ısıtır ve nemlendirir?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burun    B)yutak     C) soluk borusu  D) gırtlak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5. Aşağıdakilerden hangisi nabız hızını daha farklı etkiler?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Kitap okumak      B) TV izlemek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Uyumak</w:t>
      </w:r>
      <w:r>
        <w:rPr>
          <w:rFonts w:ascii="Times New Roman" w:hAnsi="Times New Roman"/>
        </w:rPr>
        <w:tab/>
        <w:t xml:space="preserve">        D) Korkmak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6. İp atlamaya başlayan Elif’te hangi değişim olmaz?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Kalp atış hızı azalır.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B) Nabız hızı artar.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Soluk alıp vermesi hızlanır.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D)Oksijen ihtiyacı artar.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7.Aşağıdakilerden hangisi cisim değildir?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kaşık   B)sürahi C) Ağaç D)masa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8.Aşağıdakilerden hangisi berk bir maddedir?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lastik  B) tebeşir  C) balon   D) silgi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9.Aşağıdakilerden hangisi bir malzeme değildir?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süt     B) un    C) fırın    D) yumurta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10. </w:t>
      </w:r>
      <w:r>
        <w:rPr>
          <w:rFonts w:ascii="Times New Roman" w:hAnsi="Times New Roman"/>
          <w:b/>
        </w:rPr>
        <w:t>‘</w:t>
      </w:r>
      <w:r w:rsidRPr="008772BA">
        <w:rPr>
          <w:rFonts w:ascii="Times New Roman" w:hAnsi="Times New Roman"/>
          <w:b/>
        </w:rPr>
        <w:t>Kola-Şeker-Un-Kalem- Zeytin Yağı</w:t>
      </w:r>
      <w:r>
        <w:rPr>
          <w:rFonts w:ascii="Times New Roman" w:hAnsi="Times New Roman"/>
          <w:b/>
        </w:rPr>
        <w:t>’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Yukarıdakilerden kaç tanesi bulundukları kabın şeklini alır?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5</w:t>
      </w:r>
      <w:r>
        <w:rPr>
          <w:rFonts w:ascii="Times New Roman" w:hAnsi="Times New Roman"/>
        </w:rPr>
        <w:tab/>
        <w:t xml:space="preserve">    B)3             C) 2   </w:t>
      </w:r>
      <w:r>
        <w:rPr>
          <w:rFonts w:ascii="Times New Roman" w:hAnsi="Times New Roman"/>
        </w:rPr>
        <w:tab/>
        <w:t xml:space="preserve"> D) 4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11.Gaz maddelerin özellikleri ile ilgili bilgilerden hangisi doğrudur?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Gaz maddeler bulundukları ortama yayılır.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B) Gaz maddelerin kendi şekilleri vardır.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Gaz maddelerin bir kütlesi yoktur.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D) Gaz maddeler akışkandır.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12.Rüzgarlı bir havada şemsiyemizin ters dönmesi bize neyi kanıtlar?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A)Şemsiyemizin sağlam olmadığını.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B)Gaz maddelerin varlığını.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C)Katı maddelerin varlığını.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D)Sıvı maddelerin varlığını.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13.Marketten aldığım 1 kutu şekerin brüt kütlesi 4 kg’ dır. Kutunun darası </w:t>
      </w:r>
      <w:smartTag w:uri="urn:schemas-microsoft-com:office:smarttags" w:element="metricconverter">
        <w:smartTagPr>
          <w:attr w:name="ProductID" w:val="525 g"/>
        </w:smartTagPr>
        <w:r w:rsidRPr="008772BA">
          <w:rPr>
            <w:rFonts w:ascii="Times New Roman" w:hAnsi="Times New Roman"/>
            <w:b/>
          </w:rPr>
          <w:t>525 g</w:t>
        </w:r>
      </w:smartTag>
      <w:r w:rsidRPr="008772BA">
        <w:rPr>
          <w:rFonts w:ascii="Times New Roman" w:hAnsi="Times New Roman"/>
          <w:b/>
        </w:rPr>
        <w:t xml:space="preserve"> olduğuna göre , şekerin net kütlesi nedir?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smartTag w:uri="urn:schemas-microsoft-com:office:smarttags" w:element="metricconverter">
        <w:smartTagPr>
          <w:attr w:name="ProductID" w:val="3475 g"/>
        </w:smartTagPr>
        <w:r>
          <w:rPr>
            <w:rFonts w:ascii="Times New Roman" w:hAnsi="Times New Roman"/>
          </w:rPr>
          <w:t>3475 g</w:t>
        </w:r>
      </w:smartTag>
      <w:r>
        <w:rPr>
          <w:rFonts w:ascii="Times New Roman" w:hAnsi="Times New Roman"/>
        </w:rPr>
        <w:tab/>
        <w:t xml:space="preserve">B) </w:t>
      </w:r>
      <w:smartTag w:uri="urn:schemas-microsoft-com:office:smarttags" w:element="metricconverter">
        <w:smartTagPr>
          <w:attr w:name="ProductID" w:val="4525 g"/>
        </w:smartTagPr>
        <w:r>
          <w:rPr>
            <w:rFonts w:ascii="Times New Roman" w:hAnsi="Times New Roman"/>
          </w:rPr>
          <w:t>4525 g</w:t>
        </w:r>
      </w:smartTag>
      <w:r>
        <w:rPr>
          <w:rFonts w:ascii="Times New Roman" w:hAnsi="Times New Roman"/>
        </w:rPr>
        <w:t xml:space="preserve">     C) </w:t>
      </w:r>
      <w:smartTag w:uri="urn:schemas-microsoft-com:office:smarttags" w:element="metricconverter">
        <w:smartTagPr>
          <w:attr w:name="ProductID" w:val="3525 g"/>
        </w:smartTagPr>
        <w:r>
          <w:rPr>
            <w:rFonts w:ascii="Times New Roman" w:hAnsi="Times New Roman"/>
          </w:rPr>
          <w:t>3525 g</w:t>
        </w:r>
      </w:smartTag>
      <w:r>
        <w:rPr>
          <w:rFonts w:ascii="Times New Roman" w:hAnsi="Times New Roman"/>
        </w:rPr>
        <w:t xml:space="preserve">      D) </w:t>
      </w:r>
      <w:smartTag w:uri="urn:schemas-microsoft-com:office:smarttags" w:element="metricconverter">
        <w:smartTagPr>
          <w:attr w:name="ProductID" w:val="4475 g"/>
        </w:smartTagPr>
        <w:r>
          <w:rPr>
            <w:rFonts w:ascii="Times New Roman" w:hAnsi="Times New Roman"/>
          </w:rPr>
          <w:t>4475 g</w:t>
        </w:r>
      </w:smartTag>
    </w:p>
    <w:p w:rsidR="00D203AA" w:rsidRDefault="00D203AA">
      <w:pPr>
        <w:rPr>
          <w:rFonts w:ascii="Times New Roman" w:hAnsi="Times New Roman"/>
        </w:rPr>
      </w:pP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14.Bir dereceli kabın içerisinde 50mL su vardır. Dereceli kabın içerisine koyduğum taştan sonra suyun 61 mL’ ye yükseldiğini gözlemledim. Buna göre suyun hacmi ne kadardır?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111mL    B) 11mL     C) 21mL    D) 1mL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15. Aşağıdakilerden hangisi doğal maddeye örnek değildir?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süt   B) toprak    C)tuz     D) ayran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16. I-rüzgar.     II- hava olayları  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III- sıcaklık</w:t>
      </w:r>
      <w:r w:rsidRPr="008772BA">
        <w:rPr>
          <w:rFonts w:ascii="Times New Roman" w:hAnsi="Times New Roman"/>
          <w:b/>
        </w:rPr>
        <w:tab/>
        <w:t>IV- insanlar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Yukarıdakilerden hangisi yada hangileri maddeyi değiştiren doğal etkilerdendir? 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I-II       B) yalnız IV       C) I-II-III      D)I-II-III-IV</w:t>
      </w:r>
    </w:p>
    <w:p w:rsidR="00D203AA" w:rsidRDefault="00D203AA">
      <w:pPr>
        <w:rPr>
          <w:rFonts w:ascii="Times New Roman" w:hAnsi="Times New Roman"/>
        </w:rPr>
      </w:pPr>
      <w:r w:rsidRPr="008772BA">
        <w:rPr>
          <w:rFonts w:ascii="Times New Roman" w:hAnsi="Times New Roman"/>
          <w:b/>
        </w:rPr>
        <w:t>17. Aşağıdakilerden hangisi bozunmaya uğramaz?</w:t>
      </w:r>
      <w:r>
        <w:rPr>
          <w:rFonts w:ascii="Times New Roman" w:hAnsi="Times New Roman"/>
        </w:rPr>
        <w:br/>
        <w:t>A) su</w:t>
      </w:r>
      <w:r>
        <w:rPr>
          <w:rFonts w:ascii="Times New Roman" w:hAnsi="Times New Roman"/>
        </w:rPr>
        <w:tab/>
        <w:t xml:space="preserve">   B) kağıt</w:t>
      </w:r>
      <w:r>
        <w:rPr>
          <w:rFonts w:ascii="Times New Roman" w:hAnsi="Times New Roman"/>
        </w:rPr>
        <w:tab/>
        <w:t xml:space="preserve"> C) şeker</w:t>
      </w:r>
      <w:r>
        <w:rPr>
          <w:rFonts w:ascii="Times New Roman" w:hAnsi="Times New Roman"/>
        </w:rPr>
        <w:tab/>
        <w:t>D) mum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18.Aşağıdakilerden hangisi karışıma örnek olarak verilebilir?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şekerli su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tuz 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altın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D)salata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19. Karışımları birbirinden ayırabilmek için ;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 xml:space="preserve">I- eritme </w:t>
      </w:r>
      <w:r w:rsidRPr="008772BA">
        <w:rPr>
          <w:rFonts w:ascii="Times New Roman" w:hAnsi="Times New Roman"/>
          <w:b/>
        </w:rPr>
        <w:tab/>
      </w:r>
      <w:r w:rsidRPr="008772BA">
        <w:rPr>
          <w:rFonts w:ascii="Times New Roman" w:hAnsi="Times New Roman"/>
          <w:b/>
        </w:rPr>
        <w:tab/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II-süzme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III- yüzdürme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IV-buharlaştırma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Hangilerini kullanabiliriz?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I ve II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B)II-III-IV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C)I-II-III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I ve IV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20. Sırasını ileri doğru ittiren Esra’nın sırasını durdurmak isteyen Hazal’ın ne yapması gerekir?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Esra’nın yanına geçerek ileri doğru itmeli.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B) Sıranın yanına geçerek sola doğru itmeli.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C)Esra’nın karşısına geçip sırayı Esra’ya doğru itmeli.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D)Esra’nın karşısına geçip sırayı kendine çekmeli.</w:t>
      </w:r>
    </w:p>
    <w:p w:rsidR="00D203AA" w:rsidRDefault="00D203AA">
      <w:pPr>
        <w:rPr>
          <w:rFonts w:ascii="Times New Roman" w:hAnsi="Times New Roman"/>
        </w:rPr>
      </w:pP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21. Aşağıdaki ışık kaynaklarından hangisi ilkel değildir?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meşale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gaz lambası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floresan lamba</w:t>
      </w:r>
      <w:r>
        <w:rPr>
          <w:rFonts w:ascii="Times New Roman" w:hAnsi="Times New Roman"/>
        </w:rPr>
        <w:tab/>
        <w:t>D) mum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22. Aşağıdakilerden hangisi doğal bir ışık kaynağıdır?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yıldırım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trafik lambaları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C)el feneri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mum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23.Aşağıdakilerden hangisi ışık kaynağı değildir?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ampul</w:t>
      </w:r>
      <w:r>
        <w:rPr>
          <w:rFonts w:ascii="Times New Roman" w:hAnsi="Times New Roman"/>
        </w:rPr>
        <w:tab/>
        <w:t xml:space="preserve">        B) aynadan yansıyan ışık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güneş </w:t>
      </w:r>
      <w:r>
        <w:rPr>
          <w:rFonts w:ascii="Times New Roman" w:hAnsi="Times New Roman"/>
        </w:rPr>
        <w:tab/>
        <w:t xml:space="preserve">        D) el feneri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24.Aşağıdakilerden hangisi ses kirliliğine örnektir?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üst komşumuzun yüksek sesle müzik dinlemesi.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B) deneme sınavı yapılırken sessiz olmak.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hastanelerde sessiz olmak.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D) gerekmedikçe bağırmamak.</w:t>
      </w:r>
    </w:p>
    <w:p w:rsidR="00D203AA" w:rsidRPr="008772BA" w:rsidRDefault="00D203AA">
      <w:pPr>
        <w:rPr>
          <w:rFonts w:ascii="Times New Roman" w:hAnsi="Times New Roman"/>
          <w:b/>
        </w:rPr>
      </w:pPr>
      <w:r w:rsidRPr="008772BA">
        <w:rPr>
          <w:rFonts w:ascii="Times New Roman" w:hAnsi="Times New Roman"/>
          <w:b/>
        </w:rPr>
        <w:t>25. Ses nasıl yayılır?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A) düz bir şekilde yayılır.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B) yukarı doğru yayılır.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C) ses yayılmaz.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D) ses dalgalar halinde yayılır.</w:t>
      </w:r>
    </w:p>
    <w:p w:rsidR="00D203AA" w:rsidRDefault="00D203AA">
      <w:pPr>
        <w:rPr>
          <w:rFonts w:ascii="Times New Roman" w:hAnsi="Times New Roman"/>
        </w:rPr>
      </w:pPr>
    </w:p>
    <w:p w:rsidR="00D203AA" w:rsidRPr="00C00C41" w:rsidRDefault="00D203AA">
      <w:pPr>
        <w:rPr>
          <w:rFonts w:ascii="Times New Roman" w:hAnsi="Times New Roman"/>
          <w:b/>
        </w:rPr>
      </w:pPr>
      <w:r w:rsidRPr="00C00C41">
        <w:rPr>
          <w:rFonts w:ascii="Times New Roman" w:hAnsi="Times New Roman"/>
          <w:b/>
        </w:rPr>
        <w:t>Dikkat!!!!!!!!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4 yanlış 1 doğruyu götürmektedir.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Her soru 4 puan değerindedir.</w:t>
      </w:r>
    </w:p>
    <w:p w:rsidR="00D203AA" w:rsidRDefault="00D203AA">
      <w:pPr>
        <w:rPr>
          <w:rFonts w:ascii="Times New Roman" w:hAnsi="Times New Roman"/>
        </w:rPr>
      </w:pPr>
      <w:r>
        <w:rPr>
          <w:rFonts w:ascii="Times New Roman" w:hAnsi="Times New Roman"/>
        </w:rPr>
        <w:t>Soruları bitirdikten sonra kontrol ediniz.</w:t>
      </w:r>
    </w:p>
    <w:p w:rsidR="00D203AA" w:rsidRDefault="00D203AA">
      <w:pPr>
        <w:rPr>
          <w:rFonts w:ascii="Times New Roman" w:hAnsi="Times New Roman"/>
        </w:rPr>
      </w:pPr>
    </w:p>
    <w:p w:rsidR="00D203AA" w:rsidRPr="00C00C41" w:rsidRDefault="00D203AA" w:rsidP="00C00C41">
      <w:pPr>
        <w:jc w:val="center"/>
        <w:rPr>
          <w:rFonts w:ascii="Times New Roman" w:hAnsi="Times New Roman"/>
          <w:b/>
        </w:rPr>
      </w:pPr>
      <w:hyperlink r:id="rId4" w:history="1">
        <w:r w:rsidRPr="00F2197A">
          <w:rPr>
            <w:rStyle w:val="Hyperlink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D203AA" w:rsidRPr="00C00C41" w:rsidRDefault="00D203AA" w:rsidP="00C00C41">
      <w:pPr>
        <w:jc w:val="center"/>
        <w:rPr>
          <w:rFonts w:ascii="Times New Roman" w:hAnsi="Times New Roman"/>
          <w:b/>
        </w:rPr>
      </w:pPr>
      <w:r w:rsidRPr="00C00C41">
        <w:rPr>
          <w:rFonts w:ascii="Times New Roman" w:hAnsi="Times New Roman"/>
          <w:b/>
        </w:rPr>
        <w:t>BAŞARILAR…</w:t>
      </w:r>
    </w:p>
    <w:sectPr w:rsidR="00D203AA" w:rsidRPr="00C00C41" w:rsidSect="00583CE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CE3"/>
    <w:rsid w:val="000975B3"/>
    <w:rsid w:val="001A3A9C"/>
    <w:rsid w:val="00233CF9"/>
    <w:rsid w:val="003D55B5"/>
    <w:rsid w:val="00583CE3"/>
    <w:rsid w:val="00634630"/>
    <w:rsid w:val="006A3DF5"/>
    <w:rsid w:val="008772BA"/>
    <w:rsid w:val="008D41E8"/>
    <w:rsid w:val="009F3B8E"/>
    <w:rsid w:val="00A404B0"/>
    <w:rsid w:val="00A63503"/>
    <w:rsid w:val="00C00C41"/>
    <w:rsid w:val="00C53D09"/>
    <w:rsid w:val="00D203AA"/>
    <w:rsid w:val="00E745FB"/>
    <w:rsid w:val="00E86D0E"/>
    <w:rsid w:val="00EC6D6B"/>
    <w:rsid w:val="00F2197A"/>
    <w:rsid w:val="00FE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D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E3B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650</Words>
  <Characters>3706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SAMSUNG</dc:creator>
  <cp:keywords>www.sorubak.com</cp:keywords>
  <dc:description>www.sorubak.com</dc:description>
  <cp:lastModifiedBy>edanur</cp:lastModifiedBy>
  <cp:revision>6</cp:revision>
  <dcterms:created xsi:type="dcterms:W3CDTF">2013-04-08T20:27:00Z</dcterms:created>
  <dcterms:modified xsi:type="dcterms:W3CDTF">2014-04-09T17:09:00Z</dcterms:modified>
  <cp:category>www.sorubak.com</cp:category>
</cp:coreProperties>
</file>