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873"/>
        <w:tblW w:w="10507" w:type="dxa"/>
        <w:tblCellMar>
          <w:left w:w="70" w:type="dxa"/>
          <w:right w:w="70" w:type="dxa"/>
        </w:tblCellMar>
        <w:tblLook w:val="00A0"/>
      </w:tblPr>
      <w:tblGrid>
        <w:gridCol w:w="1257"/>
        <w:gridCol w:w="2994"/>
        <w:gridCol w:w="1469"/>
        <w:gridCol w:w="1580"/>
        <w:gridCol w:w="1366"/>
        <w:gridCol w:w="1841"/>
      </w:tblGrid>
      <w:tr w:rsidR="00696622" w:rsidRPr="001079D3" w:rsidTr="003A4841">
        <w:trPr>
          <w:trHeight w:val="44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ADI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SINIF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3A4841">
            <w:pPr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PUAN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  <w:p w:rsidR="00696622" w:rsidRPr="001079D3" w:rsidRDefault="00696622" w:rsidP="00A63DC1">
            <w:pPr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696622" w:rsidRPr="001079D3" w:rsidTr="00756DC2">
        <w:trPr>
          <w:trHeight w:val="413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SOYADI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NUMARA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</w:tr>
    </w:tbl>
    <w:p w:rsidR="00696622" w:rsidRPr="001079D3" w:rsidRDefault="00696622" w:rsidP="007F7EC6">
      <w:pPr>
        <w:pStyle w:val="Header"/>
        <w:spacing w:line="240" w:lineRule="auto"/>
        <w:rPr>
          <w:rFonts w:ascii="Times New Roman" w:hAnsi="Times New Roman"/>
          <w:vanish/>
        </w:rPr>
      </w:pPr>
      <w:r>
        <w:rPr>
          <w:noProof/>
        </w:rPr>
        <w:pict>
          <v:roundrect id="_x0000_s1026" style="position:absolute;margin-left:446.45pt;margin-top:-.7pt;width:72.05pt;height:21.75pt;z-index:251660288;mso-position-horizontal-relative:text;mso-position-vertical-relative:text" arcsize="10923f">
            <v:textbox>
              <w:txbxContent>
                <w:p w:rsidR="00696622" w:rsidRDefault="00696622">
                  <w:r w:rsidRPr="00B12848">
                    <w:rPr>
                      <w:rFonts w:ascii="Jokerman" w:hAnsi="Jokerman"/>
                      <w:i/>
                      <w:sz w:val="20"/>
                      <w:szCs w:val="20"/>
                    </w:rPr>
                    <w:t>03.11.2014</w:t>
                  </w:r>
                </w:p>
              </w:txbxContent>
            </v:textbox>
          </v:roundrect>
        </w:pict>
      </w:r>
      <w:r>
        <w:rPr>
          <w:rFonts w:ascii="Chiller" w:hAnsi="Chiller"/>
          <w:b/>
          <w:sz w:val="32"/>
          <w:szCs w:val="32"/>
        </w:rPr>
        <w:t xml:space="preserve">   </w:t>
      </w:r>
      <w:r w:rsidRPr="001079D3">
        <w:rPr>
          <w:rFonts w:ascii="Chiller" w:hAnsi="Chiller"/>
          <w:b/>
          <w:sz w:val="32"/>
          <w:szCs w:val="32"/>
        </w:rPr>
        <w:t xml:space="preserve"> 2014-2015</w:t>
      </w:r>
      <w:r>
        <w:rPr>
          <w:rFonts w:ascii="Chiller" w:hAnsi="Chiller"/>
          <w:b/>
          <w:sz w:val="32"/>
          <w:szCs w:val="32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 xml:space="preserve"> </w:t>
      </w:r>
      <w:r>
        <w:rPr>
          <w:rFonts w:ascii="Chiller" w:hAnsi="Chiller"/>
          <w:b/>
          <w:sz w:val="32"/>
          <w:szCs w:val="32"/>
        </w:rPr>
        <w:t>EGITI</w:t>
      </w:r>
      <w:r w:rsidRPr="001079D3">
        <w:rPr>
          <w:rFonts w:ascii="Chiller" w:hAnsi="Chiller"/>
          <w:b/>
          <w:sz w:val="32"/>
          <w:szCs w:val="32"/>
        </w:rPr>
        <w:t>M-Ö</w:t>
      </w:r>
      <w:r w:rsidRPr="001079D3">
        <w:rPr>
          <w:b/>
          <w:sz w:val="32"/>
          <w:szCs w:val="32"/>
        </w:rPr>
        <w:t>Ğ</w:t>
      </w:r>
      <w:r w:rsidRPr="001079D3">
        <w:rPr>
          <w:rFonts w:ascii="Chiller" w:hAnsi="Chiller"/>
          <w:b/>
          <w:sz w:val="32"/>
          <w:szCs w:val="32"/>
        </w:rPr>
        <w:t>RE</w:t>
      </w:r>
      <w:r>
        <w:rPr>
          <w:rFonts w:ascii="Chiller" w:hAnsi="Chiller"/>
          <w:b/>
          <w:sz w:val="32"/>
          <w:szCs w:val="32"/>
        </w:rPr>
        <w:t>TI</w:t>
      </w:r>
      <w:r w:rsidRPr="001079D3">
        <w:rPr>
          <w:rFonts w:ascii="Chiller" w:hAnsi="Chiller"/>
          <w:b/>
          <w:sz w:val="32"/>
          <w:szCs w:val="32"/>
        </w:rPr>
        <w:t xml:space="preserve">M </w:t>
      </w:r>
      <w:r>
        <w:rPr>
          <w:rFonts w:ascii="Chiller" w:hAnsi="Chiller"/>
          <w:b/>
          <w:sz w:val="32"/>
          <w:szCs w:val="32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 xml:space="preserve">YILI </w:t>
      </w:r>
      <w:r>
        <w:rPr>
          <w:rFonts w:ascii="Chiller" w:hAnsi="Chiller"/>
          <w:b/>
          <w:sz w:val="32"/>
          <w:szCs w:val="32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>T</w:t>
      </w:r>
      <w:r>
        <w:rPr>
          <w:rFonts w:ascii="Chiller" w:hAnsi="Chiller"/>
          <w:b/>
          <w:sz w:val="32"/>
          <w:szCs w:val="32"/>
        </w:rPr>
        <w:t>OKI</w:t>
      </w:r>
      <w:r w:rsidRPr="001079D3">
        <w:rPr>
          <w:rFonts w:ascii="Chiller" w:hAnsi="Chiller"/>
          <w:b/>
          <w:sz w:val="32"/>
          <w:szCs w:val="32"/>
        </w:rPr>
        <w:t xml:space="preserve"> KÖSED</w:t>
      </w:r>
      <w:r>
        <w:rPr>
          <w:rFonts w:ascii="Chiller" w:hAnsi="Chiller"/>
          <w:b/>
          <w:sz w:val="32"/>
          <w:szCs w:val="32"/>
        </w:rPr>
        <w:t>AG</w:t>
      </w:r>
      <w:r w:rsidRPr="001079D3">
        <w:rPr>
          <w:rFonts w:ascii="Chiller" w:hAnsi="Chiller"/>
          <w:b/>
          <w:sz w:val="32"/>
          <w:szCs w:val="32"/>
        </w:rPr>
        <w:t xml:space="preserve"> </w:t>
      </w:r>
      <w:r>
        <w:rPr>
          <w:rFonts w:ascii="Chiller" w:hAnsi="Chiller"/>
          <w:b/>
          <w:sz w:val="32"/>
          <w:szCs w:val="32"/>
        </w:rPr>
        <w:t xml:space="preserve"> IL</w:t>
      </w:r>
      <w:r w:rsidRPr="001079D3">
        <w:rPr>
          <w:rFonts w:ascii="Chiller" w:hAnsi="Chiller"/>
          <w:b/>
          <w:sz w:val="32"/>
          <w:szCs w:val="32"/>
        </w:rPr>
        <w:t xml:space="preserve">KOKULU </w:t>
      </w:r>
      <w:r>
        <w:rPr>
          <w:rFonts w:ascii="Chiller" w:hAnsi="Chiller"/>
          <w:b/>
          <w:sz w:val="32"/>
          <w:szCs w:val="32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>4. SINIF</w:t>
      </w:r>
      <w:r w:rsidRPr="001079D3">
        <w:rPr>
          <w:rFonts w:ascii="Chiller" w:hAnsi="Chiller"/>
          <w:b/>
          <w:sz w:val="30"/>
          <w:szCs w:val="30"/>
        </w:rPr>
        <w:t xml:space="preserve"> </w:t>
      </w:r>
      <w:r>
        <w:rPr>
          <w:rFonts w:ascii="Chiller" w:hAnsi="Chiller"/>
          <w:b/>
          <w:sz w:val="30"/>
          <w:szCs w:val="30"/>
        </w:rPr>
        <w:t xml:space="preserve">       </w:t>
      </w:r>
      <w:r>
        <w:rPr>
          <w:rFonts w:ascii="Chiller" w:hAnsi="Chiller"/>
          <w:b/>
          <w:sz w:val="30"/>
          <w:szCs w:val="30"/>
        </w:rPr>
        <w:br/>
      </w:r>
      <w:r>
        <w:rPr>
          <w:rFonts w:ascii="Chiller" w:hAnsi="Chiller"/>
          <w:b/>
          <w:sz w:val="32"/>
          <w:szCs w:val="32"/>
        </w:rPr>
        <w:t xml:space="preserve">                </w:t>
      </w:r>
      <w:r w:rsidRPr="00B12848">
        <w:rPr>
          <w:rFonts w:ascii="Chiller" w:hAnsi="Chiller"/>
          <w:b/>
          <w:sz w:val="34"/>
          <w:szCs w:val="34"/>
          <w:u w:val="single"/>
        </w:rPr>
        <w:t>FEN VE TEKNOLOJI</w:t>
      </w:r>
      <w:r>
        <w:rPr>
          <w:rFonts w:ascii="Chiller" w:hAnsi="Chiller"/>
          <w:b/>
          <w:sz w:val="34"/>
          <w:szCs w:val="34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 xml:space="preserve"> DER</w:t>
      </w:r>
      <w:r>
        <w:rPr>
          <w:rFonts w:ascii="Chiller" w:hAnsi="Chiller"/>
          <w:b/>
          <w:sz w:val="32"/>
          <w:szCs w:val="32"/>
        </w:rPr>
        <w:t>SI</w:t>
      </w:r>
      <w:r>
        <w:rPr>
          <w:b/>
          <w:sz w:val="32"/>
          <w:szCs w:val="32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 xml:space="preserve"> 1. DÖNEM </w:t>
      </w:r>
      <w:r>
        <w:rPr>
          <w:rFonts w:ascii="Chiller" w:hAnsi="Chiller"/>
          <w:b/>
          <w:sz w:val="32"/>
          <w:szCs w:val="32"/>
        </w:rPr>
        <w:t xml:space="preserve"> </w:t>
      </w:r>
      <w:r w:rsidRPr="001079D3">
        <w:rPr>
          <w:rFonts w:ascii="Chiller" w:hAnsi="Chiller"/>
          <w:b/>
          <w:sz w:val="32"/>
          <w:szCs w:val="32"/>
        </w:rPr>
        <w:t>1. YAZILI SINAVI</w:t>
      </w:r>
      <w:r>
        <w:rPr>
          <w:rFonts w:ascii="Chiller" w:hAnsi="Chiller"/>
          <w:b/>
          <w:sz w:val="32"/>
          <w:szCs w:val="32"/>
        </w:rPr>
        <w:br/>
      </w:r>
      <w:r>
        <w:rPr>
          <w:rFonts w:ascii="Times New Roman" w:hAnsi="Times New Roman"/>
        </w:rPr>
        <w:br/>
      </w:r>
    </w:p>
    <w:p w:rsidR="00696622" w:rsidRPr="007D5478" w:rsidRDefault="00696622" w:rsidP="007F7EC6">
      <w:pPr>
        <w:pStyle w:val="NoSpacing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1079D3">
        <w:rPr>
          <w:rFonts w:ascii="Times New Roman" w:hAnsi="Times New Roman"/>
          <w:b/>
          <w:color w:val="C00000"/>
          <w:sz w:val="24"/>
          <w:szCs w:val="24"/>
        </w:rPr>
        <w:t>A- Aşağıdaki bilgilerden doğru olanın başına (D)</w:t>
      </w:r>
      <w:r>
        <w:rPr>
          <w:rFonts w:ascii="Times New Roman" w:hAnsi="Times New Roman"/>
          <w:b/>
          <w:color w:val="C00000"/>
          <w:sz w:val="24"/>
          <w:szCs w:val="24"/>
        </w:rPr>
        <w:t>;</w:t>
      </w:r>
      <w:r w:rsidRPr="001079D3">
        <w:rPr>
          <w:rFonts w:ascii="Times New Roman" w:hAnsi="Times New Roman"/>
          <w:b/>
          <w:color w:val="C00000"/>
          <w:sz w:val="24"/>
          <w:szCs w:val="24"/>
        </w:rPr>
        <w:t xml:space="preserve"> yanlış olanın başına (Y) yazınız</w:t>
      </w:r>
      <w:r w:rsidRPr="007D5478">
        <w:rPr>
          <w:rFonts w:ascii="Times New Roman" w:hAnsi="Times New Roman"/>
          <w:b/>
          <w:color w:val="C00000"/>
          <w:sz w:val="24"/>
          <w:szCs w:val="24"/>
        </w:rPr>
        <w:t>. (20 x 1 = 20 Puan)</w:t>
      </w:r>
    </w:p>
    <w:p w:rsidR="00696622" w:rsidRPr="001079D3" w:rsidRDefault="00696622" w:rsidP="007F7EC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  <w:sectPr w:rsidR="00696622" w:rsidRPr="001079D3" w:rsidSect="00D5215D">
          <w:footerReference w:type="default" r:id="rId7"/>
          <w:type w:val="continuous"/>
          <w:pgSz w:w="11906" w:h="16838" w:code="9"/>
          <w:pgMar w:top="284" w:right="709" w:bottom="709" w:left="851" w:header="113" w:footer="397" w:gutter="0"/>
          <w:cols w:space="708"/>
          <w:docGrid w:linePitch="360"/>
        </w:sectPr>
      </w:pP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7.45pt;margin-top:3.55pt;width:.05pt;height:244.35pt;z-index:251648000" o:connectortype="straight"/>
        </w:pict>
      </w:r>
      <w:r w:rsidRPr="001079D3">
        <w:rPr>
          <w:rFonts w:ascii="Times New Roman" w:hAnsi="Times New Roman"/>
          <w:sz w:val="24"/>
          <w:szCs w:val="24"/>
        </w:rPr>
        <w:t>(….) Heyecan,korku ve sevinç nabız sayısını arttırır.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 Kol kemikler</w:t>
      </w:r>
      <w:r>
        <w:rPr>
          <w:rFonts w:ascii="Times New Roman" w:hAnsi="Times New Roman"/>
          <w:sz w:val="24"/>
          <w:szCs w:val="24"/>
        </w:rPr>
        <w:t>i</w:t>
      </w:r>
      <w:r w:rsidRPr="001079D3">
        <w:rPr>
          <w:rFonts w:ascii="Times New Roman" w:hAnsi="Times New Roman"/>
          <w:sz w:val="24"/>
          <w:szCs w:val="24"/>
        </w:rPr>
        <w:t xml:space="preserve"> yassı kemiktir.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 Yetişkin bir insanın vücudunda 206 tane kemik vardır.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Kaslar, iskeleti oluşturan kemik ve eklemleri hareket ettirir.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</w:t>
      </w:r>
      <w:r>
        <w:rPr>
          <w:rFonts w:ascii="Times New Roman" w:hAnsi="Times New Roman"/>
          <w:sz w:val="24"/>
          <w:szCs w:val="24"/>
        </w:rPr>
        <w:t>.) E</w:t>
      </w:r>
      <w:r w:rsidRPr="001079D3">
        <w:rPr>
          <w:rFonts w:ascii="Times New Roman" w:hAnsi="Times New Roman"/>
          <w:sz w:val="24"/>
          <w:szCs w:val="24"/>
        </w:rPr>
        <w:t>gzersiz</w:t>
      </w:r>
      <w:r>
        <w:rPr>
          <w:rFonts w:ascii="Times New Roman" w:hAnsi="Times New Roman"/>
          <w:sz w:val="24"/>
          <w:szCs w:val="24"/>
        </w:rPr>
        <w:t xml:space="preserve"> yapmak</w:t>
      </w:r>
      <w:r w:rsidRPr="001079D3">
        <w:rPr>
          <w:rFonts w:ascii="Times New Roman" w:hAnsi="Times New Roman"/>
          <w:sz w:val="24"/>
          <w:szCs w:val="24"/>
        </w:rPr>
        <w:t>, süt ve süt ürünleri tüketme</w:t>
      </w:r>
      <w:r>
        <w:rPr>
          <w:rFonts w:ascii="Times New Roman" w:hAnsi="Times New Roman"/>
          <w:sz w:val="24"/>
          <w:szCs w:val="24"/>
        </w:rPr>
        <w:t xml:space="preserve">k </w:t>
      </w:r>
      <w:r w:rsidRPr="001079D3">
        <w:rPr>
          <w:rFonts w:ascii="Times New Roman" w:hAnsi="Times New Roman"/>
          <w:sz w:val="24"/>
          <w:szCs w:val="24"/>
        </w:rPr>
        <w:t xml:space="preserve"> iskelet ve kas sağlığı için gereklidir.</w:t>
      </w:r>
    </w:p>
    <w:p w:rsidR="00696622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8B5705">
        <w:rPr>
          <w:rFonts w:ascii="Times New Roman" w:hAnsi="Times New Roman"/>
          <w:sz w:val="24"/>
          <w:szCs w:val="24"/>
        </w:rPr>
        <w:t xml:space="preserve">(….) </w:t>
      </w:r>
      <w:r>
        <w:rPr>
          <w:rFonts w:ascii="Times New Roman" w:hAnsi="Times New Roman"/>
          <w:sz w:val="24"/>
          <w:szCs w:val="24"/>
        </w:rPr>
        <w:t>Nabzımız sadece uyurken durur</w:t>
      </w:r>
      <w:r w:rsidRPr="008B5705">
        <w:rPr>
          <w:rFonts w:ascii="Times New Roman" w:hAnsi="Times New Roman"/>
          <w:sz w:val="24"/>
          <w:szCs w:val="24"/>
        </w:rPr>
        <w:t>.</w:t>
      </w:r>
    </w:p>
    <w:p w:rsidR="00696622" w:rsidRPr="008B5705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8B5705">
        <w:rPr>
          <w:rFonts w:ascii="Times New Roman" w:hAnsi="Times New Roman"/>
          <w:sz w:val="24"/>
          <w:szCs w:val="24"/>
        </w:rPr>
        <w:t>(….) Eklemler olmasaydı hareket edemezdik.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Güneş ışığının kemiklerin gelişmesine çok yararı vardır.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Spor yaparken dolaşım ve solunum hızı a</w:t>
      </w:r>
      <w:r>
        <w:rPr>
          <w:rFonts w:ascii="Times New Roman" w:hAnsi="Times New Roman"/>
          <w:sz w:val="24"/>
          <w:szCs w:val="24"/>
        </w:rPr>
        <w:t>zalır.</w:t>
      </w:r>
    </w:p>
    <w:p w:rsidR="00696622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756DC2">
        <w:rPr>
          <w:rFonts w:ascii="Times New Roman" w:hAnsi="Times New Roman"/>
          <w:sz w:val="24"/>
          <w:szCs w:val="24"/>
        </w:rPr>
        <w:t xml:space="preserve"> (….) Bebeklerde kemik sayısı, yetişkinlere göre daha fazladır.</w:t>
      </w:r>
    </w:p>
    <w:p w:rsidR="00696622" w:rsidRDefault="00696622" w:rsidP="00BD7D62">
      <w:pPr>
        <w:pStyle w:val="NoSpacing"/>
        <w:ind w:left="284"/>
        <w:rPr>
          <w:rFonts w:ascii="Times New Roman" w:hAnsi="Times New Roman"/>
          <w:sz w:val="24"/>
          <w:szCs w:val="24"/>
        </w:rPr>
      </w:pPr>
    </w:p>
    <w:p w:rsidR="00696622" w:rsidRPr="00756DC2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756DC2">
        <w:rPr>
          <w:rFonts w:ascii="Times New Roman" w:hAnsi="Times New Roman"/>
          <w:sz w:val="24"/>
          <w:szCs w:val="24"/>
        </w:rPr>
        <w:t xml:space="preserve">(….) Kaslar, </w:t>
      </w:r>
      <w:r>
        <w:rPr>
          <w:rFonts w:ascii="Times New Roman" w:hAnsi="Times New Roman"/>
          <w:sz w:val="24"/>
          <w:szCs w:val="24"/>
        </w:rPr>
        <w:t>zıt yönlü çalışarak (kas</w:t>
      </w:r>
      <w:r w:rsidRPr="00756DC2">
        <w:rPr>
          <w:rFonts w:ascii="Times New Roman" w:hAnsi="Times New Roman"/>
          <w:sz w:val="24"/>
          <w:szCs w:val="24"/>
        </w:rPr>
        <w:t>ılıp</w:t>
      </w:r>
      <w:r>
        <w:rPr>
          <w:rFonts w:ascii="Times New Roman" w:hAnsi="Times New Roman"/>
          <w:sz w:val="24"/>
          <w:szCs w:val="24"/>
        </w:rPr>
        <w:t>-</w:t>
      </w:r>
      <w:r w:rsidRPr="00756DC2">
        <w:rPr>
          <w:rFonts w:ascii="Times New Roman" w:hAnsi="Times New Roman"/>
          <w:sz w:val="24"/>
          <w:szCs w:val="24"/>
        </w:rPr>
        <w:t xml:space="preserve"> gevş</w:t>
      </w:r>
      <w:r>
        <w:rPr>
          <w:rFonts w:ascii="Times New Roman" w:hAnsi="Times New Roman"/>
          <w:sz w:val="24"/>
          <w:szCs w:val="24"/>
        </w:rPr>
        <w:t>eme) hareket ederler.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Omurg</w:t>
      </w:r>
      <w:r>
        <w:rPr>
          <w:rFonts w:ascii="Times New Roman" w:hAnsi="Times New Roman"/>
          <w:sz w:val="24"/>
          <w:szCs w:val="24"/>
        </w:rPr>
        <w:t>a</w:t>
      </w:r>
      <w:r w:rsidRPr="001079D3">
        <w:rPr>
          <w:rFonts w:ascii="Times New Roman" w:hAnsi="Times New Roman"/>
          <w:sz w:val="24"/>
          <w:szCs w:val="24"/>
        </w:rPr>
        <w:t xml:space="preserve"> ve göğüs kafesinde yarı oynar eklemler vardır.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(….) Soluk </w:t>
      </w:r>
      <w:r>
        <w:rPr>
          <w:rFonts w:ascii="Times New Roman" w:hAnsi="Times New Roman"/>
          <w:sz w:val="24"/>
          <w:szCs w:val="24"/>
        </w:rPr>
        <w:t>verme</w:t>
      </w:r>
      <w:r w:rsidRPr="001079D3">
        <w:rPr>
          <w:rFonts w:ascii="Times New Roman" w:hAnsi="Times New Roman"/>
          <w:sz w:val="24"/>
          <w:szCs w:val="24"/>
        </w:rPr>
        <w:t xml:space="preserve"> sırasında diyafram </w:t>
      </w:r>
      <w:r>
        <w:rPr>
          <w:rFonts w:ascii="Times New Roman" w:hAnsi="Times New Roman"/>
          <w:sz w:val="24"/>
          <w:szCs w:val="24"/>
        </w:rPr>
        <w:t>düzleşir.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</w:t>
      </w:r>
      <w:r>
        <w:rPr>
          <w:rFonts w:ascii="Times New Roman" w:hAnsi="Times New Roman"/>
          <w:sz w:val="24"/>
          <w:szCs w:val="24"/>
        </w:rPr>
        <w:t>Beyin,dolaşım sisteminin en temel organıdır</w:t>
      </w:r>
      <w:r w:rsidRPr="001079D3">
        <w:rPr>
          <w:rFonts w:ascii="Times New Roman" w:hAnsi="Times New Roman"/>
          <w:sz w:val="24"/>
          <w:szCs w:val="24"/>
        </w:rPr>
        <w:t>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</w:t>
      </w:r>
      <w:r>
        <w:rPr>
          <w:rFonts w:ascii="Times New Roman" w:hAnsi="Times New Roman"/>
          <w:sz w:val="24"/>
          <w:szCs w:val="24"/>
        </w:rPr>
        <w:t>Doktorlar,</w:t>
      </w:r>
      <w:r w:rsidRPr="001079D3">
        <w:rPr>
          <w:rFonts w:ascii="Times New Roman" w:hAnsi="Times New Roman"/>
          <w:sz w:val="24"/>
          <w:szCs w:val="24"/>
        </w:rPr>
        <w:t>kalp atışımızı stetoskop adı verilen alet ile dinler</w:t>
      </w:r>
      <w:r>
        <w:rPr>
          <w:rFonts w:ascii="Times New Roman" w:hAnsi="Times New Roman"/>
          <w:sz w:val="24"/>
          <w:szCs w:val="24"/>
        </w:rPr>
        <w:t>ler</w:t>
      </w:r>
      <w:r w:rsidRPr="001079D3">
        <w:rPr>
          <w:rFonts w:ascii="Times New Roman" w:hAnsi="Times New Roman"/>
          <w:sz w:val="24"/>
          <w:szCs w:val="24"/>
        </w:rPr>
        <w:t>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Kafatası beynimizi dış etkenlerden korur.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Kemiklerin kırık olup olmadığını röntgen filmi ile görebiliriz.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Vücudun enerji ihtiyacı, oksijen ve besinle karşılanır.</w:t>
      </w:r>
    </w:p>
    <w:p w:rsidR="00696622" w:rsidRPr="001079D3" w:rsidRDefault="00696622" w:rsidP="00A63DC1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İskeletimiz</w:t>
      </w:r>
      <w:r>
        <w:rPr>
          <w:rFonts w:ascii="Times New Roman" w:hAnsi="Times New Roman"/>
          <w:sz w:val="24"/>
          <w:szCs w:val="24"/>
        </w:rPr>
        <w:t xml:space="preserve"> dik oturmama,yüksek bir yerden atlama gibi sebeplerle zarar görebilir.</w:t>
      </w:r>
    </w:p>
    <w:p w:rsidR="00696622" w:rsidRPr="00756DC2" w:rsidRDefault="00696622" w:rsidP="00B92D67">
      <w:pPr>
        <w:pStyle w:val="NoSpacing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756DC2">
        <w:rPr>
          <w:rFonts w:ascii="Times New Roman" w:hAnsi="Times New Roman"/>
          <w:sz w:val="24"/>
          <w:szCs w:val="24"/>
        </w:rPr>
        <w:t xml:space="preserve"> (….) Solunum yaparken karbondioksit alır, oksijen veririz.</w:t>
      </w:r>
    </w:p>
    <w:p w:rsidR="00696622" w:rsidRDefault="00696622" w:rsidP="0097334E">
      <w:pPr>
        <w:pStyle w:val="NoSpacing"/>
        <w:rPr>
          <w:rFonts w:ascii="Times New Roman" w:hAnsi="Times New Roman"/>
          <w:b/>
          <w:bCs/>
          <w:color w:val="C00000"/>
          <w:sz w:val="24"/>
          <w:szCs w:val="24"/>
        </w:rPr>
        <w:sectPr w:rsidR="00696622" w:rsidSect="00807068">
          <w:type w:val="continuous"/>
          <w:pgSz w:w="11906" w:h="16838"/>
          <w:pgMar w:top="709" w:right="707" w:bottom="709" w:left="851" w:header="137" w:footer="305" w:gutter="0"/>
          <w:cols w:num="2" w:space="708"/>
          <w:docGrid w:linePitch="360"/>
        </w:sectPr>
      </w:pPr>
      <w:r>
        <w:rPr>
          <w:rFonts w:ascii="Times New Roman" w:hAnsi="Times New Roman"/>
          <w:b/>
          <w:bCs/>
          <w:color w:val="C00000"/>
          <w:sz w:val="24"/>
          <w:szCs w:val="24"/>
        </w:rPr>
        <w:br/>
      </w:r>
    </w:p>
    <w:tbl>
      <w:tblPr>
        <w:tblW w:w="10916" w:type="dxa"/>
        <w:tblInd w:w="-17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/>
      </w:tblPr>
      <w:tblGrid>
        <w:gridCol w:w="6096"/>
        <w:gridCol w:w="4820"/>
      </w:tblGrid>
      <w:tr w:rsidR="00696622" w:rsidRPr="00B92D67" w:rsidTr="00717A55">
        <w:trPr>
          <w:trHeight w:val="577"/>
        </w:trPr>
        <w:tc>
          <w:tcPr>
            <w:tcW w:w="6096" w:type="dxa"/>
            <w:vAlign w:val="center"/>
          </w:tcPr>
          <w:p w:rsidR="00696622" w:rsidRPr="0097334E" w:rsidRDefault="00696622" w:rsidP="0097334E">
            <w:pPr>
              <w:pStyle w:val="NoSpacing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 xml:space="preserve">B- </w:t>
            </w:r>
            <w:r w:rsidRPr="0097334E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Aşağıdaki solunum organlarını numaralarına göre yazınız</w:t>
            </w:r>
            <w:r w:rsidRPr="007D5478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 xml:space="preserve">. </w:t>
            </w:r>
            <w:r w:rsidRPr="007D54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(6 x 1 = 6 Puan)</w:t>
            </w:r>
          </w:p>
        </w:tc>
        <w:tc>
          <w:tcPr>
            <w:tcW w:w="4820" w:type="dxa"/>
            <w:vAlign w:val="center"/>
          </w:tcPr>
          <w:p w:rsidR="00696622" w:rsidRPr="0097334E" w:rsidRDefault="00696622" w:rsidP="0097334E">
            <w:pPr>
              <w:pStyle w:val="NoSpacing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C-  </w:t>
            </w:r>
            <w:r w:rsidRPr="0097334E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İskeletin temel kısımlarını aşağıdaki uygun yerlere yazınız.</w:t>
            </w:r>
            <w:r w:rsidRPr="009733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54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(4x1= 4 P)</w:t>
            </w:r>
          </w:p>
        </w:tc>
      </w:tr>
      <w:tr w:rsidR="00696622" w:rsidRPr="00B92D67" w:rsidTr="00272C4D">
        <w:trPr>
          <w:trHeight w:val="3410"/>
        </w:trPr>
        <w:tc>
          <w:tcPr>
            <w:tcW w:w="6096" w:type="dxa"/>
          </w:tcPr>
          <w:p w:rsidR="00696622" w:rsidRPr="00B92D67" w:rsidRDefault="00696622" w:rsidP="00717A55">
            <w:pPr>
              <w:pStyle w:val="NoSpacing"/>
              <w:spacing w:line="360" w:lineRule="auto"/>
              <w:rPr>
                <w:rFonts w:cs="Calibri"/>
                <w:bCs/>
                <w:sz w:val="24"/>
                <w:szCs w:val="24"/>
              </w:rPr>
            </w:pPr>
            <w:r w:rsidRPr="00236201">
              <w:rPr>
                <w:rFonts w:cs="Calibri"/>
                <w:noProof/>
                <w:sz w:val="24"/>
                <w:szCs w:val="24"/>
              </w:rPr>
              <w:pict>
                <v:shape id="Resim 2" o:spid="_x0000_i1027" type="#_x0000_t75" alt="solunum sistemi 1" style="width:4in;height:162pt;visibility:visible">
                  <v:imagedata r:id="rId8" o:title=""/>
                </v:shape>
              </w:pict>
            </w:r>
          </w:p>
        </w:tc>
        <w:tc>
          <w:tcPr>
            <w:tcW w:w="4820" w:type="dxa"/>
          </w:tcPr>
          <w:p w:rsidR="00696622" w:rsidRPr="00607AF6" w:rsidRDefault="00696622" w:rsidP="00717A55">
            <w:pPr>
              <w:pStyle w:val="NoSpacing"/>
              <w:spacing w:line="360" w:lineRule="auto"/>
              <w:ind w:left="105"/>
              <w:rPr>
                <w:rFonts w:cs="Calibri"/>
                <w:bCs/>
                <w:sz w:val="24"/>
                <w:szCs w:val="24"/>
              </w:rPr>
            </w:pPr>
            <w:r w:rsidRPr="00236201">
              <w:rPr>
                <w:rFonts w:cs="Calibri"/>
                <w:noProof/>
                <w:sz w:val="24"/>
                <w:szCs w:val="24"/>
              </w:rPr>
              <w:pict>
                <v:shape id="Resim 10" o:spid="_x0000_i1028" type="#_x0000_t75" style="width:222pt;height:170.25pt;visibility:visible">
                  <v:imagedata r:id="rId9" o:title=""/>
                </v:shape>
              </w:pict>
            </w:r>
          </w:p>
        </w:tc>
      </w:tr>
    </w:tbl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  <w:r>
        <w:rPr>
          <w:noProof/>
        </w:rPr>
        <w:pict>
          <v:rect id="_x0000_s1028" style="position:absolute;margin-left:-13.3pt;margin-top:4.75pt;width:280.5pt;height:111.05pt;z-index:251649024;mso-position-horizontal-relative:text;mso-position-vertical-relative:text">
            <v:textbox style="mso-next-textbox:#_x0000_s1028">
              <w:txbxContent>
                <w:p w:rsidR="00696622" w:rsidRDefault="00696622" w:rsidP="00FA10C4"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 xml:space="preserve">Ç-İskeletin görevlerinden üç tanesini yazınız. 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(3 x 2 = 6)</w:t>
                  </w:r>
                  <w:r w:rsidRPr="00223A6B">
                    <w:rPr>
                      <w:color w:val="C00000"/>
                    </w:rPr>
                    <w:br/>
                  </w:r>
                  <w:r w:rsidRPr="00223A6B">
                    <w:rPr>
                      <w:b/>
                      <w:color w:val="C00000"/>
                    </w:rPr>
                    <w:t>1-)</w:t>
                  </w:r>
                  <w:r w:rsidRPr="00223A6B">
                    <w:rPr>
                      <w:b/>
                      <w:color w:val="C00000"/>
                    </w:rPr>
                    <w:br/>
                  </w:r>
                  <w:r w:rsidRPr="00223A6B">
                    <w:rPr>
                      <w:b/>
                      <w:color w:val="C00000"/>
                    </w:rPr>
                    <w:br/>
                    <w:t>2-)</w:t>
                  </w:r>
                  <w:r w:rsidRPr="00223A6B">
                    <w:rPr>
                      <w:b/>
                      <w:color w:val="C00000"/>
                    </w:rPr>
                    <w:br/>
                  </w:r>
                  <w:r w:rsidRPr="00223A6B">
                    <w:rPr>
                      <w:b/>
                      <w:color w:val="C00000"/>
                    </w:rPr>
                    <w:br/>
                    <w:t>3-)</w:t>
                  </w:r>
                </w:p>
                <w:p w:rsidR="00696622" w:rsidRDefault="00696622" w:rsidP="00D5215D"/>
              </w:txbxContent>
            </v:textbox>
          </v:rect>
        </w:pict>
      </w:r>
      <w:r>
        <w:rPr>
          <w:noProof/>
        </w:rPr>
        <w:pict>
          <v:rect id="_x0000_s1029" style="position:absolute;margin-left:267.2pt;margin-top:4.75pt;width:273.75pt;height:111.05pt;z-index:251650048;mso-position-horizontal-relative:text;mso-position-vertical-relative:text">
            <v:textbox style="mso-next-textbox:#_x0000_s1029">
              <w:txbxContent>
                <w:p w:rsidR="00696622" w:rsidRPr="00A635DA" w:rsidRDefault="00696622" w:rsidP="00A635DA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>D-İskelet ve kas sağlığ</w:t>
                  </w:r>
                  <w:r>
                    <w:rPr>
                      <w:rFonts w:ascii="Times New Roman" w:hAnsi="Times New Roman"/>
                      <w:b/>
                      <w:color w:val="C00000"/>
                    </w:rPr>
                    <w:t>ını korumamız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 xml:space="preserve"> için yapmamız gerekenlerden  üç tanesini  yazınız.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 (3 x 2 = 6)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>1-)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  <w:t>2-)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  <w:t>3-)</w:t>
                  </w:r>
                  <w:r w:rsidRPr="00A635DA">
                    <w:rPr>
                      <w:rFonts w:ascii="Times New Roman" w:hAnsi="Times New Roman"/>
                    </w:rPr>
                    <w:br/>
                  </w:r>
                </w:p>
                <w:p w:rsidR="00696622" w:rsidRDefault="00696622" w:rsidP="00FA10C4">
                  <w:r>
                    <w:br/>
                  </w:r>
                  <w:r>
                    <w:br/>
                  </w:r>
                </w:p>
              </w:txbxContent>
            </v:textbox>
          </v:rect>
        </w:pict>
      </w: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Pr="00957851" w:rsidRDefault="00696622" w:rsidP="00272C4D">
      <w:pPr>
        <w:pStyle w:val="NoSpacing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>E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- Aşağıdaki </w:t>
      </w:r>
      <w:r>
        <w:rPr>
          <w:rFonts w:ascii="Times New Roman" w:hAnsi="Times New Roman"/>
          <w:b/>
          <w:color w:val="C00000"/>
          <w:sz w:val="24"/>
          <w:szCs w:val="24"/>
        </w:rPr>
        <w:t>kelimeleri k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arşıdaki </w:t>
      </w:r>
      <w:r>
        <w:rPr>
          <w:rFonts w:ascii="Times New Roman" w:hAnsi="Times New Roman"/>
          <w:b/>
          <w:color w:val="C00000"/>
          <w:sz w:val="24"/>
          <w:szCs w:val="24"/>
        </w:rPr>
        <w:t>uygun cümlelerle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 eşleştiri</w:t>
      </w:r>
      <w:r>
        <w:rPr>
          <w:rFonts w:ascii="Times New Roman" w:hAnsi="Times New Roman"/>
          <w:b/>
          <w:color w:val="C00000"/>
          <w:sz w:val="24"/>
          <w:szCs w:val="24"/>
        </w:rPr>
        <w:t>niz</w:t>
      </w:r>
      <w:r w:rsidRPr="00957851">
        <w:rPr>
          <w:rFonts w:ascii="Times New Roman" w:hAnsi="Times New Roman"/>
          <w:b/>
          <w:color w:val="00B050"/>
          <w:sz w:val="24"/>
          <w:szCs w:val="24"/>
        </w:rPr>
        <w:t xml:space="preserve"> </w:t>
      </w:r>
      <w:r w:rsidRPr="007D5478">
        <w:rPr>
          <w:rFonts w:ascii="Times New Roman" w:hAnsi="Times New Roman"/>
          <w:b/>
          <w:color w:val="C00000"/>
          <w:sz w:val="24"/>
          <w:szCs w:val="24"/>
        </w:rPr>
        <w:t>(4 x 2 = 8 Puan)</w:t>
      </w:r>
    </w:p>
    <w:tbl>
      <w:tblPr>
        <w:tblW w:w="11400" w:type="dxa"/>
        <w:tblLook w:val="00A0"/>
      </w:tblPr>
      <w:tblGrid>
        <w:gridCol w:w="10824"/>
        <w:gridCol w:w="576"/>
      </w:tblGrid>
      <w:tr w:rsidR="00696622" w:rsidRPr="00957851" w:rsidTr="008B5705">
        <w:trPr>
          <w:trHeight w:val="1107"/>
        </w:trPr>
        <w:tc>
          <w:tcPr>
            <w:tcW w:w="10824" w:type="dxa"/>
          </w:tcPr>
          <w:p w:rsidR="00696622" w:rsidRPr="00957851" w:rsidRDefault="00696622" w:rsidP="00756DC2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0" style="position:absolute;left:0;text-align:left;margin-left:83.4pt;margin-top:1.35pt;width:9pt;height:7.35pt;z-index:251664384"/>
              </w:pict>
            </w:r>
            <w:r w:rsidRPr="00957851">
              <w:rPr>
                <w:rFonts w:ascii="Times New Roman" w:hAnsi="Times New Roman"/>
                <w:sz w:val="24"/>
                <w:szCs w:val="24"/>
              </w:rPr>
              <w:t xml:space="preserve">Stetoskop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noProof/>
              </w:rPr>
              <w:pict>
                <v:oval id="_x0000_s1031" style="position:absolute;left:0;text-align:left;margin-left:212.4pt;margin-top:1.35pt;width:9pt;height:6.6pt;z-index:251659264;mso-position-horizontal-relative:text;mso-position-vertical-relative:text"/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Pr="00957851">
              <w:rPr>
                <w:rFonts w:ascii="Times New Roman" w:hAnsi="Times New Roman"/>
                <w:sz w:val="24"/>
                <w:szCs w:val="24"/>
              </w:rPr>
              <w:t>Kanın geçtiği kanala denir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622" w:rsidRPr="00957851" w:rsidRDefault="00696622" w:rsidP="00756DC2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2" style="position:absolute;left:0;text-align:left;margin-left:83.4pt;margin-top:4.2pt;width:9pt;height:7.35pt;z-index:251665408"/>
              </w:pict>
            </w:r>
            <w:r w:rsidRPr="00957851">
              <w:rPr>
                <w:rFonts w:ascii="Times New Roman" w:hAnsi="Times New Roman"/>
                <w:sz w:val="24"/>
                <w:szCs w:val="24"/>
              </w:rPr>
              <w:t>Damar</w:t>
            </w:r>
            <w:r>
              <w:rPr>
                <w:noProof/>
              </w:rPr>
              <w:pict>
                <v:oval id="_x0000_s1033" style="position:absolute;left:0;text-align:left;margin-left:212.4pt;margin-top:4.95pt;width:9pt;height:6.6pt;z-index:251661312;mso-position-horizontal-relative:text;mso-position-vertical-relative:text"/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  <w:r w:rsidRPr="00957851">
              <w:rPr>
                <w:rFonts w:ascii="Times New Roman" w:hAnsi="Times New Roman"/>
                <w:sz w:val="24"/>
                <w:szCs w:val="24"/>
              </w:rPr>
              <w:t>Kanı pompalayan organ</w:t>
            </w:r>
            <w:r>
              <w:rPr>
                <w:rFonts w:ascii="Times New Roman" w:hAnsi="Times New Roman"/>
                <w:sz w:val="24"/>
                <w:szCs w:val="24"/>
              </w:rPr>
              <w:t>dır.</w:t>
            </w:r>
          </w:p>
          <w:p w:rsidR="00696622" w:rsidRPr="00957851" w:rsidRDefault="00696622" w:rsidP="00756DC2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4" style="position:absolute;left:0;text-align:left;margin-left:83.4pt;margin-top:2.4pt;width:9pt;height:7.35pt;z-index:251666432"/>
              </w:pict>
            </w:r>
            <w:r>
              <w:rPr>
                <w:noProof/>
              </w:rPr>
              <w:pict>
                <v:oval id="_x0000_s1035" style="position:absolute;left:0;text-align:left;margin-left:212.4pt;margin-top:4.35pt;width:9pt;height:6.6pt;z-index:251662336"/>
              </w:pict>
            </w:r>
            <w:r w:rsidRPr="00957851">
              <w:rPr>
                <w:rFonts w:ascii="Times New Roman" w:hAnsi="Times New Roman"/>
                <w:sz w:val="24"/>
                <w:szCs w:val="24"/>
              </w:rPr>
              <w:t>Göğüs kafesi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957851">
              <w:rPr>
                <w:rFonts w:ascii="Times New Roman" w:hAnsi="Times New Roman"/>
                <w:sz w:val="24"/>
                <w:szCs w:val="24"/>
              </w:rPr>
              <w:t>Kalp atışlarını dinlemeye yarayan alet</w:t>
            </w:r>
            <w:r>
              <w:rPr>
                <w:rFonts w:ascii="Times New Roman" w:hAnsi="Times New Roman"/>
                <w:sz w:val="24"/>
                <w:szCs w:val="24"/>
              </w:rPr>
              <w:t>tir.</w:t>
            </w:r>
          </w:p>
          <w:p w:rsidR="00696622" w:rsidRPr="00957851" w:rsidRDefault="00696622" w:rsidP="00A635DA">
            <w:pPr>
              <w:pStyle w:val="NoSpacing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6" style="position:absolute;margin-left:83.4pt;margin-top:3.45pt;width:9pt;height:7.35pt;z-index:251667456"/>
              </w:pict>
            </w:r>
            <w:r>
              <w:rPr>
                <w:noProof/>
              </w:rPr>
              <w:pict>
                <v:oval id="_x0000_s1037" style="position:absolute;margin-left:212.4pt;margin-top:3.45pt;width:9pt;height:6.6pt;z-index:251663360"/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957851">
              <w:rPr>
                <w:rFonts w:ascii="Times New Roman" w:hAnsi="Times New Roman"/>
                <w:sz w:val="24"/>
                <w:szCs w:val="24"/>
              </w:rPr>
              <w:t>Kalp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Kalp</w:t>
            </w:r>
            <w:r w:rsidRPr="00957851">
              <w:rPr>
                <w:rFonts w:ascii="Times New Roman" w:hAnsi="Times New Roman"/>
                <w:sz w:val="24"/>
                <w:szCs w:val="24"/>
              </w:rPr>
              <w:t xml:space="preserve"> ve akciğerler gibi iç organlarımızı dış etkenlerden korur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</w:t>
            </w:r>
          </w:p>
        </w:tc>
        <w:tc>
          <w:tcPr>
            <w:tcW w:w="576" w:type="dxa"/>
          </w:tcPr>
          <w:p w:rsidR="00696622" w:rsidRPr="00957851" w:rsidRDefault="00696622" w:rsidP="00756DC2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696622" w:rsidRPr="003A4841" w:rsidTr="008B5705">
        <w:trPr>
          <w:trHeight w:val="1107"/>
        </w:trPr>
        <w:tc>
          <w:tcPr>
            <w:tcW w:w="10824" w:type="dxa"/>
          </w:tcPr>
          <w:p w:rsidR="00696622" w:rsidRPr="003A4841" w:rsidRDefault="00696622" w:rsidP="00756DC2">
            <w:pPr>
              <w:pStyle w:val="NoSpacing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F</w:t>
            </w:r>
            <w:r w:rsidRPr="003A4841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- Aşağıdaki kelimeleri cümlelerdeki boşluklara uygun olacak şekilde yazınız</w:t>
            </w:r>
            <w:r w:rsidRPr="007D54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. (10 x 3 = 30 Puan)</w:t>
            </w:r>
          </w:p>
          <w:tbl>
            <w:tblPr>
              <w:tblpPr w:leftFromText="141" w:rightFromText="141" w:vertAnchor="text" w:horzAnchor="margin" w:tblpY="167"/>
              <w:tblW w:w="10488" w:type="dxa"/>
              <w:tblBorders>
                <w:top w:val="thinThickThinSmallGap" w:sz="24" w:space="0" w:color="0070C0"/>
                <w:left w:val="thinThickThinSmallGap" w:sz="24" w:space="0" w:color="0070C0"/>
                <w:bottom w:val="thinThickThinSmallGap" w:sz="24" w:space="0" w:color="0070C0"/>
                <w:right w:val="thinThickThinSmallGap" w:sz="24" w:space="0" w:color="0070C0"/>
                <w:insideH w:val="thinThickThinSmallGap" w:sz="24" w:space="0" w:color="0070C0"/>
                <w:insideV w:val="thinThickThinSmallGap" w:sz="24" w:space="0" w:color="0070C0"/>
              </w:tblBorders>
              <w:tblLook w:val="00A0"/>
            </w:tblPr>
            <w:tblGrid>
              <w:gridCol w:w="10488"/>
            </w:tblGrid>
            <w:tr w:rsidR="00696622" w:rsidRPr="003A4841" w:rsidTr="00756DC2">
              <w:trPr>
                <w:trHeight w:val="715"/>
              </w:trPr>
              <w:tc>
                <w:tcPr>
                  <w:tcW w:w="10488" w:type="dxa"/>
                  <w:tcBorders>
                    <w:top w:val="thinThickThinSmallGap" w:sz="24" w:space="0" w:color="0070C0"/>
                    <w:left w:val="thinThickThinSmallGap" w:sz="24" w:space="0" w:color="0070C0"/>
                    <w:bottom w:val="thinThickThinSmallGap" w:sz="24" w:space="0" w:color="0070C0"/>
                    <w:right w:val="thinThickThinSmallGap" w:sz="24" w:space="0" w:color="0070C0"/>
                  </w:tcBorders>
                  <w:vAlign w:val="center"/>
                </w:tcPr>
                <w:p w:rsidR="00696622" w:rsidRPr="007D5478" w:rsidRDefault="00696622" w:rsidP="007D547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yutak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sertleşir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soluk alıp verme hızı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enerji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 oksijen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dirsek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kalça kemiği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kalp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nabız sayısı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kısa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oynamaz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boyu uzar</w:t>
                  </w:r>
                </w:p>
              </w:tc>
            </w:tr>
          </w:tbl>
          <w:p w:rsidR="00696622" w:rsidRPr="00223A6B" w:rsidRDefault="00696622" w:rsidP="00756DC2">
            <w:pPr>
              <w:pStyle w:val="NoSpacing"/>
              <w:ind w:left="36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</w:tcPr>
          <w:p w:rsidR="00696622" w:rsidRPr="003A4841" w:rsidRDefault="00696622" w:rsidP="00756DC2">
            <w:pPr>
              <w:pStyle w:val="NoSpacing"/>
              <w:ind w:left="36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696622" w:rsidRDefault="00696622" w:rsidP="00F81B49">
      <w:pPr>
        <w:pStyle w:val="NoSpacing"/>
        <w:rPr>
          <w:rFonts w:cs="Calibri"/>
          <w:b/>
          <w:color w:val="C00000"/>
          <w:sz w:val="24"/>
          <w:szCs w:val="24"/>
        </w:rPr>
      </w:pPr>
    </w:p>
    <w:p w:rsidR="00696622" w:rsidRDefault="00696622" w:rsidP="00A63DC1">
      <w:pPr>
        <w:pStyle w:val="NoSpacing"/>
        <w:spacing w:line="324" w:lineRule="auto"/>
        <w:rPr>
          <w:rFonts w:cs="Calibri"/>
          <w:sz w:val="24"/>
          <w:szCs w:val="24"/>
        </w:rPr>
        <w:sectPr w:rsidR="00696622" w:rsidSect="00272C4D">
          <w:type w:val="continuous"/>
          <w:pgSz w:w="11906" w:h="16838"/>
          <w:pgMar w:top="284" w:right="567" w:bottom="284" w:left="567" w:header="136" w:footer="306" w:gutter="0"/>
          <w:cols w:space="708"/>
          <w:docGrid w:linePitch="360"/>
        </w:sectPr>
      </w:pPr>
    </w:p>
    <w:p w:rsidR="00696622" w:rsidRPr="00D5215D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 w:rsidRPr="00D5215D">
        <w:rPr>
          <w:rFonts w:ascii="Times New Roman" w:hAnsi="Times New Roman"/>
          <w:sz w:val="24"/>
          <w:szCs w:val="24"/>
        </w:rPr>
        <w:t>Soluk alırken vücudumuza aldığımız hava içinde bol miktarda ………</w:t>
      </w:r>
      <w:r>
        <w:rPr>
          <w:rFonts w:ascii="Times New Roman" w:hAnsi="Times New Roman"/>
          <w:sz w:val="24"/>
          <w:szCs w:val="24"/>
        </w:rPr>
        <w:t xml:space="preserve">………… </w:t>
      </w:r>
      <w:r w:rsidRPr="00D5215D">
        <w:rPr>
          <w:rFonts w:ascii="Times New Roman" w:hAnsi="Times New Roman"/>
          <w:sz w:val="24"/>
          <w:szCs w:val="24"/>
        </w:rPr>
        <w:t>vardır.</w:t>
      </w:r>
    </w:p>
    <w:p w:rsidR="00696622" w:rsidRPr="00D5215D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 w:rsidRPr="00D5215D">
        <w:rPr>
          <w:rFonts w:ascii="Times New Roman" w:hAnsi="Times New Roman"/>
          <w:sz w:val="24"/>
          <w:szCs w:val="24"/>
        </w:rPr>
        <w:t xml:space="preserve">Kanın damar içinde sürekli dolaşmasını sağlayan organ </w:t>
      </w:r>
      <w:r>
        <w:rPr>
          <w:rFonts w:ascii="Times New Roman" w:hAnsi="Times New Roman"/>
          <w:sz w:val="24"/>
          <w:szCs w:val="24"/>
        </w:rPr>
        <w:t>……………</w:t>
      </w:r>
      <w:r w:rsidRPr="00D5215D">
        <w:rPr>
          <w:rFonts w:ascii="Times New Roman" w:hAnsi="Times New Roman"/>
          <w:sz w:val="24"/>
          <w:szCs w:val="24"/>
        </w:rPr>
        <w:t xml:space="preserve"> tir.</w:t>
      </w:r>
    </w:p>
    <w:p w:rsidR="00696622" w:rsidRDefault="00696622" w:rsidP="004E37D9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Diz kapağı ve  ………..  vücudumuzda bulunan oynar eklemlerdendir.</w:t>
      </w:r>
    </w:p>
    <w:p w:rsidR="00696622" w:rsidRPr="00D5215D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  <w:lang w:eastAsia="en-US"/>
        </w:rPr>
      </w:pPr>
      <w:r w:rsidRPr="00D5215D">
        <w:rPr>
          <w:rFonts w:ascii="Times New Roman" w:hAnsi="Times New Roman"/>
          <w:sz w:val="24"/>
          <w:szCs w:val="24"/>
        </w:rPr>
        <w:t>Vücudumuzun   .....</w:t>
      </w:r>
      <w:r>
        <w:rPr>
          <w:rFonts w:ascii="Times New Roman" w:hAnsi="Times New Roman"/>
          <w:sz w:val="24"/>
          <w:szCs w:val="24"/>
        </w:rPr>
        <w:t>...................</w:t>
      </w:r>
      <w:r w:rsidRPr="00D5215D">
        <w:rPr>
          <w:rFonts w:ascii="Times New Roman" w:hAnsi="Times New Roman"/>
          <w:sz w:val="24"/>
          <w:szCs w:val="24"/>
        </w:rPr>
        <w:t>. ihtiyacını karşılamak için soluk alırız.</w:t>
      </w:r>
    </w:p>
    <w:p w:rsidR="00696622" w:rsidRPr="00D5215D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 w:rsidRPr="00D5215D">
        <w:rPr>
          <w:rFonts w:ascii="Times New Roman" w:hAnsi="Times New Roman"/>
          <w:sz w:val="24"/>
          <w:szCs w:val="24"/>
        </w:rPr>
        <w:t>Futbol oynayan bir oyuncunun ......................................................... ve .......................................... artar.</w:t>
      </w:r>
    </w:p>
    <w:p w:rsidR="00696622" w:rsidRPr="00D5215D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Omurga,33 tane ................... kemikten oluşmuştur.</w:t>
      </w:r>
    </w:p>
    <w:p w:rsidR="00696622" w:rsidRDefault="00696622" w:rsidP="007F7EC6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Eklemler oynar,yarı oynar ve …………….. eklemler olmak üzere üçe ayrılır.</w:t>
      </w:r>
    </w:p>
    <w:p w:rsidR="00696622" w:rsidRPr="004E37D9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…………….. , s</w:t>
      </w:r>
      <w:r w:rsidRPr="004E37D9">
        <w:rPr>
          <w:rFonts w:ascii="Times New Roman" w:hAnsi="Times New Roman"/>
          <w:sz w:val="24"/>
          <w:szCs w:val="24"/>
        </w:rPr>
        <w:t>oluk ve yemek borularının birleştiği yer</w:t>
      </w:r>
      <w:r>
        <w:rPr>
          <w:rFonts w:ascii="Times New Roman" w:hAnsi="Times New Roman"/>
          <w:sz w:val="24"/>
          <w:szCs w:val="24"/>
        </w:rPr>
        <w:t>dedir ve h</w:t>
      </w:r>
      <w:r w:rsidRPr="004E37D9">
        <w:rPr>
          <w:rFonts w:ascii="Times New Roman" w:hAnsi="Times New Roman"/>
          <w:sz w:val="24"/>
          <w:szCs w:val="24"/>
        </w:rPr>
        <w:t>avayı gırtlağa iletir.</w:t>
      </w:r>
    </w:p>
    <w:p w:rsidR="00696622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Kasılan bir kasın boyu kısalır ve ………….</w:t>
      </w:r>
      <w:r w:rsidRPr="00D5215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; gevşeyen bir kasın ise ……………………… ve  yumuşar.</w:t>
      </w:r>
    </w:p>
    <w:p w:rsidR="00696622" w:rsidRDefault="00696622" w:rsidP="00A63DC1">
      <w:pPr>
        <w:pStyle w:val="NoSpacing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 bir yassı kemik çeşididir.</w:t>
      </w:r>
    </w:p>
    <w:p w:rsidR="00696622" w:rsidRPr="00D5215D" w:rsidRDefault="00696622" w:rsidP="006760AB">
      <w:pPr>
        <w:pStyle w:val="NoSpacing"/>
        <w:rPr>
          <w:rFonts w:ascii="Times New Roman" w:hAnsi="Times New Roman"/>
          <w:sz w:val="24"/>
          <w:szCs w:val="24"/>
        </w:rPr>
      </w:pPr>
      <w:hyperlink r:id="rId10" w:history="1">
        <w:r w:rsidRPr="006E72A3">
          <w:rPr>
            <w:rStyle w:val="Hyperlink"/>
            <w:rFonts w:ascii="Times New Roman" w:hAnsi="Times New Roman"/>
            <w:sz w:val="24"/>
            <w:szCs w:val="24"/>
          </w:rPr>
          <w:t>http://www.sorubak.com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696622" w:rsidRPr="00D5215D" w:rsidRDefault="00696622" w:rsidP="00A63DC1">
      <w:pPr>
        <w:pStyle w:val="NoSpacing"/>
        <w:rPr>
          <w:rFonts w:ascii="Times New Roman" w:hAnsi="Times New Roman"/>
          <w:b/>
          <w:color w:val="C00000"/>
          <w:sz w:val="24"/>
          <w:szCs w:val="24"/>
        </w:rPr>
        <w:sectPr w:rsidR="00696622" w:rsidRPr="00D5215D" w:rsidSect="006A175F">
          <w:type w:val="continuous"/>
          <w:pgSz w:w="11906" w:h="16838"/>
          <w:pgMar w:top="709" w:right="707" w:bottom="709" w:left="851" w:header="137" w:footer="305" w:gutter="0"/>
          <w:cols w:num="2" w:space="708"/>
          <w:docGrid w:linePitch="360"/>
        </w:sectPr>
      </w:pPr>
      <w:r>
        <w:rPr>
          <w:rFonts w:ascii="Times New Roman" w:hAnsi="Times New Roman"/>
          <w:b/>
          <w:color w:val="C00000"/>
          <w:sz w:val="24"/>
          <w:szCs w:val="24"/>
        </w:rPr>
        <w:br/>
      </w:r>
    </w:p>
    <w:tbl>
      <w:tblPr>
        <w:tblpPr w:leftFromText="141" w:rightFromText="141" w:vertAnchor="text" w:horzAnchor="margin" w:tblpY="364"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3158"/>
        <w:gridCol w:w="2371"/>
        <w:gridCol w:w="168"/>
      </w:tblGrid>
      <w:tr w:rsidR="00696622" w:rsidRPr="00B92D67" w:rsidTr="00F97E87">
        <w:trPr>
          <w:gridAfter w:val="1"/>
          <w:wAfter w:w="168" w:type="dxa"/>
          <w:trHeight w:val="1535"/>
        </w:trPr>
        <w:tc>
          <w:tcPr>
            <w:tcW w:w="5211" w:type="dxa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4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noProof/>
                <w:sz w:val="24"/>
                <w:szCs w:val="24"/>
              </w:rPr>
              <w:t>Dolaşım sistemi organları hangi seçenekte doğru olarak verilmiştir?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A) İskelet - kalp - akciğer     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B) Kalp - akciğer - damarlar      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C) Damarlar - yutak - gırtlak   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D) Damarlar - kan - kalp</w:t>
            </w: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burnumuzun görevlerinden biri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A) Alınan havayı temizlemek. </w:t>
            </w:r>
            <w:r w:rsidRPr="00756DC2">
              <w:rPr>
                <w:rFonts w:ascii="Times New Roman" w:hAnsi="Times New Roman"/>
                <w:sz w:val="24"/>
                <w:szCs w:val="24"/>
              </w:rPr>
              <w:br/>
              <w:t>B) Alınan havayı nemlendirmek.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Resim 7" o:spid="_x0000_s1038" type="#_x0000_t75" style="position:absolute;margin-left:200.75pt;margin-top:-41.35pt;width:51.75pt;height:56.25pt;z-index:251651072;visibility:visible" wrapcoords="-313 0 -313 21312 21600 21312 21600 0 -313 0">
                  <v:imagedata r:id="rId11" o:title=""/>
                  <w10:wrap type="through"/>
                </v:shape>
              </w:pic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/>
                <w:sz w:val="24"/>
                <w:szCs w:val="24"/>
              </w:rPr>
              <w:t>Alınan havayı ağza iletmek.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D) Alınan havayı ısıtmak.</w:t>
            </w:r>
          </w:p>
        </w:tc>
      </w:tr>
      <w:tr w:rsidR="00696622" w:rsidRPr="00B92D67" w:rsidTr="00F97E87">
        <w:trPr>
          <w:gridAfter w:val="1"/>
          <w:wAfter w:w="168" w:type="dxa"/>
          <w:trHeight w:val="1285"/>
        </w:trPr>
        <w:tc>
          <w:tcPr>
            <w:tcW w:w="5211" w:type="dxa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 ifadelerden hangisi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yanlıştır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 İskeletimiz sert bir yapıya sahiptir.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B) Kafatasımızda eklem yoktur.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C) Kaslar, iskeletimizin hareketini sağlarlar.</w:t>
            </w:r>
          </w:p>
          <w:p w:rsidR="00696622" w:rsidRPr="00756DC2" w:rsidRDefault="00696622" w:rsidP="00BD7D6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/>
                <w:sz w:val="24"/>
                <w:szCs w:val="24"/>
              </w:rPr>
              <w:t>El ve ayak bileklerimizde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 kısa kemik vardır.</w:t>
            </w: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 bilgilerden hangisi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yanlıştır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A) Eklemler kemikleri birbirine bağlar. 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B) İskelet vücudun dik durmasını sağlar.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C) Kafatası kemiği </w:t>
            </w:r>
            <w:r>
              <w:rPr>
                <w:rFonts w:ascii="Times New Roman" w:hAnsi="Times New Roman"/>
                <w:sz w:val="24"/>
                <w:szCs w:val="24"/>
              </w:rPr>
              <w:t>uzun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 kemik</w:t>
            </w:r>
            <w:r>
              <w:rPr>
                <w:rFonts w:ascii="Times New Roman" w:hAnsi="Times New Roman"/>
                <w:sz w:val="24"/>
                <w:szCs w:val="24"/>
              </w:rPr>
              <w:t>lerden oluşur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D) Omurga kısa kemiklerden oluşur.</w:t>
            </w:r>
          </w:p>
        </w:tc>
      </w:tr>
      <w:tr w:rsidR="00696622" w:rsidRPr="00B92D67" w:rsidTr="00F97E87">
        <w:trPr>
          <w:gridAfter w:val="1"/>
          <w:wAfter w:w="168" w:type="dxa"/>
          <w:trHeight w:val="1020"/>
        </w:trPr>
        <w:tc>
          <w:tcPr>
            <w:tcW w:w="5211" w:type="dxa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eklemlerimizi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olumsuz etkiler?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 Dengeli Beslenme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B) Ağır Kaldırmak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C) Düzenli Spor Yapma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D) Düzenli Uyku</w:t>
            </w: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Bebeklerde 1 dakikadaki ortalama nabız sayısı aşağıdakilerden hangisidir?</w:t>
            </w:r>
          </w:p>
          <w:p w:rsidR="00696622" w:rsidRPr="00756DC2" w:rsidRDefault="00696622" w:rsidP="0083320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 100 -120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B) 0 - 80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C) 80 - 100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D) 50 - 80</w:t>
            </w:r>
          </w:p>
        </w:tc>
      </w:tr>
      <w:tr w:rsidR="00696622" w:rsidRPr="00B92D67" w:rsidTr="00F97E87">
        <w:trPr>
          <w:gridAfter w:val="1"/>
          <w:wAfter w:w="168" w:type="dxa"/>
          <w:trHeight w:val="2724"/>
        </w:trPr>
        <w:tc>
          <w:tcPr>
            <w:tcW w:w="5211" w:type="dxa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bCs/>
                <w:sz w:val="24"/>
                <w:szCs w:val="24"/>
              </w:rPr>
              <w:t>Aşağıdakilerden hangisi yassı kemiklere örnektir?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Resim 1" o:spid="_x0000_s1039" type="#_x0000_t75" alt="27WKCAS8O4D9CALSKM4JCAZ3QI6MCAYPXZ5ICAUYF9ZACAPV1E35CAVSACB6CAE23OMSCAK06Q08CAIO4I4PCA0QV3B6CAGUWT50CAV3TRKHCA6625RNCALLPER0CAQ5PJ8YCAXZDE1NCA0A6GTXCAO7BXVF" style="position:absolute;margin-left:121.5pt;margin-top:8.05pt;width:28.5pt;height:52.5pt;z-index:-251663360;visibility:visible">
                  <v:imagedata r:id="rId12" o:title="" blacklevel="-3932f" grayscale="t"/>
                </v:shape>
              </w:pic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</w:t>
            </w: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noProof/>
              </w:rPr>
              <w:pict>
                <v:shape id="Resim 8" o:spid="_x0000_s1040" type="#_x0000_t75" alt="kafatası" style="position:absolute;margin-left:15.75pt;margin-top:.2pt;width:54.75pt;height:45pt;z-index:-251664384;visibility:visible;mso-position-horizontal-relative:text;mso-position-vertical-relative:text">
                  <v:imagedata r:id="rId13" o:title=""/>
                </v:shape>
              </w:pict>
            </w: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B) 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1 Resim" o:spid="_x0000_s1041" type="#_x0000_t75" alt="omurga.jpg" style="position:absolute;margin-left:84.75pt;margin-top:14.55pt;width:105pt;height:76.5pt;z-index:-251660288;visibility:visible">
                  <v:imagedata r:id="rId14" o:title=""/>
                </v:shape>
              </w:pic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Resim 4" o:spid="_x0000_s1042" type="#_x0000_t75" alt="E6R2CA3GRSJXCAAB8HNUCAP8AF7YCAJATJ4ACAOG2YXXCAE3U77VCAVE8HCQCAOIQXISCA2C1MUZCA1BTSQ2CAB5UF8BCAVERUNICA79E73ZCAL0I581CAON9F9ECA59X20LCARE6QV3CA91N0SMCAGTOKGD" style="position:absolute;margin-left:15.75pt;margin-top:11.25pt;width:82.3pt;height:49.5pt;z-index:-251662336;visibility:visible">
                  <v:imagedata r:id="rId15" o:title="" blacklevel="-3932f" grayscale="t"/>
                </v:shape>
              </w:pic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Dikdörtgen 29" o:spid="_x0000_s1043" style="position:absolute;margin-left:59.25pt;margin-top:-.7pt;width:32.45pt;height:5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" strokecolor="white"/>
              </w:pic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C)                                 D)    </w:t>
            </w: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96622" w:rsidRPr="00756DC2" w:rsidRDefault="00696622" w:rsidP="0083320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NoSpacing"/>
              <w:numPr>
                <w:ilvl w:val="0"/>
                <w:numId w:val="40"/>
              </w:num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Aşağıdaki durumların hangisinde kalbin bir dakikada pompaladığı kan en fazladır?</w:t>
            </w:r>
          </w:p>
          <w:p w:rsidR="00696622" w:rsidRPr="00756DC2" w:rsidRDefault="00696622" w:rsidP="00833202">
            <w:pPr>
              <w:pStyle w:val="NoSpacing"/>
              <w:ind w:lef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noProof/>
              </w:rPr>
              <w:pict>
                <v:shape id="Resim 49" o:spid="_x0000_s1044" type="#_x0000_t75" style="position:absolute;left:0;text-align:left;margin-left:32.4pt;margin-top:3.65pt;width:181.1pt;height:114.55pt;z-index:-251658240;visibility:visible;mso-position-horizontal-relative:text;mso-position-vertical-relative:text">
                  <v:imagedata r:id="rId16" o:title="" croptop="13674f" cropbottom="78f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98.35pt;margin-top:22.65pt;width:55.3pt;height:29.6pt;z-index:251657216;mso-position-horizontal-relative:text;mso-position-vertical-relative:text">
                  <v:textbox style="mso-next-textbox:#_x0000_s1045">
                    <w:txbxContent>
                      <w:p w:rsidR="00696622" w:rsidRDefault="00696622" w:rsidP="00833202">
                        <w:r>
                          <w:t>(6 puan)</w:t>
                        </w:r>
                      </w:p>
                    </w:txbxContent>
                  </v:textbox>
                </v:shape>
              </w:pict>
            </w:r>
          </w:p>
        </w:tc>
      </w:tr>
      <w:tr w:rsidR="00696622" w:rsidRPr="00B92D67" w:rsidTr="00F97E87">
        <w:trPr>
          <w:gridAfter w:val="1"/>
          <w:wAfter w:w="168" w:type="dxa"/>
          <w:trHeight w:val="1044"/>
        </w:trPr>
        <w:tc>
          <w:tcPr>
            <w:tcW w:w="5211" w:type="dxa"/>
          </w:tcPr>
          <w:p w:rsidR="00696622" w:rsidRPr="00756DC2" w:rsidRDefault="00696622" w:rsidP="00175083">
            <w:pPr>
              <w:numPr>
                <w:ilvl w:val="0"/>
                <w:numId w:val="40"/>
              </w:numPr>
              <w:spacing w:after="0" w:line="240" w:lineRule="auto"/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Soluk alıp verirken aşağıdakilerden hangisini yaparsak </w:t>
            </w:r>
            <w:r w:rsidRPr="0017508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hatalı davranmış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oluruz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175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/>
                <w:sz w:val="24"/>
                <w:szCs w:val="24"/>
              </w:rPr>
              <w:t>Soluğu burnumuzdan alırsak.</w:t>
            </w:r>
          </w:p>
          <w:p w:rsidR="00696622" w:rsidRPr="00756DC2" w:rsidRDefault="00696622" w:rsidP="00833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/>
                <w:sz w:val="24"/>
                <w:szCs w:val="24"/>
              </w:rPr>
              <w:t>Soluk verirken ağzımızı açarsak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622" w:rsidRPr="00756DC2" w:rsidRDefault="00696622" w:rsidP="00833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/>
                <w:sz w:val="24"/>
                <w:szCs w:val="24"/>
              </w:rPr>
              <w:t>Soluğu ağzımızdan alırsak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622" w:rsidRPr="00756DC2" w:rsidRDefault="00696622" w:rsidP="00175083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/>
                <w:sz w:val="24"/>
                <w:szCs w:val="24"/>
              </w:rPr>
              <w:t>Soluk alırken ağzımızı kapatırsak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gridSpan w:val="2"/>
          </w:tcPr>
          <w:p w:rsidR="00696622" w:rsidRPr="00F97E87" w:rsidRDefault="00696622" w:rsidP="00F97E87">
            <w:pPr>
              <w:pStyle w:val="NoSpacing"/>
              <w:numPr>
                <w:ilvl w:val="0"/>
                <w:numId w:val="40"/>
              </w:numPr>
              <w:ind w:left="28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Resim 11" o:spid="_x0000_s1046" type="#_x0000_t75" style="position:absolute;left:0;text-align:left;margin-left:-.1pt;margin-top:17.7pt;width:61.5pt;height:58.5pt;z-index:-251648000;visibility:visible;mso-position-horizontal-relative:text;mso-position-vertical-relative:text" wrapcoords="-263 0 -263 21323 21600 21323 21600 0 -263 0">
                  <v:imagedata r:id="rId17" o:title=""/>
                  <w10:wrap type="through"/>
                </v:shape>
              </w:pic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Aşağıdaki  </w:t>
            </w:r>
            <w:r w:rsidRPr="00F97E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resme göre hangisi doğrudur?</w:t>
            </w:r>
          </w:p>
          <w:p w:rsidR="00696622" w:rsidRPr="00756DC2" w:rsidRDefault="00696622" w:rsidP="00F97E87">
            <w:pPr>
              <w:pStyle w:val="NoSpacing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F97E8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I Numaralı Kas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F97E8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II Numaral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ı Kas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A)      Kasılır                     Gevşer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B)      Kasılır                      Kasılır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C)      Gevşer                      Kasılır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D)      Gevşer                     Gevşer</w:t>
            </w:r>
          </w:p>
        </w:tc>
      </w:tr>
      <w:tr w:rsidR="00696622" w:rsidRPr="00B538D6" w:rsidTr="007D54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8369" w:type="dxa"/>
            <w:gridSpan w:val="2"/>
          </w:tcPr>
          <w:p w:rsidR="00696622" w:rsidRPr="00223A6B" w:rsidRDefault="00696622" w:rsidP="00833202">
            <w:pPr>
              <w:pStyle w:val="NoSpacing"/>
              <w:rPr>
                <w:color w:val="C00000"/>
                <w:sz w:val="24"/>
                <w:szCs w:val="24"/>
              </w:rPr>
            </w:pPr>
            <w:r w:rsidRPr="00223A6B">
              <w:rPr>
                <w:b/>
                <w:color w:val="C00000"/>
                <w:sz w:val="24"/>
                <w:szCs w:val="24"/>
              </w:rPr>
              <w:t xml:space="preserve">                                    </w:t>
            </w:r>
            <w:r>
              <w:rPr>
                <w:b/>
                <w:color w:val="C00000"/>
                <w:sz w:val="24"/>
                <w:szCs w:val="24"/>
              </w:rPr>
              <w:br/>
              <w:t xml:space="preserve"> </w:t>
            </w:r>
            <w:r w:rsidRPr="00223A6B">
              <w:rPr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b/>
                <w:color w:val="C00000"/>
                <w:sz w:val="24"/>
                <w:szCs w:val="24"/>
              </w:rPr>
              <w:t xml:space="preserve">                                </w:t>
            </w:r>
            <w:r w:rsidRPr="00223A6B">
              <w:rPr>
                <w:b/>
                <w:color w:val="C00000"/>
                <w:sz w:val="24"/>
                <w:szCs w:val="24"/>
              </w:rPr>
              <w:t>*SINAVINIZ BİTTİ . LÜTFEN KAĞIDINIZI KONTROL EDİNİZ .</w:t>
            </w:r>
          </w:p>
        </w:tc>
        <w:tc>
          <w:tcPr>
            <w:tcW w:w="2539" w:type="dxa"/>
            <w:gridSpan w:val="2"/>
          </w:tcPr>
          <w:p w:rsidR="00696622" w:rsidRPr="00D5215D" w:rsidRDefault="00696622" w:rsidP="00833202">
            <w:pPr>
              <w:pStyle w:val="NoSpacing"/>
              <w:rPr>
                <w:rFonts w:ascii="Harrington" w:hAnsi="Harrington"/>
                <w:i/>
                <w:sz w:val="24"/>
                <w:szCs w:val="24"/>
              </w:rPr>
            </w:pPr>
          </w:p>
        </w:tc>
      </w:tr>
      <w:tr w:rsidR="00696622" w:rsidRPr="00B538D6" w:rsidTr="007D54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8369" w:type="dxa"/>
            <w:gridSpan w:val="2"/>
          </w:tcPr>
          <w:p w:rsidR="00696622" w:rsidRDefault="00696622" w:rsidP="00833202">
            <w:pPr>
              <w:pStyle w:val="NoSpacing"/>
              <w:rPr>
                <w:color w:val="FF0000"/>
                <w:sz w:val="24"/>
                <w:szCs w:val="24"/>
              </w:rPr>
            </w:pPr>
          </w:p>
          <w:p w:rsidR="00696622" w:rsidRPr="00F73366" w:rsidRDefault="00696622" w:rsidP="00F97E87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2539" w:type="dxa"/>
            <w:gridSpan w:val="2"/>
          </w:tcPr>
          <w:p w:rsidR="00696622" w:rsidRPr="00D5215D" w:rsidRDefault="00696622" w:rsidP="00833202">
            <w:pPr>
              <w:pStyle w:val="NoSpacing"/>
              <w:rPr>
                <w:rFonts w:ascii="Harrington" w:hAnsi="Harrington"/>
                <w:i/>
                <w:sz w:val="24"/>
                <w:szCs w:val="24"/>
              </w:rPr>
            </w:pPr>
          </w:p>
        </w:tc>
      </w:tr>
    </w:tbl>
    <w:p w:rsidR="00696622" w:rsidRDefault="00696622" w:rsidP="00833202">
      <w:pPr>
        <w:pStyle w:val="NoSpacing"/>
        <w:rPr>
          <w:rFonts w:ascii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>G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- </w:t>
      </w:r>
      <w:r w:rsidRPr="00957851">
        <w:rPr>
          <w:rFonts w:ascii="Times New Roman" w:hAnsi="Times New Roman"/>
          <w:b/>
          <w:noProof/>
          <w:color w:val="C00000"/>
          <w:sz w:val="24"/>
          <w:szCs w:val="24"/>
        </w:rPr>
        <w:t>Aşağıdaki çoktan seçmeli sorularda doğru cevabı yuvarlak içine alınız.</w:t>
      </w:r>
      <w:r w:rsidRPr="00957851">
        <w:rPr>
          <w:rFonts w:ascii="Times New Roman" w:hAnsi="Times New Roman"/>
          <w:b/>
          <w:noProof/>
          <w:color w:val="00B050"/>
          <w:sz w:val="24"/>
          <w:szCs w:val="24"/>
        </w:rPr>
        <w:t xml:space="preserve"> </w:t>
      </w:r>
      <w:r w:rsidRPr="007D5478">
        <w:rPr>
          <w:rFonts w:ascii="Times New Roman" w:hAnsi="Times New Roman"/>
          <w:b/>
          <w:color w:val="C00000"/>
          <w:sz w:val="24"/>
          <w:szCs w:val="24"/>
        </w:rPr>
        <w:t>(10 x 2 = 20 Puan)</w:t>
      </w:r>
    </w:p>
    <w:p w:rsidR="00696622" w:rsidRPr="00B538D6" w:rsidRDefault="00696622" w:rsidP="00F73366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noProof/>
        </w:rPr>
        <w:pict>
          <v:shape id="Resim 89" o:spid="_x0000_s1047" type="#_x0000_t75" style="position:absolute;margin-left:595pt;margin-top:189pt;width:88pt;height:323pt;z-index:-251669504;visibility:visible;mso-position-horizontal-relative:margin;mso-position-vertical-relative:margin" o:allowincell="f">
            <v:imagedata r:id="rId18" o:title=""/>
            <w10:wrap anchorx="margin" anchory="margin"/>
          </v:shape>
        </w:pict>
      </w:r>
    </w:p>
    <w:sectPr w:rsidR="00696622" w:rsidRPr="00B538D6" w:rsidSect="00833202">
      <w:type w:val="continuous"/>
      <w:pgSz w:w="11906" w:h="16838"/>
      <w:pgMar w:top="709" w:right="707" w:bottom="284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622" w:rsidRDefault="00696622" w:rsidP="00C5481C">
      <w:pPr>
        <w:spacing w:after="0" w:line="240" w:lineRule="auto"/>
      </w:pPr>
      <w:r>
        <w:separator/>
      </w:r>
    </w:p>
  </w:endnote>
  <w:endnote w:type="continuationSeparator" w:id="0">
    <w:p w:rsidR="00696622" w:rsidRDefault="00696622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Jokerman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arrington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22" w:rsidRDefault="00696622" w:rsidP="00E9557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622" w:rsidRDefault="00696622" w:rsidP="00C5481C">
      <w:pPr>
        <w:spacing w:after="0" w:line="240" w:lineRule="auto"/>
      </w:pPr>
      <w:r>
        <w:separator/>
      </w:r>
    </w:p>
  </w:footnote>
  <w:footnote w:type="continuationSeparator" w:id="0">
    <w:p w:rsidR="00696622" w:rsidRDefault="00696622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numPicBullet w:numPicBulletId="1">
    <w:pict>
      <v:shape id="_x0000_i1026" type="#_x0000_t75" style="width:11.25pt;height:9.75pt" o:bullet="t">
        <v:imagedata r:id="rId2" o:title=""/>
      </v:shape>
    </w:pict>
  </w:numPicBullet>
  <w:abstractNum w:abstractNumId="0">
    <w:nsid w:val="0C014150"/>
    <w:multiLevelType w:val="hybridMultilevel"/>
    <w:tmpl w:val="5616DA24"/>
    <w:lvl w:ilvl="0" w:tplc="5B60FBCE">
      <w:numFmt w:val="bullet"/>
      <w:lvlText w:val=""/>
      <w:lvlPicBulletId w:val="1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PicBulletId w:val="1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>
    <w:nsid w:val="13320BD8"/>
    <w:multiLevelType w:val="hybridMultilevel"/>
    <w:tmpl w:val="D3ACF924"/>
    <w:lvl w:ilvl="0" w:tplc="D478A5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D504AEF"/>
    <w:multiLevelType w:val="hybridMultilevel"/>
    <w:tmpl w:val="7E88C944"/>
    <w:lvl w:ilvl="0" w:tplc="AEE62E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D02AEA"/>
    <w:multiLevelType w:val="hybridMultilevel"/>
    <w:tmpl w:val="7B40B1BC"/>
    <w:lvl w:ilvl="0" w:tplc="EF0A0B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B5238A"/>
    <w:multiLevelType w:val="hybridMultilevel"/>
    <w:tmpl w:val="3D94B50E"/>
    <w:lvl w:ilvl="0" w:tplc="041F000F">
      <w:start w:val="1"/>
      <w:numFmt w:val="decimal"/>
      <w:lvlText w:val="%1."/>
      <w:lvlJc w:val="left"/>
      <w:pPr>
        <w:ind w:left="81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12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032F13"/>
    <w:multiLevelType w:val="hybridMultilevel"/>
    <w:tmpl w:val="2AFA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8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F9276C1"/>
    <w:multiLevelType w:val="hybridMultilevel"/>
    <w:tmpl w:val="86167B5A"/>
    <w:lvl w:ilvl="0" w:tplc="B36A9798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5">
    <w:nsid w:val="45034F23"/>
    <w:multiLevelType w:val="hybridMultilevel"/>
    <w:tmpl w:val="67B4CE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C722E3"/>
    <w:multiLevelType w:val="hybridMultilevel"/>
    <w:tmpl w:val="DD6068D2"/>
    <w:lvl w:ilvl="0" w:tplc="DBFE2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8E1A81"/>
    <w:multiLevelType w:val="hybridMultilevel"/>
    <w:tmpl w:val="3AE6F50C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1F05D8"/>
    <w:multiLevelType w:val="hybridMultilevel"/>
    <w:tmpl w:val="0DA854BE"/>
    <w:lvl w:ilvl="0" w:tplc="72302864">
      <w:start w:val="28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>
    <w:nsid w:val="5D64024D"/>
    <w:multiLevelType w:val="hybridMultilevel"/>
    <w:tmpl w:val="E6107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56D4C01"/>
    <w:multiLevelType w:val="hybridMultilevel"/>
    <w:tmpl w:val="ECD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631447"/>
    <w:multiLevelType w:val="hybridMultilevel"/>
    <w:tmpl w:val="41920B74"/>
    <w:lvl w:ilvl="0" w:tplc="D478A5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CB53B26"/>
    <w:multiLevelType w:val="hybridMultilevel"/>
    <w:tmpl w:val="BC48CD46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33"/>
  </w:num>
  <w:num w:numId="4">
    <w:abstractNumId w:val="8"/>
  </w:num>
  <w:num w:numId="5">
    <w:abstractNumId w:val="40"/>
  </w:num>
  <w:num w:numId="6">
    <w:abstractNumId w:val="3"/>
  </w:num>
  <w:num w:numId="7">
    <w:abstractNumId w:val="17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41"/>
  </w:num>
  <w:num w:numId="13">
    <w:abstractNumId w:val="18"/>
  </w:num>
  <w:num w:numId="14">
    <w:abstractNumId w:val="39"/>
  </w:num>
  <w:num w:numId="15">
    <w:abstractNumId w:val="21"/>
  </w:num>
  <w:num w:numId="16">
    <w:abstractNumId w:val="24"/>
  </w:num>
  <w:num w:numId="17">
    <w:abstractNumId w:val="22"/>
  </w:num>
  <w:num w:numId="18">
    <w:abstractNumId w:val="37"/>
  </w:num>
  <w:num w:numId="19">
    <w:abstractNumId w:val="16"/>
  </w:num>
  <w:num w:numId="20">
    <w:abstractNumId w:val="27"/>
  </w:num>
  <w:num w:numId="21">
    <w:abstractNumId w:val="10"/>
  </w:num>
  <w:num w:numId="22">
    <w:abstractNumId w:val="7"/>
  </w:num>
  <w:num w:numId="23">
    <w:abstractNumId w:val="38"/>
  </w:num>
  <w:num w:numId="24">
    <w:abstractNumId w:val="14"/>
  </w:num>
  <w:num w:numId="25">
    <w:abstractNumId w:val="9"/>
  </w:num>
  <w:num w:numId="26">
    <w:abstractNumId w:val="25"/>
  </w:num>
  <w:num w:numId="27">
    <w:abstractNumId w:val="13"/>
  </w:num>
  <w:num w:numId="28">
    <w:abstractNumId w:val="31"/>
  </w:num>
  <w:num w:numId="29">
    <w:abstractNumId w:val="29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1"/>
  </w:num>
  <w:num w:numId="33">
    <w:abstractNumId w:val="28"/>
  </w:num>
  <w:num w:numId="34">
    <w:abstractNumId w:val="36"/>
  </w:num>
  <w:num w:numId="35">
    <w:abstractNumId w:val="12"/>
  </w:num>
  <w:num w:numId="36">
    <w:abstractNumId w:val="34"/>
  </w:num>
  <w:num w:numId="37">
    <w:abstractNumId w:val="6"/>
  </w:num>
  <w:num w:numId="38">
    <w:abstractNumId w:val="1"/>
  </w:num>
  <w:num w:numId="39">
    <w:abstractNumId w:val="35"/>
  </w:num>
  <w:num w:numId="40">
    <w:abstractNumId w:val="20"/>
  </w:num>
  <w:num w:numId="41">
    <w:abstractNumId w:val="26"/>
  </w:num>
  <w:num w:numId="42">
    <w:abstractNumId w:val="3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14C9"/>
    <w:rsid w:val="00001F58"/>
    <w:rsid w:val="00006707"/>
    <w:rsid w:val="000069AF"/>
    <w:rsid w:val="00016F1A"/>
    <w:rsid w:val="00022C14"/>
    <w:rsid w:val="00026764"/>
    <w:rsid w:val="0003182B"/>
    <w:rsid w:val="00041978"/>
    <w:rsid w:val="00047BF5"/>
    <w:rsid w:val="000540EB"/>
    <w:rsid w:val="000552CA"/>
    <w:rsid w:val="000629FD"/>
    <w:rsid w:val="000700F3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C6021"/>
    <w:rsid w:val="000D25D5"/>
    <w:rsid w:val="000E2726"/>
    <w:rsid w:val="000E3484"/>
    <w:rsid w:val="000F204E"/>
    <w:rsid w:val="000F3E7E"/>
    <w:rsid w:val="00104F64"/>
    <w:rsid w:val="00106A09"/>
    <w:rsid w:val="00107125"/>
    <w:rsid w:val="001079D3"/>
    <w:rsid w:val="0011210C"/>
    <w:rsid w:val="00115CFA"/>
    <w:rsid w:val="001164A3"/>
    <w:rsid w:val="0011692D"/>
    <w:rsid w:val="001230EE"/>
    <w:rsid w:val="0012319F"/>
    <w:rsid w:val="00123A0C"/>
    <w:rsid w:val="0012694D"/>
    <w:rsid w:val="00126A20"/>
    <w:rsid w:val="00134498"/>
    <w:rsid w:val="00135995"/>
    <w:rsid w:val="00136F3C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5083"/>
    <w:rsid w:val="00176862"/>
    <w:rsid w:val="00176F17"/>
    <w:rsid w:val="0018651E"/>
    <w:rsid w:val="001866F4"/>
    <w:rsid w:val="0018693B"/>
    <w:rsid w:val="001877ED"/>
    <w:rsid w:val="00187DA4"/>
    <w:rsid w:val="00190012"/>
    <w:rsid w:val="001900CB"/>
    <w:rsid w:val="0019030D"/>
    <w:rsid w:val="00196315"/>
    <w:rsid w:val="001A1EAD"/>
    <w:rsid w:val="001A6ED6"/>
    <w:rsid w:val="001B050D"/>
    <w:rsid w:val="001B572D"/>
    <w:rsid w:val="001B7CE7"/>
    <w:rsid w:val="001C12E9"/>
    <w:rsid w:val="001C1AD2"/>
    <w:rsid w:val="001C7424"/>
    <w:rsid w:val="001D1651"/>
    <w:rsid w:val="001D5A9C"/>
    <w:rsid w:val="001E04C9"/>
    <w:rsid w:val="001E2642"/>
    <w:rsid w:val="001E561F"/>
    <w:rsid w:val="001E61C1"/>
    <w:rsid w:val="001F335B"/>
    <w:rsid w:val="001F57A5"/>
    <w:rsid w:val="001F7B11"/>
    <w:rsid w:val="00201240"/>
    <w:rsid w:val="00207AC9"/>
    <w:rsid w:val="00212FA6"/>
    <w:rsid w:val="0022185E"/>
    <w:rsid w:val="00221C40"/>
    <w:rsid w:val="00222F79"/>
    <w:rsid w:val="00223A6B"/>
    <w:rsid w:val="00231F97"/>
    <w:rsid w:val="00236201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39FD"/>
    <w:rsid w:val="002550E7"/>
    <w:rsid w:val="00257198"/>
    <w:rsid w:val="00261037"/>
    <w:rsid w:val="00267C65"/>
    <w:rsid w:val="00272C4D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C6B11"/>
    <w:rsid w:val="002D1F9D"/>
    <w:rsid w:val="002D3DD2"/>
    <w:rsid w:val="002D53C1"/>
    <w:rsid w:val="002E1351"/>
    <w:rsid w:val="002E2F76"/>
    <w:rsid w:val="002F1FB3"/>
    <w:rsid w:val="002F2398"/>
    <w:rsid w:val="002F511B"/>
    <w:rsid w:val="002F7D17"/>
    <w:rsid w:val="00303743"/>
    <w:rsid w:val="00312983"/>
    <w:rsid w:val="0031694E"/>
    <w:rsid w:val="003170BA"/>
    <w:rsid w:val="00317DAB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3F65"/>
    <w:rsid w:val="0036692E"/>
    <w:rsid w:val="00383540"/>
    <w:rsid w:val="003863A7"/>
    <w:rsid w:val="003877D2"/>
    <w:rsid w:val="00390308"/>
    <w:rsid w:val="00392729"/>
    <w:rsid w:val="003A2021"/>
    <w:rsid w:val="003A27B4"/>
    <w:rsid w:val="003A4841"/>
    <w:rsid w:val="003B09B0"/>
    <w:rsid w:val="003B1C04"/>
    <w:rsid w:val="003B76FC"/>
    <w:rsid w:val="003C2A2B"/>
    <w:rsid w:val="003C35BD"/>
    <w:rsid w:val="003C3FBE"/>
    <w:rsid w:val="003C459D"/>
    <w:rsid w:val="003C4979"/>
    <w:rsid w:val="003D292E"/>
    <w:rsid w:val="003D5BD1"/>
    <w:rsid w:val="003E363A"/>
    <w:rsid w:val="003E3A1A"/>
    <w:rsid w:val="003E6175"/>
    <w:rsid w:val="003F49E4"/>
    <w:rsid w:val="003F659F"/>
    <w:rsid w:val="0041342A"/>
    <w:rsid w:val="00413C92"/>
    <w:rsid w:val="00421B82"/>
    <w:rsid w:val="00423F52"/>
    <w:rsid w:val="004302B2"/>
    <w:rsid w:val="0043315D"/>
    <w:rsid w:val="00441BEE"/>
    <w:rsid w:val="004420C1"/>
    <w:rsid w:val="00444EC5"/>
    <w:rsid w:val="00446527"/>
    <w:rsid w:val="00453028"/>
    <w:rsid w:val="00453D97"/>
    <w:rsid w:val="00460946"/>
    <w:rsid w:val="0046140F"/>
    <w:rsid w:val="00462A52"/>
    <w:rsid w:val="00463853"/>
    <w:rsid w:val="00475136"/>
    <w:rsid w:val="00481C7A"/>
    <w:rsid w:val="00491A64"/>
    <w:rsid w:val="00497ABB"/>
    <w:rsid w:val="004A0193"/>
    <w:rsid w:val="004A22FE"/>
    <w:rsid w:val="004A3ED2"/>
    <w:rsid w:val="004A5DCC"/>
    <w:rsid w:val="004B1370"/>
    <w:rsid w:val="004B2215"/>
    <w:rsid w:val="004B286D"/>
    <w:rsid w:val="004B3D65"/>
    <w:rsid w:val="004B57D5"/>
    <w:rsid w:val="004C0462"/>
    <w:rsid w:val="004C1E19"/>
    <w:rsid w:val="004C612C"/>
    <w:rsid w:val="004C7128"/>
    <w:rsid w:val="004E37D9"/>
    <w:rsid w:val="004E4903"/>
    <w:rsid w:val="004E57E8"/>
    <w:rsid w:val="004F0E05"/>
    <w:rsid w:val="004F2AA1"/>
    <w:rsid w:val="004F78D7"/>
    <w:rsid w:val="00501931"/>
    <w:rsid w:val="00501BC7"/>
    <w:rsid w:val="00503B68"/>
    <w:rsid w:val="005061D6"/>
    <w:rsid w:val="00513F50"/>
    <w:rsid w:val="005159A8"/>
    <w:rsid w:val="00517D7D"/>
    <w:rsid w:val="00522B5E"/>
    <w:rsid w:val="00523449"/>
    <w:rsid w:val="00524158"/>
    <w:rsid w:val="0053010F"/>
    <w:rsid w:val="00531474"/>
    <w:rsid w:val="005317CE"/>
    <w:rsid w:val="00534A80"/>
    <w:rsid w:val="00544F15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90147"/>
    <w:rsid w:val="005901C6"/>
    <w:rsid w:val="005919C4"/>
    <w:rsid w:val="005931F3"/>
    <w:rsid w:val="005A4614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07AF6"/>
    <w:rsid w:val="006103E0"/>
    <w:rsid w:val="006124CF"/>
    <w:rsid w:val="00612EAD"/>
    <w:rsid w:val="00622963"/>
    <w:rsid w:val="00624E2F"/>
    <w:rsid w:val="0062534A"/>
    <w:rsid w:val="00626B28"/>
    <w:rsid w:val="00626F0F"/>
    <w:rsid w:val="00633E09"/>
    <w:rsid w:val="00635EA0"/>
    <w:rsid w:val="00636402"/>
    <w:rsid w:val="006464C2"/>
    <w:rsid w:val="006566A6"/>
    <w:rsid w:val="00661489"/>
    <w:rsid w:val="0067534A"/>
    <w:rsid w:val="006760AB"/>
    <w:rsid w:val="006808C4"/>
    <w:rsid w:val="00686A55"/>
    <w:rsid w:val="00696380"/>
    <w:rsid w:val="00696622"/>
    <w:rsid w:val="006971C9"/>
    <w:rsid w:val="006976C0"/>
    <w:rsid w:val="00697F53"/>
    <w:rsid w:val="006A175F"/>
    <w:rsid w:val="006A3289"/>
    <w:rsid w:val="006B4944"/>
    <w:rsid w:val="006C0D4A"/>
    <w:rsid w:val="006C413A"/>
    <w:rsid w:val="006C5B95"/>
    <w:rsid w:val="006D1C89"/>
    <w:rsid w:val="006D2584"/>
    <w:rsid w:val="006D4842"/>
    <w:rsid w:val="006D7DC9"/>
    <w:rsid w:val="006D7E4A"/>
    <w:rsid w:val="006E06E4"/>
    <w:rsid w:val="006E4CC6"/>
    <w:rsid w:val="006E72A3"/>
    <w:rsid w:val="006F6D96"/>
    <w:rsid w:val="006F6FDC"/>
    <w:rsid w:val="007013D9"/>
    <w:rsid w:val="0070183A"/>
    <w:rsid w:val="007042D4"/>
    <w:rsid w:val="00707148"/>
    <w:rsid w:val="00707C32"/>
    <w:rsid w:val="0071039C"/>
    <w:rsid w:val="00710EC7"/>
    <w:rsid w:val="0071224D"/>
    <w:rsid w:val="0071536C"/>
    <w:rsid w:val="007172ED"/>
    <w:rsid w:val="00717A55"/>
    <w:rsid w:val="00720BF3"/>
    <w:rsid w:val="00722D63"/>
    <w:rsid w:val="00724AAE"/>
    <w:rsid w:val="00725C08"/>
    <w:rsid w:val="0072642C"/>
    <w:rsid w:val="00727160"/>
    <w:rsid w:val="0073078E"/>
    <w:rsid w:val="00731CF0"/>
    <w:rsid w:val="00732248"/>
    <w:rsid w:val="00732395"/>
    <w:rsid w:val="0073780B"/>
    <w:rsid w:val="007414A0"/>
    <w:rsid w:val="00741AF2"/>
    <w:rsid w:val="00746B2B"/>
    <w:rsid w:val="00756062"/>
    <w:rsid w:val="00756DC2"/>
    <w:rsid w:val="007605F7"/>
    <w:rsid w:val="0076584A"/>
    <w:rsid w:val="00766747"/>
    <w:rsid w:val="007706CD"/>
    <w:rsid w:val="00774116"/>
    <w:rsid w:val="0077511F"/>
    <w:rsid w:val="00775226"/>
    <w:rsid w:val="00777C91"/>
    <w:rsid w:val="00782E71"/>
    <w:rsid w:val="0078378F"/>
    <w:rsid w:val="00784AFF"/>
    <w:rsid w:val="007858A8"/>
    <w:rsid w:val="00787713"/>
    <w:rsid w:val="00790203"/>
    <w:rsid w:val="007933FD"/>
    <w:rsid w:val="00795F1D"/>
    <w:rsid w:val="007A15A3"/>
    <w:rsid w:val="007A399A"/>
    <w:rsid w:val="007A7E4F"/>
    <w:rsid w:val="007B5F99"/>
    <w:rsid w:val="007C1B14"/>
    <w:rsid w:val="007C418F"/>
    <w:rsid w:val="007C6206"/>
    <w:rsid w:val="007D2164"/>
    <w:rsid w:val="007D5478"/>
    <w:rsid w:val="007E0CB9"/>
    <w:rsid w:val="007E4116"/>
    <w:rsid w:val="007E4E67"/>
    <w:rsid w:val="007E5859"/>
    <w:rsid w:val="007F4060"/>
    <w:rsid w:val="007F7EC6"/>
    <w:rsid w:val="00807068"/>
    <w:rsid w:val="00810D0D"/>
    <w:rsid w:val="00812203"/>
    <w:rsid w:val="00815AA8"/>
    <w:rsid w:val="00820904"/>
    <w:rsid w:val="0082208D"/>
    <w:rsid w:val="00833202"/>
    <w:rsid w:val="008447F7"/>
    <w:rsid w:val="0084644F"/>
    <w:rsid w:val="008534BE"/>
    <w:rsid w:val="008540F0"/>
    <w:rsid w:val="00854899"/>
    <w:rsid w:val="0086035D"/>
    <w:rsid w:val="0086079F"/>
    <w:rsid w:val="008664B5"/>
    <w:rsid w:val="008748D2"/>
    <w:rsid w:val="00875330"/>
    <w:rsid w:val="00896564"/>
    <w:rsid w:val="008A209E"/>
    <w:rsid w:val="008A36A2"/>
    <w:rsid w:val="008A3A6A"/>
    <w:rsid w:val="008B5705"/>
    <w:rsid w:val="008C26CD"/>
    <w:rsid w:val="008C278E"/>
    <w:rsid w:val="008C30A6"/>
    <w:rsid w:val="008C58A9"/>
    <w:rsid w:val="008D0C6E"/>
    <w:rsid w:val="008D1A0A"/>
    <w:rsid w:val="008D2428"/>
    <w:rsid w:val="008D2831"/>
    <w:rsid w:val="008D5B3F"/>
    <w:rsid w:val="008E1BAB"/>
    <w:rsid w:val="008E29D0"/>
    <w:rsid w:val="008E2B6F"/>
    <w:rsid w:val="008E467E"/>
    <w:rsid w:val="008E7147"/>
    <w:rsid w:val="008E7A2F"/>
    <w:rsid w:val="008F5DFA"/>
    <w:rsid w:val="008F6EEC"/>
    <w:rsid w:val="008F7245"/>
    <w:rsid w:val="00900439"/>
    <w:rsid w:val="0090057A"/>
    <w:rsid w:val="009021B4"/>
    <w:rsid w:val="00905965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1BDB"/>
    <w:rsid w:val="00946CDD"/>
    <w:rsid w:val="00951A4C"/>
    <w:rsid w:val="00957851"/>
    <w:rsid w:val="00965153"/>
    <w:rsid w:val="00966661"/>
    <w:rsid w:val="0097334E"/>
    <w:rsid w:val="009755CA"/>
    <w:rsid w:val="00976848"/>
    <w:rsid w:val="0097747C"/>
    <w:rsid w:val="00980FB0"/>
    <w:rsid w:val="0098203E"/>
    <w:rsid w:val="00985EC2"/>
    <w:rsid w:val="009A3295"/>
    <w:rsid w:val="009B6502"/>
    <w:rsid w:val="009C14A9"/>
    <w:rsid w:val="009D1B7F"/>
    <w:rsid w:val="009E03E8"/>
    <w:rsid w:val="009E77B5"/>
    <w:rsid w:val="009F29D2"/>
    <w:rsid w:val="009F6635"/>
    <w:rsid w:val="009F7A0A"/>
    <w:rsid w:val="00A05053"/>
    <w:rsid w:val="00A0664F"/>
    <w:rsid w:val="00A10284"/>
    <w:rsid w:val="00A108D7"/>
    <w:rsid w:val="00A1105F"/>
    <w:rsid w:val="00A11919"/>
    <w:rsid w:val="00A15A1B"/>
    <w:rsid w:val="00A17EAC"/>
    <w:rsid w:val="00A20C04"/>
    <w:rsid w:val="00A243F3"/>
    <w:rsid w:val="00A262DE"/>
    <w:rsid w:val="00A31337"/>
    <w:rsid w:val="00A4315F"/>
    <w:rsid w:val="00A50B0E"/>
    <w:rsid w:val="00A533F0"/>
    <w:rsid w:val="00A57A6F"/>
    <w:rsid w:val="00A57C14"/>
    <w:rsid w:val="00A61C0A"/>
    <w:rsid w:val="00A635DA"/>
    <w:rsid w:val="00A63DC1"/>
    <w:rsid w:val="00A63FA8"/>
    <w:rsid w:val="00A65538"/>
    <w:rsid w:val="00A67581"/>
    <w:rsid w:val="00A75B15"/>
    <w:rsid w:val="00A800EE"/>
    <w:rsid w:val="00A80C9A"/>
    <w:rsid w:val="00A81D8F"/>
    <w:rsid w:val="00A850D3"/>
    <w:rsid w:val="00A87769"/>
    <w:rsid w:val="00A916FE"/>
    <w:rsid w:val="00AA0116"/>
    <w:rsid w:val="00AA29B1"/>
    <w:rsid w:val="00AA6F88"/>
    <w:rsid w:val="00AB0FBF"/>
    <w:rsid w:val="00AB3B04"/>
    <w:rsid w:val="00AC0DB4"/>
    <w:rsid w:val="00AC2823"/>
    <w:rsid w:val="00AC47EA"/>
    <w:rsid w:val="00AC6C6B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12848"/>
    <w:rsid w:val="00B24F89"/>
    <w:rsid w:val="00B26007"/>
    <w:rsid w:val="00B32073"/>
    <w:rsid w:val="00B44BDD"/>
    <w:rsid w:val="00B4708F"/>
    <w:rsid w:val="00B538D6"/>
    <w:rsid w:val="00B55ED2"/>
    <w:rsid w:val="00B57174"/>
    <w:rsid w:val="00B75504"/>
    <w:rsid w:val="00B77A3B"/>
    <w:rsid w:val="00B8742D"/>
    <w:rsid w:val="00B92D67"/>
    <w:rsid w:val="00B961D3"/>
    <w:rsid w:val="00BA7822"/>
    <w:rsid w:val="00BB221F"/>
    <w:rsid w:val="00BB389A"/>
    <w:rsid w:val="00BB4981"/>
    <w:rsid w:val="00BB5A54"/>
    <w:rsid w:val="00BC2529"/>
    <w:rsid w:val="00BC3C59"/>
    <w:rsid w:val="00BC4291"/>
    <w:rsid w:val="00BC5751"/>
    <w:rsid w:val="00BD0813"/>
    <w:rsid w:val="00BD7D62"/>
    <w:rsid w:val="00BE291B"/>
    <w:rsid w:val="00BE30FC"/>
    <w:rsid w:val="00BE5105"/>
    <w:rsid w:val="00BE7249"/>
    <w:rsid w:val="00BF00F4"/>
    <w:rsid w:val="00BF7EC4"/>
    <w:rsid w:val="00C04039"/>
    <w:rsid w:val="00C07EFA"/>
    <w:rsid w:val="00C1108A"/>
    <w:rsid w:val="00C20379"/>
    <w:rsid w:val="00C20690"/>
    <w:rsid w:val="00C22BB5"/>
    <w:rsid w:val="00C23EE3"/>
    <w:rsid w:val="00C31F1B"/>
    <w:rsid w:val="00C3522B"/>
    <w:rsid w:val="00C3595B"/>
    <w:rsid w:val="00C40CC3"/>
    <w:rsid w:val="00C4116C"/>
    <w:rsid w:val="00C41BEF"/>
    <w:rsid w:val="00C43CBB"/>
    <w:rsid w:val="00C45018"/>
    <w:rsid w:val="00C46D68"/>
    <w:rsid w:val="00C545F6"/>
    <w:rsid w:val="00C5481C"/>
    <w:rsid w:val="00C64A65"/>
    <w:rsid w:val="00C761A2"/>
    <w:rsid w:val="00C835C4"/>
    <w:rsid w:val="00C83C3A"/>
    <w:rsid w:val="00C846B3"/>
    <w:rsid w:val="00C86BC5"/>
    <w:rsid w:val="00C91951"/>
    <w:rsid w:val="00C94694"/>
    <w:rsid w:val="00C9741D"/>
    <w:rsid w:val="00C97D60"/>
    <w:rsid w:val="00CA0FD1"/>
    <w:rsid w:val="00CA3CB6"/>
    <w:rsid w:val="00CD202B"/>
    <w:rsid w:val="00CD2A18"/>
    <w:rsid w:val="00CD3883"/>
    <w:rsid w:val="00CD3E50"/>
    <w:rsid w:val="00CD42F7"/>
    <w:rsid w:val="00CD55C2"/>
    <w:rsid w:val="00CE74F1"/>
    <w:rsid w:val="00CF4D60"/>
    <w:rsid w:val="00CF5C83"/>
    <w:rsid w:val="00D0180B"/>
    <w:rsid w:val="00D11989"/>
    <w:rsid w:val="00D12C52"/>
    <w:rsid w:val="00D15252"/>
    <w:rsid w:val="00D2565E"/>
    <w:rsid w:val="00D2636F"/>
    <w:rsid w:val="00D27279"/>
    <w:rsid w:val="00D32E89"/>
    <w:rsid w:val="00D5215D"/>
    <w:rsid w:val="00D5275C"/>
    <w:rsid w:val="00D5456A"/>
    <w:rsid w:val="00D54863"/>
    <w:rsid w:val="00D6193C"/>
    <w:rsid w:val="00D625B8"/>
    <w:rsid w:val="00D62661"/>
    <w:rsid w:val="00D63554"/>
    <w:rsid w:val="00D66B3F"/>
    <w:rsid w:val="00D71986"/>
    <w:rsid w:val="00D77F86"/>
    <w:rsid w:val="00D803BE"/>
    <w:rsid w:val="00D80B7C"/>
    <w:rsid w:val="00D85E95"/>
    <w:rsid w:val="00D86DBB"/>
    <w:rsid w:val="00D87E99"/>
    <w:rsid w:val="00D93E0B"/>
    <w:rsid w:val="00D95C5F"/>
    <w:rsid w:val="00DA07DE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4189"/>
    <w:rsid w:val="00E1508D"/>
    <w:rsid w:val="00E162D2"/>
    <w:rsid w:val="00E172A8"/>
    <w:rsid w:val="00E21339"/>
    <w:rsid w:val="00E21D5E"/>
    <w:rsid w:val="00E24248"/>
    <w:rsid w:val="00E2638E"/>
    <w:rsid w:val="00E268F5"/>
    <w:rsid w:val="00E33244"/>
    <w:rsid w:val="00E43B3D"/>
    <w:rsid w:val="00E5403E"/>
    <w:rsid w:val="00E57754"/>
    <w:rsid w:val="00E60FFA"/>
    <w:rsid w:val="00E620D5"/>
    <w:rsid w:val="00E623F9"/>
    <w:rsid w:val="00E65E60"/>
    <w:rsid w:val="00E76444"/>
    <w:rsid w:val="00E7669A"/>
    <w:rsid w:val="00E77730"/>
    <w:rsid w:val="00E81CAC"/>
    <w:rsid w:val="00E828BA"/>
    <w:rsid w:val="00E9302D"/>
    <w:rsid w:val="00E94F71"/>
    <w:rsid w:val="00E95575"/>
    <w:rsid w:val="00E95D26"/>
    <w:rsid w:val="00E95EF2"/>
    <w:rsid w:val="00E97D7F"/>
    <w:rsid w:val="00EA04F8"/>
    <w:rsid w:val="00EA2C22"/>
    <w:rsid w:val="00EA4960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16D7"/>
    <w:rsid w:val="00F402BA"/>
    <w:rsid w:val="00F40E8C"/>
    <w:rsid w:val="00F4268F"/>
    <w:rsid w:val="00F504BB"/>
    <w:rsid w:val="00F505DD"/>
    <w:rsid w:val="00F50773"/>
    <w:rsid w:val="00F567B5"/>
    <w:rsid w:val="00F60309"/>
    <w:rsid w:val="00F65F1B"/>
    <w:rsid w:val="00F73366"/>
    <w:rsid w:val="00F75D6C"/>
    <w:rsid w:val="00F77B3E"/>
    <w:rsid w:val="00F81B49"/>
    <w:rsid w:val="00F85AB1"/>
    <w:rsid w:val="00F91038"/>
    <w:rsid w:val="00F94119"/>
    <w:rsid w:val="00F96278"/>
    <w:rsid w:val="00F97E87"/>
    <w:rsid w:val="00FA10C4"/>
    <w:rsid w:val="00FA455A"/>
    <w:rsid w:val="00FA6F98"/>
    <w:rsid w:val="00FB5864"/>
    <w:rsid w:val="00FB631C"/>
    <w:rsid w:val="00FB6644"/>
    <w:rsid w:val="00FB7B0C"/>
    <w:rsid w:val="00FC285B"/>
    <w:rsid w:val="00FC6429"/>
    <w:rsid w:val="00FD2540"/>
    <w:rsid w:val="00FD610C"/>
    <w:rsid w:val="00FD6A9F"/>
    <w:rsid w:val="00FE2F83"/>
    <w:rsid w:val="00FF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3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039C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semiHidden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Header">
    <w:name w:val="header"/>
    <w:basedOn w:val="Normal"/>
    <w:link w:val="Head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81C"/>
    <w:rPr>
      <w:sz w:val="22"/>
    </w:rPr>
  </w:style>
  <w:style w:type="paragraph" w:styleId="Footer">
    <w:name w:val="footer"/>
    <w:basedOn w:val="Normal"/>
    <w:link w:val="Foot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481C"/>
    <w:rPr>
      <w:sz w:val="22"/>
    </w:rPr>
  </w:style>
  <w:style w:type="paragraph" w:styleId="NoSpacing">
    <w:name w:val="No Spacing"/>
    <w:uiPriority w:val="99"/>
    <w:qFormat/>
    <w:rsid w:val="00A05053"/>
  </w:style>
  <w:style w:type="paragraph" w:styleId="BodyText">
    <w:name w:val="Body Text"/>
    <w:basedOn w:val="Normal"/>
    <w:link w:val="BodyText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39C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6F6F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paragraph" w:customStyle="1" w:styleId="ListeParagraf11">
    <w:name w:val="Liste Paragraf1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Strong">
    <w:name w:val="Strong"/>
    <w:basedOn w:val="DefaultParagraphFont"/>
    <w:uiPriority w:val="99"/>
    <w:qFormat/>
    <w:rsid w:val="00534A8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8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541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hyperlink" Target="http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806</Words>
  <Characters>4596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www.muratkucuk.com</dc:creator>
  <cp:keywords>http:/www.sorubak.com</cp:keywords>
  <dc:description>www.muratkucuk.com</dc:description>
  <cp:lastModifiedBy>edanur</cp:lastModifiedBy>
  <cp:revision>5</cp:revision>
  <cp:lastPrinted>2014-10-25T21:22:00Z</cp:lastPrinted>
  <dcterms:created xsi:type="dcterms:W3CDTF">2014-11-02T22:52:00Z</dcterms:created>
  <dcterms:modified xsi:type="dcterms:W3CDTF">2014-11-04T17:20:00Z</dcterms:modified>
</cp:coreProperties>
</file>