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B20" w:rsidRDefault="00566B20" w:rsidP="00F5110D">
      <w:r>
        <w:t>Adı Soyadı:                                                                                                  Sınıfı:                     No:</w:t>
      </w:r>
    </w:p>
    <w:p w:rsidR="00566B20" w:rsidRDefault="00566B20" w:rsidP="00F5110D">
      <w:pPr>
        <w:jc w:val="center"/>
      </w:pPr>
      <w:r>
        <w:t>2014-2015 ÖĞRETİM YILI ZİYA GÖKALP İLKOKULU FEN VE TEKNOLOJİ DERSİ 4.SINIFLAR 1 DÖNEM 1. YAZILI SINAVI</w:t>
      </w:r>
    </w:p>
    <w:p w:rsidR="00566B20" w:rsidRPr="00CF0E79" w:rsidRDefault="00566B20" w:rsidP="008674E3">
      <w:pPr>
        <w:pStyle w:val="NoSpacing"/>
        <w:rPr>
          <w:b/>
          <w:i/>
          <w:sz w:val="20"/>
          <w:szCs w:val="20"/>
        </w:rPr>
      </w:pPr>
      <w:r w:rsidRPr="00CF0E79">
        <w:rPr>
          <w:b/>
          <w:i/>
          <w:sz w:val="20"/>
          <w:szCs w:val="20"/>
        </w:rPr>
        <w:t>A- Aşağıdaki ifadelerden doğru olanların başına (D), yanlış olanların başına (Y) yazınız.  (1x10=10 puan)</w:t>
      </w:r>
    </w:p>
    <w:p w:rsidR="00566B20" w:rsidRPr="00CF0E79" w:rsidRDefault="00566B20" w:rsidP="001C402A">
      <w:pPr>
        <w:pStyle w:val="NoSpacing"/>
        <w:rPr>
          <w:b/>
          <w:i/>
          <w:sz w:val="20"/>
          <w:szCs w:val="20"/>
        </w:rPr>
      </w:pPr>
    </w:p>
    <w:p w:rsidR="00566B20" w:rsidRPr="00A6260F" w:rsidRDefault="00566B20" w:rsidP="001C402A">
      <w:pPr>
        <w:pStyle w:val="NoSpacing"/>
        <w:rPr>
          <w:sz w:val="20"/>
          <w:szCs w:val="20"/>
        </w:rPr>
      </w:pPr>
      <w:r w:rsidRPr="00A6260F">
        <w:rPr>
          <w:sz w:val="20"/>
          <w:szCs w:val="20"/>
        </w:rPr>
        <w:t xml:space="preserve"> 1. (        )  İskeletimiz dik durmamızı sağlar.</w:t>
      </w:r>
    </w:p>
    <w:p w:rsidR="00566B20" w:rsidRPr="00A6260F" w:rsidRDefault="00566B20" w:rsidP="001C402A">
      <w:pPr>
        <w:pStyle w:val="NoSpacing"/>
        <w:rPr>
          <w:sz w:val="20"/>
          <w:szCs w:val="20"/>
        </w:rPr>
      </w:pPr>
      <w:r w:rsidRPr="00A6260F">
        <w:rPr>
          <w:sz w:val="20"/>
          <w:szCs w:val="20"/>
        </w:rPr>
        <w:t xml:space="preserve"> 2. (        )  İskelet ve kas sağlığımız için dengeli ve düzenli beslenmeliyiz.</w:t>
      </w:r>
    </w:p>
    <w:p w:rsidR="00566B20" w:rsidRPr="00A6260F" w:rsidRDefault="00566B20" w:rsidP="00B63346">
      <w:pPr>
        <w:spacing w:after="0" w:line="220" w:lineRule="exact"/>
        <w:rPr>
          <w:rFonts w:cs="Arial"/>
          <w:sz w:val="20"/>
          <w:szCs w:val="20"/>
        </w:rPr>
      </w:pPr>
      <w:r w:rsidRPr="00A6260F">
        <w:rPr>
          <w:sz w:val="20"/>
          <w:szCs w:val="20"/>
        </w:rPr>
        <w:t xml:space="preserve"> 3. (        )  </w:t>
      </w:r>
      <w:r w:rsidRPr="00A6260F">
        <w:rPr>
          <w:rFonts w:cs="Arial"/>
          <w:sz w:val="20"/>
          <w:szCs w:val="20"/>
        </w:rPr>
        <w:t>Her cisim bir maddedir, fakat her madde cisim değildir.</w:t>
      </w:r>
    </w:p>
    <w:p w:rsidR="00566B20" w:rsidRPr="00A6260F" w:rsidRDefault="00566B20" w:rsidP="001C402A">
      <w:pPr>
        <w:pStyle w:val="NoSpacing"/>
        <w:rPr>
          <w:sz w:val="20"/>
          <w:szCs w:val="20"/>
        </w:rPr>
      </w:pPr>
      <w:r w:rsidRPr="00A6260F">
        <w:rPr>
          <w:sz w:val="20"/>
          <w:szCs w:val="20"/>
        </w:rPr>
        <w:t xml:space="preserve"> 4. (        )  </w:t>
      </w:r>
      <w:r w:rsidRPr="00A6260F">
        <w:rPr>
          <w:rFonts w:cs="Arial"/>
          <w:sz w:val="20"/>
          <w:szCs w:val="20"/>
        </w:rPr>
        <w:t>Işığı geçiren maddelere opak maddeler denir.</w:t>
      </w:r>
    </w:p>
    <w:p w:rsidR="00566B20" w:rsidRPr="00A6260F" w:rsidRDefault="00566B20" w:rsidP="001C402A">
      <w:pPr>
        <w:pStyle w:val="NoSpacing"/>
        <w:rPr>
          <w:sz w:val="20"/>
          <w:szCs w:val="20"/>
        </w:rPr>
      </w:pPr>
      <w:r w:rsidRPr="00A6260F">
        <w:rPr>
          <w:sz w:val="20"/>
          <w:szCs w:val="20"/>
        </w:rPr>
        <w:t xml:space="preserve"> 5. (        )  Soluk alma sırasında göğüs kafesi genişler.</w:t>
      </w:r>
    </w:p>
    <w:p w:rsidR="00566B20" w:rsidRPr="00A6260F" w:rsidRDefault="00566B20" w:rsidP="00B63346">
      <w:pPr>
        <w:spacing w:after="0" w:line="220" w:lineRule="exact"/>
        <w:rPr>
          <w:rFonts w:cs="Arial"/>
          <w:sz w:val="20"/>
          <w:szCs w:val="20"/>
        </w:rPr>
      </w:pPr>
      <w:r w:rsidRPr="00A6260F">
        <w:rPr>
          <w:sz w:val="20"/>
          <w:szCs w:val="20"/>
        </w:rPr>
        <w:t xml:space="preserve"> 6. (        )  </w:t>
      </w:r>
      <w:r w:rsidRPr="00A6260F">
        <w:rPr>
          <w:rFonts w:cs="Arial"/>
          <w:sz w:val="20"/>
          <w:szCs w:val="20"/>
        </w:rPr>
        <w:t xml:space="preserve">Tahta, plastik ve kükürt gibi maddeleri mıknatıs çeker. </w:t>
      </w:r>
    </w:p>
    <w:p w:rsidR="00566B20" w:rsidRPr="00A6260F" w:rsidRDefault="00566B20" w:rsidP="001C402A">
      <w:pPr>
        <w:pStyle w:val="NoSpacing"/>
        <w:rPr>
          <w:sz w:val="20"/>
          <w:szCs w:val="20"/>
        </w:rPr>
      </w:pPr>
      <w:r w:rsidRPr="00A6260F">
        <w:rPr>
          <w:sz w:val="20"/>
          <w:szCs w:val="20"/>
        </w:rPr>
        <w:t xml:space="preserve"> 7. (        )  Yetişkinlerle bebeklerin nabız sayıları farklıdır.</w:t>
      </w:r>
    </w:p>
    <w:p w:rsidR="00566B20" w:rsidRPr="00A6260F" w:rsidRDefault="00566B20" w:rsidP="001C402A">
      <w:pPr>
        <w:pStyle w:val="NoSpacing"/>
        <w:rPr>
          <w:sz w:val="20"/>
          <w:szCs w:val="20"/>
        </w:rPr>
      </w:pPr>
      <w:r w:rsidRPr="00A6260F">
        <w:rPr>
          <w:sz w:val="20"/>
          <w:szCs w:val="20"/>
        </w:rPr>
        <w:t xml:space="preserve"> 8. (        )  Düzenli yapılan egzersizler kas gelişimini olumsuz etkiler.</w:t>
      </w:r>
    </w:p>
    <w:p w:rsidR="00566B20" w:rsidRPr="00A6260F" w:rsidRDefault="00566B20" w:rsidP="001C402A">
      <w:pPr>
        <w:pStyle w:val="NoSpacing"/>
        <w:rPr>
          <w:sz w:val="20"/>
          <w:szCs w:val="20"/>
        </w:rPr>
      </w:pPr>
      <w:r w:rsidRPr="00A6260F">
        <w:rPr>
          <w:sz w:val="20"/>
          <w:szCs w:val="20"/>
        </w:rPr>
        <w:t xml:space="preserve"> 9. (        )  Kanın vücutta dolaşımını kaslar sağlar.</w:t>
      </w:r>
    </w:p>
    <w:p w:rsidR="00566B20" w:rsidRPr="00A6260F" w:rsidRDefault="00566B20" w:rsidP="00A6260F">
      <w:pPr>
        <w:tabs>
          <w:tab w:val="left" w:pos="993"/>
        </w:tabs>
        <w:spacing w:line="276" w:lineRule="auto"/>
        <w:ind w:left="-180"/>
        <w:rPr>
          <w:sz w:val="20"/>
          <w:szCs w:val="20"/>
        </w:rPr>
      </w:pPr>
      <w:r>
        <w:rPr>
          <w:sz w:val="20"/>
          <w:szCs w:val="20"/>
        </w:rPr>
        <w:t xml:space="preserve">    10.(        </w:t>
      </w:r>
      <w:r w:rsidRPr="001C402A">
        <w:rPr>
          <w:sz w:val="20"/>
          <w:szCs w:val="20"/>
        </w:rPr>
        <w:t xml:space="preserve">)  </w:t>
      </w:r>
      <w:r w:rsidRPr="00A6260F">
        <w:rPr>
          <w:sz w:val="20"/>
          <w:szCs w:val="20"/>
        </w:rPr>
        <w:t>Yerden bir eşya alırken dizlerimizi bükerek eğilmeliyiz.</w:t>
      </w:r>
    </w:p>
    <w:p w:rsidR="00566B20" w:rsidRPr="001C402A" w:rsidRDefault="00566B20" w:rsidP="001C402A">
      <w:pPr>
        <w:pStyle w:val="NoSpacing"/>
        <w:rPr>
          <w:sz w:val="20"/>
          <w:szCs w:val="20"/>
        </w:rPr>
      </w:pPr>
    </w:p>
    <w:p w:rsidR="00566B20" w:rsidRPr="00CF0E79" w:rsidRDefault="00566B20" w:rsidP="001C402A">
      <w:pPr>
        <w:pStyle w:val="NoSpacing"/>
        <w:rPr>
          <w:b/>
          <w:i/>
          <w:sz w:val="20"/>
          <w:szCs w:val="20"/>
        </w:rPr>
      </w:pPr>
      <w:r w:rsidRPr="00CF0E79">
        <w:rPr>
          <w:b/>
          <w:i/>
          <w:sz w:val="20"/>
          <w:szCs w:val="20"/>
        </w:rPr>
        <w:t>B- Aşağıda boş bırakılan yerleri yukarıdaki kelimelerden uygun olanlarla tamamlayınız.  (1x10=10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26"/>
        <w:gridCol w:w="1762"/>
        <w:gridCol w:w="1644"/>
        <w:gridCol w:w="1767"/>
        <w:gridCol w:w="1842"/>
        <w:gridCol w:w="1922"/>
      </w:tblGrid>
      <w:tr w:rsidR="00566B20" w:rsidRPr="00E164B9" w:rsidTr="006C0AA3">
        <w:trPr>
          <w:trHeight w:val="550"/>
        </w:trPr>
        <w:tc>
          <w:tcPr>
            <w:tcW w:w="1826" w:type="dxa"/>
            <w:vAlign w:val="center"/>
          </w:tcPr>
          <w:p w:rsidR="00566B20" w:rsidRPr="00E164B9" w:rsidRDefault="00566B20" w:rsidP="001C402A">
            <w:pPr>
              <w:pStyle w:val="NoSpacing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>yumuşak</w:t>
            </w:r>
          </w:p>
        </w:tc>
        <w:tc>
          <w:tcPr>
            <w:tcW w:w="1762" w:type="dxa"/>
            <w:vAlign w:val="center"/>
          </w:tcPr>
          <w:p w:rsidR="00566B20" w:rsidRPr="00E164B9" w:rsidRDefault="00566B20" w:rsidP="001C402A">
            <w:pPr>
              <w:pStyle w:val="NoSpacing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>enerji</w:t>
            </w:r>
          </w:p>
        </w:tc>
        <w:tc>
          <w:tcPr>
            <w:tcW w:w="1644" w:type="dxa"/>
          </w:tcPr>
          <w:p w:rsidR="00566B20" w:rsidRPr="00E164B9" w:rsidRDefault="00566B20" w:rsidP="001C402A">
            <w:pPr>
              <w:pStyle w:val="NoSpacing"/>
              <w:rPr>
                <w:sz w:val="20"/>
                <w:szCs w:val="20"/>
              </w:rPr>
            </w:pPr>
          </w:p>
          <w:p w:rsidR="00566B20" w:rsidRPr="00E164B9" w:rsidRDefault="00566B20" w:rsidP="001C402A">
            <w:pPr>
              <w:pStyle w:val="NoSpacing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 xml:space="preserve">         sert</w:t>
            </w:r>
          </w:p>
        </w:tc>
        <w:tc>
          <w:tcPr>
            <w:tcW w:w="1767" w:type="dxa"/>
            <w:vAlign w:val="center"/>
          </w:tcPr>
          <w:p w:rsidR="00566B20" w:rsidRPr="00E164B9" w:rsidRDefault="00566B20" w:rsidP="001C402A">
            <w:pPr>
              <w:pStyle w:val="NoSpacing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>burun</w:t>
            </w:r>
          </w:p>
        </w:tc>
        <w:tc>
          <w:tcPr>
            <w:tcW w:w="1842" w:type="dxa"/>
            <w:vAlign w:val="center"/>
          </w:tcPr>
          <w:p w:rsidR="00566B20" w:rsidRPr="00E164B9" w:rsidRDefault="00566B20" w:rsidP="001C402A">
            <w:pPr>
              <w:pStyle w:val="NoSpacing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>nabız</w:t>
            </w:r>
          </w:p>
        </w:tc>
        <w:tc>
          <w:tcPr>
            <w:tcW w:w="1922" w:type="dxa"/>
            <w:vAlign w:val="center"/>
          </w:tcPr>
          <w:p w:rsidR="00566B20" w:rsidRPr="00E164B9" w:rsidRDefault="00566B20" w:rsidP="001C402A">
            <w:pPr>
              <w:pStyle w:val="NoSpacing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>karbondioksit</w:t>
            </w:r>
          </w:p>
        </w:tc>
      </w:tr>
      <w:tr w:rsidR="00566B20" w:rsidRPr="00E164B9" w:rsidTr="006C0AA3">
        <w:trPr>
          <w:trHeight w:val="457"/>
        </w:trPr>
        <w:tc>
          <w:tcPr>
            <w:tcW w:w="1826" w:type="dxa"/>
            <w:vAlign w:val="center"/>
          </w:tcPr>
          <w:p w:rsidR="00566B20" w:rsidRPr="00E164B9" w:rsidRDefault="00566B20" w:rsidP="001C402A">
            <w:pPr>
              <w:pStyle w:val="NoSpacing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>egzersiz</w:t>
            </w:r>
          </w:p>
        </w:tc>
        <w:tc>
          <w:tcPr>
            <w:tcW w:w="1762" w:type="dxa"/>
            <w:vAlign w:val="center"/>
          </w:tcPr>
          <w:p w:rsidR="00566B20" w:rsidRPr="00E164B9" w:rsidRDefault="00566B20" w:rsidP="001C402A">
            <w:pPr>
              <w:pStyle w:val="NoSpacing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>esnek</w:t>
            </w:r>
          </w:p>
        </w:tc>
        <w:tc>
          <w:tcPr>
            <w:tcW w:w="1644" w:type="dxa"/>
          </w:tcPr>
          <w:p w:rsidR="00566B20" w:rsidRPr="00E164B9" w:rsidRDefault="00566B20" w:rsidP="006C0AA3">
            <w:pPr>
              <w:pStyle w:val="NoSpacing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 xml:space="preserve">        kulak</w:t>
            </w:r>
          </w:p>
        </w:tc>
        <w:tc>
          <w:tcPr>
            <w:tcW w:w="1767" w:type="dxa"/>
            <w:vAlign w:val="center"/>
          </w:tcPr>
          <w:p w:rsidR="00566B20" w:rsidRPr="00E164B9" w:rsidRDefault="00566B20" w:rsidP="001C402A">
            <w:pPr>
              <w:pStyle w:val="NoSpacing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>Yaşı</w:t>
            </w:r>
          </w:p>
        </w:tc>
        <w:tc>
          <w:tcPr>
            <w:tcW w:w="1842" w:type="dxa"/>
            <w:vAlign w:val="center"/>
          </w:tcPr>
          <w:p w:rsidR="00566B20" w:rsidRPr="00E164B9" w:rsidRDefault="00566B20" w:rsidP="001C402A">
            <w:pPr>
              <w:pStyle w:val="NoSpacing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>stetoskop</w:t>
            </w:r>
          </w:p>
        </w:tc>
        <w:tc>
          <w:tcPr>
            <w:tcW w:w="1922" w:type="dxa"/>
            <w:vAlign w:val="center"/>
          </w:tcPr>
          <w:p w:rsidR="00566B20" w:rsidRPr="00E164B9" w:rsidRDefault="00566B20" w:rsidP="001C402A">
            <w:pPr>
              <w:pStyle w:val="NoSpacing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>kalp</w:t>
            </w:r>
          </w:p>
        </w:tc>
      </w:tr>
    </w:tbl>
    <w:p w:rsidR="00566B20" w:rsidRPr="001C402A" w:rsidRDefault="00566B20" w:rsidP="001C402A">
      <w:pPr>
        <w:pStyle w:val="NoSpacing"/>
        <w:rPr>
          <w:sz w:val="20"/>
          <w:szCs w:val="20"/>
        </w:rPr>
      </w:pPr>
    </w:p>
    <w:p w:rsidR="00566B20" w:rsidRPr="001C402A" w:rsidRDefault="00566B20" w:rsidP="00A6260F">
      <w:pPr>
        <w:pStyle w:val="NoSpacing"/>
      </w:pPr>
      <w:r w:rsidRPr="001C402A">
        <w:t xml:space="preserve">1. Bireyin ………………………… </w:t>
      </w:r>
      <w:r>
        <w:t>………….</w:t>
      </w:r>
      <w:r w:rsidRPr="001C402A">
        <w:t xml:space="preserve">ve cinsiyeti nabız sayısını etkiler. </w:t>
      </w:r>
    </w:p>
    <w:p w:rsidR="00566B20" w:rsidRPr="001C402A" w:rsidRDefault="00566B20" w:rsidP="00A6260F">
      <w:pPr>
        <w:pStyle w:val="NoSpacing"/>
      </w:pPr>
      <w:r w:rsidRPr="001C402A">
        <w:t>2. Soluk alıp verirken dış ortama ………….………………………</w:t>
      </w:r>
      <w:r>
        <w:t>……………</w:t>
      </w:r>
      <w:r w:rsidRPr="001C402A">
        <w:t>gazını veririz.</w:t>
      </w:r>
    </w:p>
    <w:p w:rsidR="00566B20" w:rsidRPr="001C402A" w:rsidRDefault="00566B20" w:rsidP="00A6260F">
      <w:pPr>
        <w:pStyle w:val="NoSpacing"/>
      </w:pPr>
      <w:r w:rsidRPr="001C402A">
        <w:t xml:space="preserve">3. Besin ve oksijen insan vücudunda ……………………………… </w:t>
      </w:r>
      <w:r>
        <w:t>……….</w:t>
      </w:r>
      <w:r w:rsidRPr="001C402A">
        <w:t>üretimi için kullanılır.</w:t>
      </w:r>
    </w:p>
    <w:p w:rsidR="00566B20" w:rsidRPr="001C402A" w:rsidRDefault="00566B20" w:rsidP="0067027E">
      <w:pPr>
        <w:pStyle w:val="NoSpacing"/>
        <w:tabs>
          <w:tab w:val="left" w:pos="5760"/>
        </w:tabs>
      </w:pPr>
      <w:r w:rsidRPr="001C402A">
        <w:t>4.  ……………………..……ile soluk alıp verme sayımız artar.</w:t>
      </w:r>
    </w:p>
    <w:p w:rsidR="00566B20" w:rsidRPr="00A6260F" w:rsidRDefault="00566B20" w:rsidP="00A6260F">
      <w:pPr>
        <w:pStyle w:val="NoSpacing"/>
        <w:rPr>
          <w:rFonts w:cs="Arial"/>
        </w:rPr>
      </w:pPr>
      <w:r w:rsidRPr="001C402A">
        <w:t>5</w:t>
      </w:r>
      <w:r w:rsidRPr="00A6260F">
        <w:t xml:space="preserve">. </w:t>
      </w:r>
      <w:r w:rsidRPr="00A6260F">
        <w:rPr>
          <w:rFonts w:cs="Arial"/>
        </w:rPr>
        <w:t>Silgi, sünger gibi maddelere. ……………………..</w:t>
      </w:r>
      <w:r w:rsidRPr="00A6260F">
        <w:rPr>
          <w:rFonts w:cs="Arial"/>
          <w:b/>
          <w:color w:val="FF0000"/>
        </w:rPr>
        <w:t xml:space="preserve"> </w:t>
      </w:r>
      <w:r>
        <w:rPr>
          <w:rFonts w:cs="Arial"/>
          <w:b/>
          <w:color w:val="FF0000"/>
        </w:rPr>
        <w:t>………..</w:t>
      </w:r>
      <w:r w:rsidRPr="00A6260F">
        <w:rPr>
          <w:rFonts w:cs="Arial"/>
        </w:rPr>
        <w:t>madde denir.</w:t>
      </w:r>
    </w:p>
    <w:p w:rsidR="00566B20" w:rsidRPr="001C402A" w:rsidRDefault="00566B20" w:rsidP="00A6260F">
      <w:pPr>
        <w:pStyle w:val="NoSpacing"/>
      </w:pPr>
      <w:r w:rsidRPr="001C402A">
        <w:t>6. Kalbin atışı esnasında kanın damarlara vuruşuna… …………………</w:t>
      </w:r>
      <w:r>
        <w:t>………….</w:t>
      </w:r>
      <w:r w:rsidRPr="001C402A">
        <w:t>denir.</w:t>
      </w:r>
    </w:p>
    <w:p w:rsidR="00566B20" w:rsidRDefault="00566B20" w:rsidP="00A6260F">
      <w:pPr>
        <w:pStyle w:val="NoSpacing"/>
      </w:pPr>
      <w:r w:rsidRPr="001C402A">
        <w:t xml:space="preserve">7. </w:t>
      </w:r>
      <w:r w:rsidRPr="00A6260F">
        <w:t>Eğilip büküldükten  sonra eski şeklini alan madd</w:t>
      </w:r>
      <w:r>
        <w:t xml:space="preserve">elere …………………………. maddeler denir. </w:t>
      </w:r>
    </w:p>
    <w:p w:rsidR="00566B20" w:rsidRPr="001C402A" w:rsidRDefault="00566B20" w:rsidP="00A6260F">
      <w:pPr>
        <w:pStyle w:val="NoSpacing"/>
      </w:pPr>
      <w:r w:rsidRPr="001C402A">
        <w:t>8. …………………………</w:t>
      </w:r>
      <w:r>
        <w:t>…………..</w:t>
      </w:r>
      <w:r w:rsidRPr="001C402A">
        <w:t>, havayı ısıtır, nemlendirir ve temizler.</w:t>
      </w:r>
    </w:p>
    <w:p w:rsidR="00566B20" w:rsidRPr="001C402A" w:rsidRDefault="00566B20" w:rsidP="00A6260F">
      <w:pPr>
        <w:pStyle w:val="NoSpacing"/>
      </w:pPr>
      <w:r w:rsidRPr="001C402A">
        <w:t>9. Doktorlar hastaların kalbini……………………..……</w:t>
      </w:r>
      <w:r>
        <w:t>………..</w:t>
      </w:r>
      <w:r w:rsidRPr="001C402A">
        <w:t>ile dinler.</w:t>
      </w:r>
    </w:p>
    <w:p w:rsidR="00566B20" w:rsidRDefault="00566B20" w:rsidP="00A6260F">
      <w:pPr>
        <w:pStyle w:val="NoSpacing"/>
      </w:pPr>
      <w:r w:rsidRPr="001C402A">
        <w:t xml:space="preserve">10. ………………………., kanın vücuda pompalanmasını </w:t>
      </w:r>
      <w:r>
        <w:t>sağlar.</w:t>
      </w:r>
    </w:p>
    <w:p w:rsidR="00566B20" w:rsidRDefault="00566B20" w:rsidP="001C402A">
      <w:pPr>
        <w:pStyle w:val="NoSpacing"/>
        <w:rPr>
          <w:b/>
          <w:i/>
          <w:sz w:val="20"/>
          <w:szCs w:val="20"/>
        </w:rPr>
      </w:pPr>
    </w:p>
    <w:p w:rsidR="00566B20" w:rsidRPr="000D060C" w:rsidRDefault="00566B20" w:rsidP="001C402A">
      <w:pPr>
        <w:pStyle w:val="NoSpacing"/>
        <w:rPr>
          <w:b/>
          <w:i/>
          <w:sz w:val="20"/>
          <w:szCs w:val="20"/>
        </w:rPr>
      </w:pPr>
      <w:r w:rsidRPr="000D060C">
        <w:rPr>
          <w:b/>
          <w:i/>
          <w:sz w:val="20"/>
          <w:szCs w:val="20"/>
        </w:rPr>
        <w:t>C-</w:t>
      </w:r>
      <w:r>
        <w:rPr>
          <w:b/>
          <w:i/>
          <w:sz w:val="20"/>
          <w:szCs w:val="20"/>
        </w:rPr>
        <w:t>Aşağıdaki klasik ve çoktan seçmeli soruları cevaplayınız.</w:t>
      </w:r>
    </w:p>
    <w:tbl>
      <w:tblPr>
        <w:tblW w:w="1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4"/>
        <w:gridCol w:w="5415"/>
      </w:tblGrid>
      <w:tr w:rsidR="00566B20" w:rsidRPr="00E164B9" w:rsidTr="00E164B9">
        <w:trPr>
          <w:trHeight w:val="494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b/>
              </w:rPr>
              <w:t xml:space="preserve">1-  </w:t>
            </w:r>
            <w:r w:rsidRPr="00E164B9">
              <w:rPr>
                <w:rFonts w:cs="Arial"/>
                <w:b/>
              </w:rPr>
              <w:t>İskeletimizin görevleri nelerdir?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1.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2.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3.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4.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1C402A">
            <w:pPr>
              <w:pStyle w:val="NoSpacing"/>
            </w:pP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rFonts w:cs="Arial"/>
                <w:b/>
              </w:rPr>
              <w:t>2-      Kemik çeşitlerini uygun yerlere  yaz.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                                KEMİKLER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t xml:space="preserve">                                         </w:t>
            </w:r>
            <w:r w:rsidRPr="00E164B9">
              <w:rPr>
                <w:rFonts w:cs="Arial"/>
              </w:rPr>
              <w:t>Üç çeşittir</w:t>
            </w:r>
            <w:r w:rsidRPr="00E164B9">
              <w:t xml:space="preserve">     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9" o:spid="_x0000_s1026" type="#_x0000_t32" style="position:absolute;margin-left:33pt;margin-top:-.15pt;width:96pt;height:18.65pt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8" o:spid="_x0000_s1027" type="#_x0000_t32" style="position:absolute;margin-left:129pt;margin-top:-.15pt;width:88.85pt;height:19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7" o:spid="_x0000_s1028" type="#_x0000_t32" style="position:absolute;margin-left:129pt;margin-top:-.15pt;width:0;height:19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">
                  <v:stroke endarrow="block"/>
                </v:shape>
              </w:pict>
            </w:r>
            <w:r w:rsidRPr="00E164B9">
              <w:rPr>
                <w:rFonts w:cs="Arial"/>
              </w:rPr>
              <w:t xml:space="preserve">                              </w:t>
            </w:r>
          </w:p>
          <w:p w:rsidR="00566B20" w:rsidRPr="00E164B9" w:rsidRDefault="00566B20" w:rsidP="00E164B9">
            <w:pPr>
              <w:tabs>
                <w:tab w:val="left" w:pos="2025"/>
              </w:tabs>
              <w:spacing w:after="0" w:line="240" w:lineRule="auto"/>
              <w:rPr>
                <w:rFonts w:cs="Arial"/>
              </w:rPr>
            </w:pPr>
            <w:r>
              <w:rPr>
                <w:noProof/>
                <w:lang w:eastAsia="tr-TR"/>
              </w:rPr>
              <w:pict>
                <v:rect id="Dikdörtgen 6" o:spid="_x0000_s1029" style="position:absolute;margin-left:7.2pt;margin-top:3.15pt;width:75.3pt;height:19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">
                  <v:textbox>
                    <w:txbxContent>
                      <w:p w:rsidR="00566B20" w:rsidRDefault="00566B20" w:rsidP="00D7378C">
                        <w:pPr>
                          <w:jc w:val="center"/>
                        </w:pPr>
                        <w:r>
                          <w:t>………………………...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5" o:spid="_x0000_s1030" style="position:absolute;margin-left:178.9pt;margin-top:4pt;width:75.3pt;height:18.6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">
                  <v:textbox>
                    <w:txbxContent>
                      <w:p w:rsidR="00566B20" w:rsidRDefault="00566B20" w:rsidP="00D7378C">
                        <w:pPr>
                          <w:jc w:val="center"/>
                        </w:pPr>
                        <w:r>
                          <w:t>………………………...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4" o:spid="_x0000_s1031" style="position:absolute;margin-left:94.5pt;margin-top:4pt;width:75.3pt;height:18.6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">
                  <v:textbox>
                    <w:txbxContent>
                      <w:p w:rsidR="00566B20" w:rsidRDefault="00566B20" w:rsidP="00D7378C">
                        <w:pPr>
                          <w:jc w:val="center"/>
                        </w:pPr>
                        <w:r>
                          <w:t>………………………...</w:t>
                        </w:r>
                      </w:p>
                    </w:txbxContent>
                  </v:textbox>
                </v:rect>
              </w:pict>
            </w:r>
            <w:r w:rsidRPr="00E164B9">
              <w:rPr>
                <w:rFonts w:cs="Arial"/>
              </w:rPr>
              <w:tab/>
            </w:r>
          </w:p>
          <w:p w:rsidR="00566B20" w:rsidRPr="00E164B9" w:rsidRDefault="00566B20" w:rsidP="00E164B9">
            <w:pPr>
              <w:tabs>
                <w:tab w:val="left" w:pos="2025"/>
              </w:tabs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                              </w:t>
            </w:r>
          </w:p>
          <w:p w:rsidR="00566B20" w:rsidRPr="00E164B9" w:rsidRDefault="00566B20" w:rsidP="00D7378C">
            <w:pPr>
              <w:pStyle w:val="NoSpacing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s1032" type="#_x0000_t75" style="position:absolute;margin-left:17.1pt;margin-top:2.5pt;width:46.5pt;height:49.15pt;z-index:251654656;visibility:visible">
                  <v:imagedata r:id="rId5" o:title=""/>
                </v:shape>
              </w:pict>
            </w:r>
            <w:r w:rsidRPr="00E164B9">
              <w:t xml:space="preserve">                                      </w:t>
            </w:r>
            <w:r>
              <w:rPr>
                <w:noProof/>
                <w:lang w:eastAsia="tr-TR"/>
              </w:rPr>
              <w:pict>
                <v:shape id="Resim 2" o:spid="_x0000_i1025" type="#_x0000_t75" style="width:26.25pt;height:63pt;visibility:visible">
                  <v:imagedata r:id="rId6" o:title=""/>
                </v:shape>
              </w:pict>
            </w:r>
            <w:r w:rsidRPr="00E164B9">
              <w:t xml:space="preserve">                     </w:t>
            </w:r>
            <w:r>
              <w:rPr>
                <w:noProof/>
                <w:lang w:eastAsia="tr-TR"/>
              </w:rPr>
              <w:pict>
                <v:shape id="Resim 1" o:spid="_x0000_i1026" type="#_x0000_t75" style="width:41.25pt;height:60.75pt;visibility:visible">
                  <v:imagedata r:id="rId7" o:title=""/>
                </v:shape>
              </w:pict>
            </w:r>
          </w:p>
        </w:tc>
      </w:tr>
      <w:tr w:rsidR="00566B20" w:rsidRPr="00E164B9" w:rsidTr="00E164B9">
        <w:trPr>
          <w:trHeight w:val="3553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b/>
              </w:rPr>
              <w:t>3- Solunum sistemi organlarını model üstünde göster.</w:t>
            </w:r>
          </w:p>
          <w:p w:rsidR="00566B20" w:rsidRPr="00E164B9" w:rsidRDefault="00566B20" w:rsidP="009241A9">
            <w:pPr>
              <w:pStyle w:val="NoSpacing"/>
            </w:pPr>
            <w:r w:rsidRPr="00E164B9">
              <w:t xml:space="preserve">                    </w:t>
            </w:r>
            <w:r w:rsidRPr="00E164B9">
              <w:rPr>
                <w:rFonts w:eastAsia="Times New Roman"/>
              </w:rPr>
              <w:object w:dxaOrig="3375" w:dyaOrig="2685">
                <v:shape id="_x0000_i1027" type="#_x0000_t75" style="width:120pt;height:150pt" o:ole="">
                  <v:imagedata r:id="rId8" o:title=""/>
                </v:shape>
                <o:OLEObject Type="Embed" ProgID="Paint.Picture" ShapeID="_x0000_i1027" DrawAspect="Content" ObjectID="_1477660570" r:id="rId9"/>
              </w:object>
            </w:r>
          </w:p>
          <w:p w:rsidR="00566B20" w:rsidRPr="00E164B9" w:rsidRDefault="00566B20" w:rsidP="009241A9">
            <w:pPr>
              <w:pStyle w:val="NoSpacing"/>
            </w:pPr>
          </w:p>
          <w:p w:rsidR="00566B20" w:rsidRPr="00E164B9" w:rsidRDefault="00566B20" w:rsidP="009241A9">
            <w:pPr>
              <w:pStyle w:val="NoSpacing"/>
            </w:pP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40" w:lineRule="auto"/>
              <w:rPr>
                <w:b/>
              </w:rPr>
            </w:pPr>
            <w:r w:rsidRPr="00E164B9">
              <w:rPr>
                <w:b/>
              </w:rPr>
              <w:t>4- İskeletin temel kısımlarını şekil üzerinde gösteriniz.</w:t>
            </w:r>
          </w:p>
          <w:p w:rsidR="00566B20" w:rsidRPr="00E164B9" w:rsidRDefault="00566B20" w:rsidP="00E164B9">
            <w:pPr>
              <w:spacing w:after="0" w:line="240" w:lineRule="auto"/>
            </w:pPr>
          </w:p>
          <w:p w:rsidR="00566B20" w:rsidRPr="00E164B9" w:rsidRDefault="00566B20" w:rsidP="00B02ABB">
            <w:pPr>
              <w:pStyle w:val="NoSpacing"/>
            </w:pPr>
            <w:r w:rsidRPr="00E164B9">
              <w:rPr>
                <w:rFonts w:eastAsia="Times New Roman"/>
              </w:rPr>
              <w:object w:dxaOrig="4365" w:dyaOrig="4005">
                <v:shape id="_x0000_i1028" type="#_x0000_t75" style="width:111pt;height:148.5pt" o:ole="">
                  <v:imagedata r:id="rId10" o:title=""/>
                </v:shape>
                <o:OLEObject Type="Embed" ProgID="Paint.Picture" ShapeID="_x0000_i1028" DrawAspect="Content" ObjectID="_1477660571" r:id="rId11"/>
              </w:object>
            </w:r>
          </w:p>
        </w:tc>
      </w:tr>
      <w:tr w:rsidR="00566B20" w:rsidRPr="00E164B9" w:rsidTr="00E164B9">
        <w:trPr>
          <w:trHeight w:val="1091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5- K</w:t>
            </w:r>
            <w:r w:rsidRPr="00E164B9">
              <w:t>avramları doğru olan açıklamalarla eşleştiriniz.</w:t>
            </w:r>
            <w:r w:rsidRPr="00E164B9">
              <w:rPr>
                <w:rFonts w:cs="Arial"/>
              </w:rPr>
              <w:t xml:space="preserve">                                                          </w:t>
            </w:r>
          </w:p>
          <w:p w:rsidR="00566B20" w:rsidRPr="00E164B9" w:rsidRDefault="00566B20" w:rsidP="00E164B9">
            <w:pPr>
              <w:spacing w:after="0" w:line="240" w:lineRule="auto"/>
              <w:jc w:val="center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rPr>
                <w:u w:val="single"/>
              </w:rPr>
              <w:t>Kavramlar</w:t>
            </w:r>
            <w:r w:rsidRPr="00E164B9">
              <w:tab/>
            </w:r>
            <w:r w:rsidRPr="00E164B9">
              <w:tab/>
              <w:t xml:space="preserve">       </w:t>
            </w:r>
            <w:r w:rsidRPr="00E164B9">
              <w:rPr>
                <w:u w:val="single"/>
              </w:rPr>
              <w:t>Açıklamalar</w:t>
            </w:r>
            <w:r w:rsidRPr="00E164B9">
              <w:tab/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>(   )Kemikler               A-Kemiklerin hareket etmesini sağlar.</w:t>
            </w:r>
          </w:p>
          <w:p w:rsidR="00566B20" w:rsidRPr="00E164B9" w:rsidRDefault="00566B20" w:rsidP="00E164B9">
            <w:pPr>
              <w:tabs>
                <w:tab w:val="left" w:pos="3825"/>
              </w:tabs>
              <w:spacing w:after="0" w:line="276" w:lineRule="auto"/>
            </w:pPr>
            <w:r w:rsidRPr="00E164B9">
              <w:t>(   )Göğüs kafesi        B-İskeletin parçası olan sert yapı.</w:t>
            </w:r>
          </w:p>
          <w:p w:rsidR="00566B20" w:rsidRPr="00E164B9" w:rsidRDefault="00566B20" w:rsidP="00E164B9">
            <w:pPr>
              <w:tabs>
                <w:tab w:val="left" w:pos="3825"/>
              </w:tabs>
              <w:spacing w:after="0" w:line="276" w:lineRule="auto"/>
            </w:pPr>
            <w:r w:rsidRPr="00E164B9">
              <w:t xml:space="preserve">(    )Kaslar                   C-Kalp ve akciğerlerimizi  korur. 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t>(    )Eklemler              D-İskeletimizi  saran lifli yapılardır.</w:t>
            </w:r>
            <w:r w:rsidRPr="00E164B9">
              <w:rPr>
                <w:rFonts w:cs="Mangal"/>
              </w:rPr>
              <w:t xml:space="preserve">                                                  </w:t>
            </w:r>
          </w:p>
          <w:p w:rsidR="00566B20" w:rsidRPr="00E164B9" w:rsidRDefault="00566B20" w:rsidP="00E164B9">
            <w:pPr>
              <w:spacing w:after="0" w:line="240" w:lineRule="auto"/>
              <w:jc w:val="center"/>
              <w:rPr>
                <w:rFonts w:cs="Arial"/>
              </w:rPr>
            </w:pPr>
          </w:p>
          <w:p w:rsidR="00566B20" w:rsidRPr="00E164B9" w:rsidRDefault="00566B20" w:rsidP="001C402A">
            <w:pPr>
              <w:pStyle w:val="NoSpacing"/>
            </w:pP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6-  İskelet ve kaslarımızın sağlığı için neler yaparız?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1.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2.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3.</w:t>
            </w:r>
          </w:p>
          <w:p w:rsidR="00566B20" w:rsidRPr="00E164B9" w:rsidRDefault="00566B20" w:rsidP="001C402A">
            <w:pPr>
              <w:pStyle w:val="NoSpacing"/>
            </w:pPr>
          </w:p>
        </w:tc>
      </w:tr>
      <w:tr w:rsidR="00566B20" w:rsidRPr="00E164B9" w:rsidTr="00E164B9">
        <w:trPr>
          <w:trHeight w:val="2090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rFonts w:cs="Arial"/>
                <w:b/>
              </w:rPr>
              <w:t>7- Aşağıdakilerden hangisi iskelet sistemindeki omurga ve omuriliğin görevidir ?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 A) Gövdemizin dik durmasını sağlar.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 B) Beynimizi dış etkilerden korur.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 C) Vücudumuza kan pompalar.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 D) Nefes almamızı sağlar.</w:t>
            </w:r>
          </w:p>
          <w:p w:rsidR="00566B20" w:rsidRPr="00E164B9" w:rsidRDefault="00566B20" w:rsidP="001C402A">
            <w:pPr>
              <w:pStyle w:val="NoSpacing"/>
            </w:pP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rFonts w:cs="Arial"/>
                <w:b/>
              </w:rPr>
              <w:t>8- Bir insanın kalp atış sayısı,hangisinin gerçekleşmesi sırasında artarak çoğalır?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A) Uyuma sırası            B) Oturma sırasında</w:t>
            </w:r>
          </w:p>
          <w:p w:rsidR="00566B20" w:rsidRPr="00E164B9" w:rsidRDefault="00566B20" w:rsidP="00AE0B6F">
            <w:pPr>
              <w:pStyle w:val="NoSpacing"/>
            </w:pPr>
            <w:r w:rsidRPr="00E164B9">
              <w:rPr>
                <w:rFonts w:cs="Arial"/>
              </w:rPr>
              <w:t>C) Öfkelendiğinde         D) Dinlenme sırasında</w:t>
            </w:r>
          </w:p>
        </w:tc>
      </w:tr>
      <w:tr w:rsidR="00566B20" w:rsidRPr="00E164B9" w:rsidTr="00E164B9">
        <w:trPr>
          <w:trHeight w:val="494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b/>
              </w:rPr>
              <w:t>9-</w:t>
            </w:r>
            <w:r w:rsidRPr="00E164B9">
              <w:rPr>
                <w:rFonts w:cs="Arial"/>
                <w:b/>
              </w:rPr>
              <w:t xml:space="preserve">       </w:t>
            </w:r>
            <w:r w:rsidRPr="00E164B9">
              <w:rPr>
                <w:rFonts w:cs="Arial"/>
                <w:b/>
                <w:bCs/>
              </w:rPr>
              <w:t>Solunumun temel amacı nedir?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ind w:left="272"/>
              <w:rPr>
                <w:rFonts w:cs="Arial"/>
              </w:rPr>
            </w:pPr>
            <w:r w:rsidRPr="00E164B9">
              <w:rPr>
                <w:rFonts w:cs="Arial"/>
              </w:rPr>
              <w:t>A)</w:t>
            </w:r>
            <w:r w:rsidRPr="00E164B9">
              <w:rPr>
                <w:rFonts w:cs="Arial"/>
                <w:bCs/>
              </w:rPr>
              <w:t xml:space="preserve">  Sindirime yardımcı olmak                   </w:t>
            </w:r>
          </w:p>
          <w:p w:rsidR="00566B20" w:rsidRPr="00E164B9" w:rsidRDefault="00566B20" w:rsidP="00E164B9">
            <w:pPr>
              <w:spacing w:after="0" w:line="240" w:lineRule="auto"/>
              <w:ind w:left="272"/>
              <w:rPr>
                <w:rFonts w:cs="Arial"/>
              </w:rPr>
            </w:pPr>
            <w:r w:rsidRPr="00E164B9">
              <w:rPr>
                <w:rFonts w:cs="Arial"/>
              </w:rPr>
              <w:t xml:space="preserve">B)  </w:t>
            </w:r>
            <w:r w:rsidRPr="00E164B9">
              <w:rPr>
                <w:rFonts w:cs="Arial"/>
                <w:bCs/>
              </w:rPr>
              <w:t>Kanın çoğalmasını  sağlamak</w:t>
            </w:r>
          </w:p>
          <w:p w:rsidR="00566B20" w:rsidRPr="00E164B9" w:rsidRDefault="00566B20" w:rsidP="00E164B9">
            <w:pPr>
              <w:spacing w:after="0" w:line="240" w:lineRule="auto"/>
              <w:ind w:left="272"/>
              <w:rPr>
                <w:rFonts w:cs="Arial"/>
              </w:rPr>
            </w:pPr>
            <w:r w:rsidRPr="00E164B9">
              <w:rPr>
                <w:rFonts w:cs="Arial"/>
              </w:rPr>
              <w:t xml:space="preserve">C)  </w:t>
            </w:r>
            <w:r w:rsidRPr="00E164B9">
              <w:rPr>
                <w:rFonts w:cs="Arial"/>
                <w:bCs/>
              </w:rPr>
              <w:t xml:space="preserve">Enerji sağlamak                </w:t>
            </w:r>
          </w:p>
          <w:p w:rsidR="00566B20" w:rsidRPr="00E164B9" w:rsidRDefault="00566B20" w:rsidP="00E164B9">
            <w:pPr>
              <w:spacing w:after="0" w:line="240" w:lineRule="auto"/>
              <w:ind w:left="272"/>
              <w:rPr>
                <w:rFonts w:cs="Arial"/>
              </w:rPr>
            </w:pPr>
            <w:r w:rsidRPr="00E164B9">
              <w:rPr>
                <w:rFonts w:cs="Arial"/>
              </w:rPr>
              <w:t>D)  Ağrılarımızı azaltmak</w:t>
            </w:r>
          </w:p>
          <w:p w:rsidR="00566B20" w:rsidRPr="00E164B9" w:rsidRDefault="00566B20" w:rsidP="001C402A">
            <w:pPr>
              <w:pStyle w:val="NoSpacing"/>
            </w:pP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b/>
              </w:rPr>
              <w:t>10-</w:t>
            </w:r>
            <w:r w:rsidRPr="00E164B9">
              <w:rPr>
                <w:rFonts w:cs="Arial"/>
                <w:b/>
              </w:rPr>
              <w:t xml:space="preserve"> Göğüs kafesimiz hangi organlarımızı korur.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A)</w:t>
            </w:r>
            <w:r w:rsidRPr="00E164B9">
              <w:t xml:space="preserve">      </w:t>
            </w:r>
            <w:hyperlink r:id="rId12" w:history="1">
              <w:r w:rsidRPr="00791D8C">
                <w:rPr>
                  <w:color w:val="0000FF"/>
                </w:rPr>
                <w:pict>
                  <v:shape id="irc_mi" o:spid="_x0000_i1029" type="#_x0000_t75" style="width:40.5pt;height:25.5pt" o:button="t">
                    <v:imagedata r:id="rId13" r:href="rId14"/>
                  </v:shape>
                </w:pict>
              </w:r>
            </w:hyperlink>
            <w:r w:rsidRPr="00E164B9">
              <w:t xml:space="preserve">    +    </w:t>
            </w:r>
            <w:hyperlink r:id="rId15" w:history="1">
              <w:r w:rsidRPr="00791D8C">
                <w:rPr>
                  <w:color w:val="0000FF"/>
                </w:rPr>
                <w:pict>
                  <v:shape id="_x0000_i1030" type="#_x0000_t75" style="width:27pt;height:24.75pt" o:button="t">
                    <v:imagedata r:id="rId16" r:href="rId17"/>
                  </v:shape>
                </w:pict>
              </w:r>
            </w:hyperlink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B)</w:t>
            </w:r>
            <w:r w:rsidRPr="00E164B9">
              <w:t xml:space="preserve">         </w:t>
            </w:r>
            <w:r w:rsidRPr="00E164B9">
              <w:rPr>
                <w:rFonts w:eastAsia="Times New Roman"/>
              </w:rPr>
              <w:object w:dxaOrig="3180" w:dyaOrig="2415">
                <v:shape id="_x0000_i1031" type="#_x0000_t75" style="width:27pt;height:21.75pt" o:ole="">
                  <v:imagedata r:id="rId18" o:title=""/>
                </v:shape>
                <o:OLEObject Type="Embed" ProgID="Paint.Picture" ShapeID="_x0000_i1031" DrawAspect="Content" ObjectID="_1477660572" r:id="rId19"/>
              </w:object>
            </w:r>
            <w:r w:rsidRPr="00E164B9">
              <w:t xml:space="preserve">      +       </w:t>
            </w:r>
            <w:hyperlink r:id="rId20" w:history="1">
              <w:r w:rsidRPr="00791D8C">
                <w:rPr>
                  <w:color w:val="0000FF"/>
                </w:rPr>
                <w:pict>
                  <v:shape id="_x0000_i1032" type="#_x0000_t75" style="width:20.25pt;height:27.75pt" o:button="t">
                    <v:imagedata r:id="rId21" r:href="rId22"/>
                  </v:shape>
                </w:pict>
              </w:r>
            </w:hyperlink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C)</w:t>
            </w:r>
            <w:r w:rsidRPr="00E164B9">
              <w:t xml:space="preserve">         </w:t>
            </w:r>
            <w:hyperlink r:id="rId23" w:history="1">
              <w:r w:rsidRPr="00791D8C">
                <w:rPr>
                  <w:color w:val="0000FF"/>
                </w:rPr>
                <w:pict>
                  <v:shape id="_x0000_i1033" type="#_x0000_t75" style="width:34.5pt;height:36pt" o:button="t">
                    <v:imagedata r:id="rId24" r:href="rId25"/>
                  </v:shape>
                </w:pict>
              </w:r>
            </w:hyperlink>
            <w:r w:rsidRPr="00E164B9">
              <w:t xml:space="preserve">   +   </w:t>
            </w:r>
            <w:hyperlink r:id="rId26" w:history="1">
              <w:r w:rsidRPr="00791D8C">
                <w:rPr>
                  <w:color w:val="0000FF"/>
                </w:rPr>
                <w:pict>
                  <v:shape id="_x0000_i1034" type="#_x0000_t75" style="width:39pt;height:25.5pt" o:button="t">
                    <v:imagedata r:id="rId13" r:href="rId27"/>
                  </v:shape>
                </w:pict>
              </w:r>
            </w:hyperlink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D)</w:t>
            </w:r>
            <w:r w:rsidRPr="00E164B9">
              <w:t xml:space="preserve">          </w:t>
            </w:r>
            <w:hyperlink r:id="rId28" w:history="1">
              <w:r w:rsidRPr="00791D8C">
                <w:rPr>
                  <w:color w:val="0000FF"/>
                </w:rPr>
                <w:pict>
                  <v:shape id="_x0000_i1035" type="#_x0000_t75" style="width:31.5pt;height:30.75pt" o:button="t">
                    <v:imagedata r:id="rId16" r:href="rId29"/>
                  </v:shape>
                </w:pict>
              </w:r>
            </w:hyperlink>
            <w:r w:rsidRPr="00E164B9">
              <w:t xml:space="preserve">    +      </w:t>
            </w:r>
            <w:hyperlink r:id="rId30" w:history="1">
              <w:r w:rsidRPr="00791D8C">
                <w:rPr>
                  <w:color w:val="0000FF"/>
                </w:rPr>
                <w:pict>
                  <v:shape id="_x0000_i1036" type="#_x0000_t75" style="width:12.75pt;height:30.75pt" o:button="t">
                    <v:imagedata r:id="rId31" r:href="rId32"/>
                  </v:shape>
                </w:pict>
              </w:r>
            </w:hyperlink>
          </w:p>
          <w:p w:rsidR="00566B20" w:rsidRPr="00E164B9" w:rsidRDefault="00566B20" w:rsidP="001C402A">
            <w:pPr>
              <w:pStyle w:val="NoSpacing"/>
            </w:pPr>
          </w:p>
        </w:tc>
      </w:tr>
      <w:tr w:rsidR="00566B20" w:rsidRPr="00E164B9" w:rsidTr="00E164B9">
        <w:trPr>
          <w:trHeight w:val="465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b/>
              </w:rPr>
              <w:t>11-</w:t>
            </w:r>
            <w:r w:rsidRPr="00E164B9">
              <w:t xml:space="preserve">    </w:t>
            </w:r>
            <w:r w:rsidRPr="00E164B9">
              <w:rPr>
                <w:rFonts w:cs="Arial"/>
              </w:rPr>
              <w:t>I.Vücudumuzda iki adettir.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II.Oksijen ve karbondioksit alışverişi burada olur.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III.Sol taraftaki biraz daha küçüktür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IV.Kirli hava ve sigara dumanından zarar görür.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Yukarıda özellikleri verilen organımız hangisidir ?</w:t>
            </w:r>
          </w:p>
          <w:p w:rsidR="00566B20" w:rsidRPr="00E164B9" w:rsidRDefault="00566B20" w:rsidP="00FE7C45">
            <w:pPr>
              <w:pStyle w:val="NoSpacing"/>
            </w:pPr>
            <w:r w:rsidRPr="00E164B9">
              <w:rPr>
                <w:rFonts w:cs="Arial"/>
              </w:rPr>
              <w:t>A) Göz         B) Kalp       C) Akciğer       D) Kulak</w:t>
            </w: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40" w:lineRule="auto"/>
              <w:rPr>
                <w:b/>
              </w:rPr>
            </w:pPr>
            <w:r w:rsidRPr="00E164B9">
              <w:rPr>
                <w:rFonts w:cs="Arial"/>
                <w:b/>
              </w:rPr>
              <w:t xml:space="preserve">12- </w:t>
            </w:r>
            <w:r w:rsidRPr="00E164B9">
              <w:rPr>
                <w:b/>
              </w:rPr>
              <w:t>Soluk verirken karbondioksiti dışarı atma sırasında sırasıyla hangi organlar görev alır?</w:t>
            </w:r>
          </w:p>
          <w:p w:rsidR="00566B20" w:rsidRPr="00E164B9" w:rsidRDefault="00566B20" w:rsidP="00E164B9">
            <w:pPr>
              <w:spacing w:after="0" w:line="240" w:lineRule="auto"/>
            </w:pP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>A) Yutak – burun – gırtlak - soluk borusu - akciğerler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>B. Akciğerler-soluk borusu-gırtlak-yutak-burun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>C. Burun – yutak – soluk borusu – gırtlak – akciğerler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 xml:space="preserve">D. Burun – yutak – gırtlak – soluk borusu - akciğerler  </w:t>
            </w:r>
          </w:p>
          <w:p w:rsidR="00566B20" w:rsidRPr="00E164B9" w:rsidRDefault="00566B20" w:rsidP="001C402A">
            <w:pPr>
              <w:pStyle w:val="NoSpacing"/>
            </w:pPr>
          </w:p>
        </w:tc>
      </w:tr>
      <w:tr w:rsidR="00566B20" w:rsidRPr="00E164B9" w:rsidTr="00E164B9">
        <w:trPr>
          <w:trHeight w:val="494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</w:pPr>
            <w:r w:rsidRPr="00E164B9">
              <w:rPr>
                <w:b/>
              </w:rPr>
              <w:t xml:space="preserve"> 13- </w:t>
            </w:r>
            <w:r w:rsidRPr="00E164B9">
              <w:t>Ece’nin  annesi su, un , şeker, yağ, kakao gibi maddeler kullanarak pasta yapıyor.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>Pasta yapımında kullanılan bu maddeler aynı   zamanda hangi kelime ile ifade edilebilir?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rPr>
                <w:b/>
                <w:color w:val="000000"/>
              </w:rPr>
              <w:t xml:space="preserve">        A ) </w:t>
            </w:r>
            <w:r w:rsidRPr="00E164B9">
              <w:t xml:space="preserve">Cisim                      </w:t>
            </w:r>
            <w:r w:rsidRPr="00E164B9">
              <w:rPr>
                <w:b/>
              </w:rPr>
              <w:t>B )</w:t>
            </w:r>
            <w:r w:rsidRPr="00E164B9">
              <w:t xml:space="preserve">   Malzeme  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 xml:space="preserve">        C) Eşya                         </w:t>
            </w:r>
            <w:r w:rsidRPr="00E164B9">
              <w:rPr>
                <w:b/>
              </w:rPr>
              <w:t>D )</w:t>
            </w:r>
            <w:r w:rsidRPr="00E164B9">
              <w:t xml:space="preserve">  Alet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 xml:space="preserve">                                               </w:t>
            </w:r>
          </w:p>
        </w:tc>
        <w:tc>
          <w:tcPr>
            <w:tcW w:w="5415" w:type="dxa"/>
          </w:tcPr>
          <w:p w:rsidR="00566B20" w:rsidRPr="00E164B9" w:rsidRDefault="00566B20" w:rsidP="00B22554">
            <w:pPr>
              <w:pStyle w:val="Default"/>
              <w:rPr>
                <w:sz w:val="22"/>
                <w:szCs w:val="22"/>
              </w:rPr>
            </w:pPr>
            <w:r w:rsidRPr="00E164B9">
              <w:rPr>
                <w:b/>
                <w:sz w:val="22"/>
                <w:szCs w:val="22"/>
              </w:rPr>
              <w:t>14-</w:t>
            </w:r>
            <w:r w:rsidRPr="00E164B9">
              <w:rPr>
                <w:sz w:val="22"/>
                <w:szCs w:val="22"/>
              </w:rPr>
              <w:t xml:space="preserve"> </w:t>
            </w:r>
            <w:r w:rsidRPr="00E164B9">
              <w:rPr>
                <w:i/>
                <w:sz w:val="22"/>
                <w:szCs w:val="22"/>
              </w:rPr>
              <w:t>“Selin, gözleri bağlı olarak aşağıdaki maddeleri kokluyor.”</w:t>
            </w:r>
            <w:r w:rsidRPr="00E164B9">
              <w:rPr>
                <w:sz w:val="22"/>
                <w:szCs w:val="22"/>
              </w:rPr>
              <w:t xml:space="preserve"> Hangi maddeyi kokusundan </w:t>
            </w:r>
            <w:r w:rsidRPr="00E164B9">
              <w:rPr>
                <w:b/>
                <w:sz w:val="22"/>
                <w:szCs w:val="22"/>
                <w:u w:val="single"/>
              </w:rPr>
              <w:t>tanıyamaz?</w:t>
            </w:r>
          </w:p>
          <w:p w:rsidR="00566B20" w:rsidRPr="00E164B9" w:rsidRDefault="00566B20" w:rsidP="00B22554">
            <w:pPr>
              <w:pStyle w:val="Default"/>
              <w:rPr>
                <w:sz w:val="22"/>
                <w:szCs w:val="22"/>
              </w:rPr>
            </w:pPr>
          </w:p>
          <w:p w:rsidR="00566B20" w:rsidRPr="00E164B9" w:rsidRDefault="00566B20" w:rsidP="00B22554">
            <w:pPr>
              <w:pStyle w:val="Default"/>
              <w:rPr>
                <w:sz w:val="22"/>
                <w:szCs w:val="22"/>
              </w:rPr>
            </w:pPr>
            <w:r w:rsidRPr="00E164B9">
              <w:rPr>
                <w:sz w:val="22"/>
                <w:szCs w:val="22"/>
              </w:rPr>
              <w:t>A) Su          B) Sarımsak          C) Soğan        D) Benzin</w:t>
            </w:r>
          </w:p>
          <w:p w:rsidR="00566B20" w:rsidRPr="00E164B9" w:rsidRDefault="00566B20" w:rsidP="001C402A">
            <w:pPr>
              <w:pStyle w:val="NoSpacing"/>
            </w:pPr>
          </w:p>
        </w:tc>
      </w:tr>
      <w:tr w:rsidR="00566B20" w:rsidRPr="00E164B9" w:rsidTr="00E164B9">
        <w:trPr>
          <w:trHeight w:val="494"/>
        </w:trPr>
        <w:tc>
          <w:tcPr>
            <w:tcW w:w="5414" w:type="dxa"/>
          </w:tcPr>
          <w:p w:rsidR="00566B20" w:rsidRPr="00E164B9" w:rsidRDefault="00566B20" w:rsidP="00CD6224">
            <w:pPr>
              <w:pStyle w:val="Default"/>
              <w:rPr>
                <w:b/>
                <w:sz w:val="22"/>
                <w:szCs w:val="22"/>
              </w:rPr>
            </w:pPr>
            <w:r w:rsidRPr="00E164B9">
              <w:rPr>
                <w:rFonts w:cs="Arial"/>
                <w:b/>
                <w:sz w:val="22"/>
                <w:szCs w:val="22"/>
              </w:rPr>
              <w:t xml:space="preserve">15-  </w:t>
            </w:r>
            <w:r w:rsidRPr="00E164B9">
              <w:rPr>
                <w:b/>
                <w:sz w:val="22"/>
                <w:szCs w:val="22"/>
              </w:rPr>
              <w:t xml:space="preserve">Aşağıdaki maddelerden hangisi hem opak hem berk, hem de kokusuzdur? </w:t>
            </w:r>
          </w:p>
          <w:p w:rsidR="00566B20" w:rsidRPr="00E164B9" w:rsidRDefault="00566B20" w:rsidP="00E164B9">
            <w:pPr>
              <w:tabs>
                <w:tab w:val="left" w:pos="2835"/>
              </w:tabs>
              <w:spacing w:after="0" w:line="240" w:lineRule="auto"/>
              <w:rPr>
                <w:rFonts w:cs="Arial"/>
              </w:rPr>
            </w:pPr>
            <w:r w:rsidRPr="00E164B9">
              <w:t>A. Taş                  B. Su                 C. Alkol                D. Lastik</w:t>
            </w:r>
          </w:p>
          <w:p w:rsidR="00566B20" w:rsidRPr="00E164B9" w:rsidRDefault="00566B20" w:rsidP="001C402A">
            <w:pPr>
              <w:pStyle w:val="NoSpacing"/>
            </w:pP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20" w:lineRule="exact"/>
              <w:ind w:hanging="142"/>
              <w:jc w:val="both"/>
              <w:rPr>
                <w:rFonts w:cs="Arial"/>
              </w:rPr>
            </w:pPr>
            <w:r w:rsidRPr="00E164B9">
              <w:rPr>
                <w:rFonts w:cs="Arial"/>
                <w:b/>
              </w:rPr>
              <w:t>16-Ağaç bir........dir.Kesilip şekillendiğinde.............olur. Mobilya atölyelerinde malzeme olarak kullanılarak ondan masa yapılır.  Masa ise bir….............dır.  Yanda verilen cümlelerde boşluk bırakılan yerlere sırasıyla aşağıdaki sözcüklerden hangileri getirilmelidir?</w:t>
            </w:r>
          </w:p>
          <w:p w:rsidR="00566B20" w:rsidRPr="00E164B9" w:rsidRDefault="00566B20" w:rsidP="00E164B9">
            <w:pPr>
              <w:spacing w:after="0" w:line="160" w:lineRule="exact"/>
              <w:ind w:hanging="142"/>
              <w:rPr>
                <w:rFonts w:cs="Arial"/>
              </w:rPr>
            </w:pPr>
            <w:r w:rsidRPr="00E164B9">
              <w:rPr>
                <w:rFonts w:cs="Arial"/>
              </w:rPr>
              <w:t xml:space="preserve"> </w:t>
            </w:r>
          </w:p>
          <w:p w:rsidR="00566B20" w:rsidRPr="00E164B9" w:rsidRDefault="00566B20" w:rsidP="00E164B9">
            <w:pPr>
              <w:spacing w:after="0" w:line="240" w:lineRule="auto"/>
              <w:ind w:hanging="142"/>
              <w:rPr>
                <w:rFonts w:cs="Arial"/>
              </w:rPr>
            </w:pPr>
            <w:r w:rsidRPr="00E164B9">
              <w:rPr>
                <w:rFonts w:cs="Arial"/>
              </w:rPr>
              <w:t xml:space="preserve">   A. Cisim-eşya-madde                B.  Madde-cisim-eşya          C. Madde-eşya-cisim</w:t>
            </w:r>
            <w:r w:rsidRPr="00E164B9">
              <w:rPr>
                <w:rFonts w:cs="Arial"/>
              </w:rPr>
              <w:tab/>
              <w:t xml:space="preserve">             D.  Eşya-madde-cisim</w:t>
            </w:r>
          </w:p>
          <w:p w:rsidR="00566B20" w:rsidRPr="00E164B9" w:rsidRDefault="00566B20" w:rsidP="001C402A">
            <w:pPr>
              <w:pStyle w:val="NoSpacing"/>
            </w:pPr>
          </w:p>
        </w:tc>
      </w:tr>
    </w:tbl>
    <w:p w:rsidR="00566B20" w:rsidRPr="00023122" w:rsidRDefault="00566B20" w:rsidP="009B7A0F">
      <w:pPr>
        <w:rPr>
          <w:b/>
          <w:sz w:val="18"/>
        </w:rPr>
      </w:pPr>
      <w:r>
        <w:t xml:space="preserve"> </w:t>
      </w:r>
      <w:hyperlink r:id="rId33" w:history="1">
        <w:r w:rsidRPr="006A53C4">
          <w:rPr>
            <w:rStyle w:val="Hyperlink"/>
            <w:b/>
            <w:sz w:val="18"/>
          </w:rPr>
          <w:t>www.sorubak.com</w:t>
        </w:r>
      </w:hyperlink>
      <w:r>
        <w:rPr>
          <w:b/>
          <w:sz w:val="18"/>
        </w:rPr>
        <w:t xml:space="preserve"> </w:t>
      </w:r>
    </w:p>
    <w:p w:rsidR="00566B20" w:rsidRPr="000D060C" w:rsidRDefault="00566B20" w:rsidP="001C402A">
      <w:pPr>
        <w:pStyle w:val="NoSpacing"/>
      </w:pPr>
    </w:p>
    <w:p w:rsidR="00566B20" w:rsidRDefault="00566B20">
      <w:pPr>
        <w:pStyle w:val="NoSpacing"/>
      </w:pPr>
      <w:r>
        <w:t xml:space="preserve">NOT: A ve B bölümleri 10’ar puan, C bölümündeki her soru </w:t>
      </w:r>
      <w:smartTag w:uri="urn:schemas-microsoft-com:office:smarttags" w:element="metricconverter">
        <w:smartTagPr>
          <w:attr w:name="ProductID" w:val="5’"/>
        </w:smartTagPr>
        <w:r>
          <w:t>5’</w:t>
        </w:r>
      </w:smartTag>
      <w:r>
        <w:t xml:space="preserve"> er puandır.</w:t>
      </w:r>
    </w:p>
    <w:p w:rsidR="00566B20" w:rsidRDefault="00566B20">
      <w:pPr>
        <w:pStyle w:val="NoSpacing"/>
      </w:pPr>
      <w:r>
        <w:t xml:space="preserve">                                                                                                                                                   BAŞARILAR DİLERİM</w:t>
      </w:r>
    </w:p>
    <w:p w:rsidR="00566B20" w:rsidRPr="000D060C" w:rsidRDefault="00566B20">
      <w:pPr>
        <w:pStyle w:val="NoSpacing"/>
      </w:pPr>
      <w:r>
        <w:t xml:space="preserve">                                                                                                                                         “Bir işi yapıyorsanız en iyisi olun!..”</w:t>
      </w:r>
    </w:p>
    <w:sectPr w:rsidR="00566B20" w:rsidRPr="000D060C" w:rsidSect="00D7378C">
      <w:pgSz w:w="11906" w:h="16838"/>
      <w:pgMar w:top="737" w:right="566" w:bottom="23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603B5"/>
    <w:multiLevelType w:val="hybridMultilevel"/>
    <w:tmpl w:val="6360CCF8"/>
    <w:lvl w:ilvl="0" w:tplc="440AC490">
      <w:start w:val="1"/>
      <w:numFmt w:val="upp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">
    <w:nsid w:val="25B25FB7"/>
    <w:multiLevelType w:val="hybridMultilevel"/>
    <w:tmpl w:val="76505E5E"/>
    <w:lvl w:ilvl="0" w:tplc="478E8C8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503DE9"/>
    <w:multiLevelType w:val="hybridMultilevel"/>
    <w:tmpl w:val="45FC656E"/>
    <w:lvl w:ilvl="0" w:tplc="E1064B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441EB7"/>
    <w:multiLevelType w:val="hybridMultilevel"/>
    <w:tmpl w:val="D7B03486"/>
    <w:lvl w:ilvl="0" w:tplc="6F8A6E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110D"/>
    <w:rsid w:val="00020B9B"/>
    <w:rsid w:val="00023122"/>
    <w:rsid w:val="0007194F"/>
    <w:rsid w:val="000D060C"/>
    <w:rsid w:val="000D6856"/>
    <w:rsid w:val="000E311D"/>
    <w:rsid w:val="00172386"/>
    <w:rsid w:val="001C402A"/>
    <w:rsid w:val="001E44D5"/>
    <w:rsid w:val="00215F69"/>
    <w:rsid w:val="003E6EA5"/>
    <w:rsid w:val="00566B20"/>
    <w:rsid w:val="005E0A39"/>
    <w:rsid w:val="0067027E"/>
    <w:rsid w:val="006A53C4"/>
    <w:rsid w:val="006B3141"/>
    <w:rsid w:val="006C0AA3"/>
    <w:rsid w:val="00745758"/>
    <w:rsid w:val="00791D8C"/>
    <w:rsid w:val="007B24C7"/>
    <w:rsid w:val="007D12E4"/>
    <w:rsid w:val="007D1523"/>
    <w:rsid w:val="008674E3"/>
    <w:rsid w:val="009241A9"/>
    <w:rsid w:val="009702D4"/>
    <w:rsid w:val="00977D16"/>
    <w:rsid w:val="009B7A0F"/>
    <w:rsid w:val="00A01D12"/>
    <w:rsid w:val="00A6260F"/>
    <w:rsid w:val="00AB0612"/>
    <w:rsid w:val="00AE0B6F"/>
    <w:rsid w:val="00B02ABB"/>
    <w:rsid w:val="00B22554"/>
    <w:rsid w:val="00B44B8D"/>
    <w:rsid w:val="00B51711"/>
    <w:rsid w:val="00B63346"/>
    <w:rsid w:val="00B95387"/>
    <w:rsid w:val="00CD6224"/>
    <w:rsid w:val="00CF0E79"/>
    <w:rsid w:val="00CF4086"/>
    <w:rsid w:val="00D7378C"/>
    <w:rsid w:val="00E164B9"/>
    <w:rsid w:val="00F17A08"/>
    <w:rsid w:val="00F5110D"/>
    <w:rsid w:val="00FA7E68"/>
    <w:rsid w:val="00FC3D68"/>
    <w:rsid w:val="00FE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61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215F69"/>
    <w:rPr>
      <w:rFonts w:eastAsia="Times New Roman"/>
      <w:lang w:eastAsia="en-US"/>
    </w:rPr>
  </w:style>
  <w:style w:type="paragraph" w:styleId="NoSpacing">
    <w:name w:val="No Spacing"/>
    <w:uiPriority w:val="99"/>
    <w:qFormat/>
    <w:rsid w:val="001C402A"/>
    <w:rPr>
      <w:lang w:eastAsia="en-US"/>
    </w:rPr>
  </w:style>
  <w:style w:type="table" w:styleId="TableGrid">
    <w:name w:val="Table Grid"/>
    <w:basedOn w:val="TableNormal"/>
    <w:uiPriority w:val="99"/>
    <w:rsid w:val="00D737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737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B22554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E0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0A3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B7A0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jpeg"/><Relationship Id="rId18" Type="http://schemas.openxmlformats.org/officeDocument/2006/relationships/image" Target="media/image8.png"/><Relationship Id="rId26" Type="http://schemas.openxmlformats.org/officeDocument/2006/relationships/hyperlink" Target="http://www.google.com.tr/url?sa=i&amp;rct=j&amp;q=&amp;esrc=s&amp;frm=1&amp;source=images&amp;cd=&amp;cad=rja&amp;docid=6GJMluqMLldhLM&amp;tbnid=HqVt-NlJrRYGAM:&amp;ved=0CAUQjRw&amp;url=http%3A%2F%2Ftr.123rf.com%2Fphoto_16386750_bir-sevgililer-kalp-holding-a-a-eker-ve-afa-iafa-ek-siyah-beyaz-boyama-sayfa-anahat.html&amp;ei=VwlwUo6lI8bJswa6k4DwAQ&amp;bvm=bv.55123115,d.Yms&amp;psig=AFQjCNHGmdrqDpj2cJIUpQMhwW_3oPzFLw&amp;ust=1383160434158346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hyperlink" Target="http://www.google.com.tr/url?sa=i&amp;rct=j&amp;q=&amp;esrc=s&amp;frm=1&amp;source=images&amp;cd=&amp;cad=rja&amp;docid=6GJMluqMLldhLM&amp;tbnid=HqVt-NlJrRYGAM:&amp;ved=0CAUQjRw&amp;url=http%3A%2F%2Ftr.123rf.com%2Fphoto_16386750_bir-sevgililer-kalp-holding-a-a-eker-ve-afa-iafa-ek-siyah-beyaz-boyama-sayfa-anahat.html&amp;ei=VwlwUo6lI8bJswa6k4DwAQ&amp;bvm=bv.55123115,d.Yms&amp;psig=AFQjCNHGmdrqDpj2cJIUpQMhwW_3oPzFLw&amp;ust=1383160434158346" TargetMode="External"/><Relationship Id="rId17" Type="http://schemas.openxmlformats.org/officeDocument/2006/relationships/image" Target="http://www.onceokuloncesi.com/imagehosting/874d6d3301dee99.jpg" TargetMode="External"/><Relationship Id="rId25" Type="http://schemas.openxmlformats.org/officeDocument/2006/relationships/image" Target="http://cdn.vectorstock.com/i/composite/52,20/tooth-cartoon-vector-895220.jpg" TargetMode="External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hyperlink" Target="http://www.google.com.tr/url?sa=i&amp;rct=j&amp;q=&amp;esrc=s&amp;frm=1&amp;source=images&amp;cd=&amp;cad=rja&amp;docid=CRPa4nsA8N9ZLM&amp;tbnid=PDPD9uChtE2qKM:&amp;ved=0CAUQjRw&amp;url=http%3A%2F%2Fbarefootpreachr.wordpress.com%2Fpage%2F29%2F&amp;ei=rQtwUqCAAc3GtAaokIBI&amp;bvm=bv.55123115,d.Yms&amp;psig=AFQjCNHGabrfsEr8cD0o2rXve8QTPPgf_Q&amp;ust=1383161029468803" TargetMode="External"/><Relationship Id="rId29" Type="http://schemas.openxmlformats.org/officeDocument/2006/relationships/image" Target="http://www.onceokuloncesi.com/imagehosting/874d6d3301dee99.jp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0.jpeg"/><Relationship Id="rId32" Type="http://schemas.openxmlformats.org/officeDocument/2006/relationships/image" Target="http://niadavies.files.wordpress.com/2013/02/ear.jpg" TargetMode="External"/><Relationship Id="rId5" Type="http://schemas.openxmlformats.org/officeDocument/2006/relationships/image" Target="media/image1.emf"/><Relationship Id="rId15" Type="http://schemas.openxmlformats.org/officeDocument/2006/relationships/hyperlink" Target="http://www.google.com.tr/url?sa=i&amp;rct=j&amp;q=&amp;esrc=s&amp;frm=1&amp;source=images&amp;cd=&amp;cad=rja&amp;docid=cR4mdr9MADDpFM&amp;tbnid=YlVUwhhZ-4PUTM:&amp;ved=0CAUQjRw&amp;url=http%3A%2F%2Fwww.onceokuloncesi.com%2Fboyama-sayfalari%2Fyesilay-haftasi-icin-kullanabileceginiz-akciger-boyamalari-55523.html&amp;ei=EApwUr3FOYXLswaRvYHgCg&amp;bvm=bv.55123115,d.Yms&amp;psig=AFQjCNH4wpX817iAOxBFIEDFjyo5g1cbxg&amp;ust=1383160588300545" TargetMode="External"/><Relationship Id="rId23" Type="http://schemas.openxmlformats.org/officeDocument/2006/relationships/hyperlink" Target="http://www.google.com.tr/url?sa=i&amp;rct=j&amp;q=&amp;esrc=s&amp;frm=1&amp;source=images&amp;cd=&amp;cad=rja&amp;docid=blUeeF1GwifuTM&amp;tbnid=09s8IGypFK-W_M:&amp;ved=0CAUQjRw&amp;url=http%3A%2F%2Fwww.vectorstock.com%2Froyalty-free-vector%2Ftooth-cartoon-vector-895220&amp;ei=CQxwUtOiJYrNtAbYjYGYCQ&amp;bvm=bv.55123115,d.Yms&amp;psig=AFQjCNG3xPiSemNJAbEUb9T8KdIhYn9iuw&amp;ust=1383161189298341" TargetMode="External"/><Relationship Id="rId28" Type="http://schemas.openxmlformats.org/officeDocument/2006/relationships/hyperlink" Target="http://www.google.com.tr/url?sa=i&amp;rct=j&amp;q=&amp;esrc=s&amp;frm=1&amp;source=images&amp;cd=&amp;cad=rja&amp;docid=cR4mdr9MADDpFM&amp;tbnid=YlVUwhhZ-4PUTM:&amp;ved=0CAUQjRw&amp;url=http%3A%2F%2Fwww.onceokuloncesi.com%2Fboyama-sayfalari%2Fyesilay-haftasi-icin-kullanabileceginiz-akciger-boyamalari-55523.html&amp;ei=EApwUr3FOYXLswaRvYHgCg&amp;bvm=bv.55123115,d.Yms&amp;psig=AFQjCNH4wpX817iAOxBFIEDFjyo5g1cbxg&amp;ust=1383160588300545" TargetMode="External"/><Relationship Id="rId10" Type="http://schemas.openxmlformats.org/officeDocument/2006/relationships/image" Target="media/image5.png"/><Relationship Id="rId19" Type="http://schemas.openxmlformats.org/officeDocument/2006/relationships/oleObject" Target="embeddings/oleObject3.bin"/><Relationship Id="rId31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http://us.cdn4.123rf.com/168nwm/chudtsankov/chudtsankov1211/chudtsankov121100040/16386642-bir-amorous-kada-a-n-kalp-of-siyah-beyaz-boyama-sayfa-anahat.jpg" TargetMode="External"/><Relationship Id="rId22" Type="http://schemas.openxmlformats.org/officeDocument/2006/relationships/image" Target="http://barefootpreachr.files.wordpress.com/2011/09/nose-outline.jpg" TargetMode="External"/><Relationship Id="rId27" Type="http://schemas.openxmlformats.org/officeDocument/2006/relationships/image" Target="http://us.cdn4.123rf.com/168nwm/chudtsankov/chudtsankov1211/chudtsankov121100040/16386642-bir-amorous-kada-a-n-kalp-of-siyah-beyaz-boyama-sayfa-anahat.jpg" TargetMode="External"/><Relationship Id="rId30" Type="http://schemas.openxmlformats.org/officeDocument/2006/relationships/hyperlink" Target="http://www.google.com.tr/url?sa=i&amp;rct=j&amp;q=&amp;esrc=s&amp;frm=1&amp;source=images&amp;cd=&amp;cad=rja&amp;docid=xOs5ZtdiJ_IMHM&amp;tbnid=2CqtxuiOyONUgM:&amp;ved=0CAUQjRw&amp;url=http%3A%2F%2Fniadavies.wordpress.com%2Ftag%2Feavesdropping%2F&amp;ei=ewpwUvvQCYeJtQb32oHIDQ&amp;bvm=bv.55123115,d.Yms&amp;psig=AFQjCNGtv9Hb10LM3RSZBD7eZaa1MiLNSQ&amp;ust=1383160803446388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321</TotalTime>
  <Pages>2</Pages>
  <Words>1393</Words>
  <Characters>7945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radipektemek</dc:creator>
  <cp:keywords>www.sorubak.com</cp:keywords>
  <dc:description/>
  <cp:lastModifiedBy>edanur</cp:lastModifiedBy>
  <cp:revision>19</cp:revision>
  <cp:lastPrinted>2014-11-14T17:30:00Z</cp:lastPrinted>
  <dcterms:created xsi:type="dcterms:W3CDTF">2014-11-03T22:48:00Z</dcterms:created>
  <dcterms:modified xsi:type="dcterms:W3CDTF">2014-11-16T14:30:00Z</dcterms:modified>
</cp:coreProperties>
</file>