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8A9" w:rsidRPr="00D44E35" w:rsidRDefault="00D258A9">
      <w:pPr>
        <w:rPr>
          <w:b/>
        </w:rPr>
      </w:pPr>
      <w:r>
        <w:rPr>
          <w:b/>
        </w:rPr>
        <w:t>2014—2015 /</w:t>
      </w:r>
      <w:r w:rsidRPr="00D44E35">
        <w:rPr>
          <w:b/>
        </w:rPr>
        <w:t xml:space="preserve">  AKDENİZ  İLKOKULU  </w:t>
      </w:r>
      <w:r>
        <w:rPr>
          <w:b/>
        </w:rPr>
        <w:t>-  FEN VE TEK.</w:t>
      </w:r>
      <w:r w:rsidRPr="00D44E35">
        <w:rPr>
          <w:b/>
        </w:rPr>
        <w:t xml:space="preserve">  DERSİ 1. DÖNEM 1.YAZILISI</w:t>
      </w:r>
      <w:r>
        <w:rPr>
          <w:b/>
        </w:rPr>
        <w:t xml:space="preserve"> - 4 / A SINIFI                           </w:t>
      </w:r>
      <w:r w:rsidRPr="00D44E35">
        <w:rPr>
          <w:b/>
        </w:rPr>
        <w:t>ADI- SOYADI : …………………….</w:t>
      </w:r>
      <w:r w:rsidRPr="00D44E35">
        <w:rPr>
          <w:b/>
        </w:rPr>
        <w:tab/>
      </w:r>
      <w:r w:rsidRPr="00D44E35">
        <w:rPr>
          <w:b/>
        </w:rPr>
        <w:tab/>
      </w:r>
      <w:r w:rsidRPr="00D44E35">
        <w:rPr>
          <w:b/>
        </w:rPr>
        <w:tab/>
      </w:r>
      <w:r w:rsidRPr="00D44E35">
        <w:rPr>
          <w:b/>
        </w:rPr>
        <w:tab/>
      </w:r>
      <w:r w:rsidRPr="00D44E35">
        <w:rPr>
          <w:b/>
        </w:rPr>
        <w:tab/>
      </w:r>
      <w:r w:rsidRPr="00D44E35">
        <w:rPr>
          <w:b/>
        </w:rPr>
        <w:tab/>
        <w:t>ALDIĞI PUAN:………….</w:t>
      </w:r>
    </w:p>
    <w:p w:rsidR="00D258A9" w:rsidRPr="00D44E35" w:rsidRDefault="00D258A9">
      <w:pPr>
        <w:rPr>
          <w:b/>
        </w:rPr>
      </w:pPr>
      <w:r w:rsidRPr="00D44E35">
        <w:rPr>
          <w:b/>
        </w:rPr>
        <w:t xml:space="preserve">A.BOŞLUK  DOLDURMA </w:t>
      </w:r>
      <w:r>
        <w:rPr>
          <w:b/>
        </w:rPr>
        <w:t xml:space="preserve"> (  5x 3</w:t>
      </w:r>
      <w:r w:rsidRPr="00D44E35">
        <w:rPr>
          <w:b/>
        </w:rPr>
        <w:t>= 1</w:t>
      </w:r>
      <w:r>
        <w:rPr>
          <w:b/>
        </w:rPr>
        <w:t>5</w:t>
      </w:r>
      <w:r w:rsidRPr="00D44E35">
        <w:rPr>
          <w:b/>
        </w:rPr>
        <w:t xml:space="preserve">  puan )</w:t>
      </w:r>
      <w:r>
        <w:rPr>
          <w:b/>
        </w:rPr>
        <w:t xml:space="preserve">                                                      </w:t>
      </w:r>
      <w:bookmarkStart w:id="0" w:name="_GoBack"/>
      <w:bookmarkEnd w:id="0"/>
      <w:r>
        <w:rPr>
          <w:b/>
        </w:rPr>
        <w:t xml:space="preserve"> 21.10.2014</w:t>
      </w:r>
    </w:p>
    <w:p w:rsidR="00D258A9" w:rsidRDefault="00D258A9">
      <w:r>
        <w:t>Aşağıdaki cümlelerde  boş bırakılan yerlere kutucuklarda verilmiş sözcüklerden uygun olanları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D258A9" w:rsidRPr="00046C33" w:rsidTr="00046C33">
        <w:tc>
          <w:tcPr>
            <w:tcW w:w="1842" w:type="dxa"/>
          </w:tcPr>
          <w:p w:rsidR="00D258A9" w:rsidRPr="00046C33" w:rsidRDefault="00D258A9" w:rsidP="00046C33">
            <w:pPr>
              <w:spacing w:after="0" w:line="240" w:lineRule="auto"/>
            </w:pPr>
            <w:r w:rsidRPr="00046C33">
              <w:t>stetoskop</w:t>
            </w:r>
          </w:p>
        </w:tc>
        <w:tc>
          <w:tcPr>
            <w:tcW w:w="1842" w:type="dxa"/>
          </w:tcPr>
          <w:p w:rsidR="00D258A9" w:rsidRPr="00046C33" w:rsidRDefault="00D258A9" w:rsidP="00046C33">
            <w:pPr>
              <w:spacing w:after="0" w:line="240" w:lineRule="auto"/>
            </w:pPr>
            <w:r w:rsidRPr="00046C33">
              <w:t>Soluk borusundan</w:t>
            </w:r>
          </w:p>
        </w:tc>
        <w:tc>
          <w:tcPr>
            <w:tcW w:w="1842" w:type="dxa"/>
          </w:tcPr>
          <w:p w:rsidR="00D258A9" w:rsidRPr="00046C33" w:rsidRDefault="00D258A9" w:rsidP="00046C33">
            <w:pPr>
              <w:spacing w:after="0" w:line="240" w:lineRule="auto"/>
            </w:pPr>
            <w:r w:rsidRPr="00046C33">
              <w:t>kafatası</w:t>
            </w:r>
          </w:p>
        </w:tc>
        <w:tc>
          <w:tcPr>
            <w:tcW w:w="1843" w:type="dxa"/>
          </w:tcPr>
          <w:p w:rsidR="00D258A9" w:rsidRPr="00046C33" w:rsidRDefault="00D258A9" w:rsidP="00046C33">
            <w:pPr>
              <w:spacing w:after="0" w:line="240" w:lineRule="auto"/>
            </w:pPr>
            <w:r w:rsidRPr="00046C33">
              <w:t>akciğerlere</w:t>
            </w:r>
          </w:p>
        </w:tc>
        <w:tc>
          <w:tcPr>
            <w:tcW w:w="1843" w:type="dxa"/>
          </w:tcPr>
          <w:p w:rsidR="00D258A9" w:rsidRPr="00046C33" w:rsidRDefault="00D258A9" w:rsidP="00046C33">
            <w:pPr>
              <w:spacing w:after="0" w:line="240" w:lineRule="auto"/>
            </w:pPr>
            <w:r w:rsidRPr="00046C33">
              <w:t>Göğüs kafesi</w:t>
            </w:r>
          </w:p>
        </w:tc>
      </w:tr>
      <w:tr w:rsidR="00D258A9" w:rsidRPr="00046C33" w:rsidTr="00046C33">
        <w:tc>
          <w:tcPr>
            <w:tcW w:w="1842" w:type="dxa"/>
          </w:tcPr>
          <w:p w:rsidR="00D258A9" w:rsidRPr="00046C33" w:rsidRDefault="00D258A9" w:rsidP="00046C33">
            <w:pPr>
              <w:spacing w:after="0" w:line="240" w:lineRule="auto"/>
            </w:pPr>
            <w:r w:rsidRPr="00046C33">
              <w:t>lifli</w:t>
            </w:r>
          </w:p>
        </w:tc>
        <w:tc>
          <w:tcPr>
            <w:tcW w:w="1842" w:type="dxa"/>
          </w:tcPr>
          <w:p w:rsidR="00D258A9" w:rsidRPr="00046C33" w:rsidRDefault="00D258A9" w:rsidP="00046C33">
            <w:pPr>
              <w:spacing w:after="0" w:line="240" w:lineRule="auto"/>
            </w:pPr>
            <w:r w:rsidRPr="00046C33">
              <w:t>omurga</w:t>
            </w:r>
          </w:p>
        </w:tc>
        <w:tc>
          <w:tcPr>
            <w:tcW w:w="1842" w:type="dxa"/>
          </w:tcPr>
          <w:p w:rsidR="00D258A9" w:rsidRPr="00046C33" w:rsidRDefault="00D258A9" w:rsidP="00046C33">
            <w:pPr>
              <w:spacing w:after="0" w:line="240" w:lineRule="auto"/>
            </w:pPr>
            <w:r w:rsidRPr="00046C33">
              <w:t>gevşeme</w:t>
            </w:r>
          </w:p>
        </w:tc>
        <w:tc>
          <w:tcPr>
            <w:tcW w:w="1843" w:type="dxa"/>
          </w:tcPr>
          <w:p w:rsidR="00D258A9" w:rsidRPr="00046C33" w:rsidRDefault="00D258A9" w:rsidP="00046C33">
            <w:pPr>
              <w:spacing w:after="0" w:line="240" w:lineRule="auto"/>
            </w:pPr>
            <w:r w:rsidRPr="00046C33">
              <w:t>iskelet</w:t>
            </w:r>
          </w:p>
        </w:tc>
        <w:tc>
          <w:tcPr>
            <w:tcW w:w="1843" w:type="dxa"/>
          </w:tcPr>
          <w:p w:rsidR="00D258A9" w:rsidRPr="00046C33" w:rsidRDefault="00D258A9" w:rsidP="00046C33">
            <w:pPr>
              <w:spacing w:after="0" w:line="240" w:lineRule="auto"/>
            </w:pPr>
            <w:r w:rsidRPr="00046C33">
              <w:t>kasılma</w:t>
            </w:r>
          </w:p>
        </w:tc>
      </w:tr>
    </w:tbl>
    <w:p w:rsidR="00D258A9" w:rsidRDefault="00D258A9"/>
    <w:p w:rsidR="00D258A9" w:rsidRDefault="00D258A9">
      <w:r>
        <w:t xml:space="preserve">1………………….  İle kas kasılır……………………………. İle kas normal halini alır. Kas ………………………yapıdadır. </w:t>
      </w:r>
    </w:p>
    <w:p w:rsidR="00D258A9" w:rsidRDefault="00D258A9">
      <w:r>
        <w:t>2………………………………vücudumuzun dik durmasını sağlar.</w:t>
      </w:r>
    </w:p>
    <w:p w:rsidR="00D258A9" w:rsidRDefault="00D258A9">
      <w:r>
        <w:t>3.Soluk alırken hava,  gırtlaktan sonra ………………………………………..  geçerek……………………. Ulaşır.</w:t>
      </w:r>
    </w:p>
    <w:p w:rsidR="00D258A9" w:rsidRDefault="00D258A9">
      <w:r>
        <w:t>4.Kalbin sesi ………………………………… adı verilen alet ile dinlenebilir.</w:t>
      </w:r>
    </w:p>
    <w:p w:rsidR="00D258A9" w:rsidRDefault="00D258A9">
      <w:r>
        <w:t>5.İskeletimiz ……………………………  ………………………..  …………………………..  kollar ve bacaklar olmak üzere dört bölüme ayrılır.</w:t>
      </w:r>
    </w:p>
    <w:p w:rsidR="00D258A9" w:rsidRPr="00D44E35" w:rsidRDefault="00D258A9">
      <w:pPr>
        <w:rPr>
          <w:b/>
        </w:rPr>
      </w:pPr>
      <w:r w:rsidRPr="00D44E35">
        <w:rPr>
          <w:b/>
        </w:rPr>
        <w:t>B- DOĞRU – YANLIŞ</w:t>
      </w:r>
      <w:r>
        <w:rPr>
          <w:b/>
        </w:rPr>
        <w:t xml:space="preserve"> (  5 x 3 =  15</w:t>
      </w:r>
      <w:r w:rsidRPr="00D44E35">
        <w:rPr>
          <w:b/>
        </w:rPr>
        <w:t xml:space="preserve">  puan  )</w:t>
      </w:r>
    </w:p>
    <w:p w:rsidR="00D258A9" w:rsidRPr="0083216A" w:rsidRDefault="00D258A9" w:rsidP="004526E0">
      <w:pPr>
        <w:rPr>
          <w:b/>
        </w:rPr>
      </w:pPr>
      <w:r w:rsidRPr="0083216A">
        <w:rPr>
          <w:b/>
        </w:rPr>
        <w:t>Aşağıdaki cümlelerden  doğru olanların  başına “ D “  yanlış  olanların  başına “ Y “  yazınız.</w:t>
      </w:r>
    </w:p>
    <w:p w:rsidR="00D258A9" w:rsidRDefault="00D258A9" w:rsidP="004526E0">
      <w:r>
        <w:t>1.(       )   Soluk alıp verirken ; soluğu ağızdan  alıp , burundan vermeliyiz.</w:t>
      </w:r>
    </w:p>
    <w:p w:rsidR="00D258A9" w:rsidRDefault="00D258A9" w:rsidP="004526E0">
      <w:r>
        <w:t>2.(       )   heyecan korku ve sevinç nabız hızına etki edebilir.</w:t>
      </w:r>
    </w:p>
    <w:p w:rsidR="00D258A9" w:rsidRDefault="00D258A9" w:rsidP="004526E0">
      <w:r>
        <w:t>3.(      )  Kolumuzdaki kemikler yassı kemiktir</w:t>
      </w:r>
    </w:p>
    <w:p w:rsidR="00D258A9" w:rsidRDefault="00D258A9" w:rsidP="004526E0">
      <w:r>
        <w:t>4. (     )   Kirli kanın akciğerlere , temiz kanın vücuda  gitmesini   kalp sağlar.</w:t>
      </w:r>
    </w:p>
    <w:p w:rsidR="00D258A9" w:rsidRDefault="00D258A9" w:rsidP="004526E0">
      <w:r>
        <w:t>5. (     ) Yetişkin  bir insanın  vücudunda  306 tane  kemik vardır.</w:t>
      </w:r>
    </w:p>
    <w:p w:rsidR="00D258A9" w:rsidRPr="00D44E35" w:rsidRDefault="00D258A9" w:rsidP="004526E0">
      <w:pPr>
        <w:rPr>
          <w:b/>
        </w:rPr>
      </w:pPr>
      <w:r w:rsidRPr="00D44E35">
        <w:rPr>
          <w:b/>
        </w:rPr>
        <w:t>C- SORULARI  CEVAPLAMA</w:t>
      </w:r>
      <w:r w:rsidRPr="0083216A">
        <w:t xml:space="preserve"> </w:t>
      </w:r>
      <w:r>
        <w:t>--</w:t>
      </w:r>
      <w:r w:rsidRPr="00372A7E">
        <w:rPr>
          <w:b/>
        </w:rPr>
        <w:t>Aşağıdaki  soruları  cevaplandırınız.</w:t>
      </w:r>
      <w:r>
        <w:rPr>
          <w:b/>
        </w:rPr>
        <w:t>--</w:t>
      </w:r>
      <w:r w:rsidRPr="00D44E35">
        <w:rPr>
          <w:b/>
        </w:rPr>
        <w:t xml:space="preserve">  ( </w:t>
      </w:r>
      <w:r>
        <w:rPr>
          <w:b/>
        </w:rPr>
        <w:t>3</w:t>
      </w:r>
      <w:r w:rsidRPr="00D44E35">
        <w:rPr>
          <w:b/>
        </w:rPr>
        <w:t xml:space="preserve"> x</w:t>
      </w:r>
      <w:r>
        <w:rPr>
          <w:b/>
        </w:rPr>
        <w:t xml:space="preserve">  10  =  30</w:t>
      </w:r>
      <w:r w:rsidRPr="00D44E35">
        <w:rPr>
          <w:b/>
        </w:rPr>
        <w:t xml:space="preserve">  puan )</w:t>
      </w:r>
    </w:p>
    <w:p w:rsidR="00D258A9" w:rsidRDefault="00D258A9" w:rsidP="004D4E85">
      <w:pPr>
        <w:rPr>
          <w:b/>
        </w:rPr>
      </w:pPr>
      <w:r w:rsidRPr="0083216A">
        <w:rPr>
          <w:b/>
        </w:rPr>
        <w:t>1.</w:t>
      </w:r>
      <w:r>
        <w:rPr>
          <w:b/>
        </w:rPr>
        <w:t xml:space="preserve">Soluk alıp vermede görevli yapı ve organlar </w:t>
      </w:r>
      <w:r w:rsidRPr="0083216A">
        <w:rPr>
          <w:b/>
        </w:rPr>
        <w:t xml:space="preserve"> nelerdir ?</w:t>
      </w:r>
      <w:r>
        <w:rPr>
          <w:b/>
        </w:rPr>
        <w:t xml:space="preserve"> Sırasıyla a</w:t>
      </w:r>
      <w:r w:rsidRPr="0083216A">
        <w:rPr>
          <w:b/>
        </w:rPr>
        <w:t>dlarını  yazınız.</w:t>
      </w:r>
    </w:p>
    <w:p w:rsidR="00D258A9" w:rsidRDefault="00D258A9" w:rsidP="004D4E85"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258A9" w:rsidRDefault="00D258A9" w:rsidP="004D4E85">
      <w:pPr>
        <w:rPr>
          <w:b/>
        </w:rPr>
      </w:pPr>
      <w:r w:rsidRPr="0083216A">
        <w:rPr>
          <w:b/>
        </w:rPr>
        <w:t xml:space="preserve">2. </w:t>
      </w:r>
      <w:r>
        <w:rPr>
          <w:b/>
        </w:rPr>
        <w:t>İskelet ve kas sağlığımızı  nasıl koruyabiliriz ?</w:t>
      </w:r>
    </w:p>
    <w:p w:rsidR="00D258A9" w:rsidRDefault="00D258A9" w:rsidP="004D4E85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58A9" w:rsidRDefault="00D258A9" w:rsidP="004D4E85">
      <w:pPr>
        <w:rPr>
          <w:b/>
        </w:rPr>
      </w:pPr>
      <w:r>
        <w:rPr>
          <w:b/>
        </w:rPr>
        <w:t>3.Kanın vücutta dolaşımını sağlayan  yapı ve organlar  nelerdir  ?</w:t>
      </w:r>
    </w:p>
    <w:p w:rsidR="00D258A9" w:rsidRPr="0083216A" w:rsidRDefault="00D258A9" w:rsidP="004D4E85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58A9" w:rsidRPr="00D44E35" w:rsidRDefault="00D258A9" w:rsidP="004D4E85">
      <w:pPr>
        <w:rPr>
          <w:b/>
        </w:rPr>
      </w:pPr>
      <w:r w:rsidRPr="00D44E35">
        <w:rPr>
          <w:b/>
        </w:rPr>
        <w:t>Ç – EŞLEŞTİRME  (  5 x   2  =  10  puan  )</w:t>
      </w:r>
    </w:p>
    <w:p w:rsidR="00D258A9" w:rsidRPr="004E022F" w:rsidRDefault="00D258A9" w:rsidP="004D4E85">
      <w:pPr>
        <w:rPr>
          <w:b/>
        </w:rPr>
      </w:pPr>
      <w:r w:rsidRPr="004E022F">
        <w:rPr>
          <w:b/>
        </w:rPr>
        <w:t xml:space="preserve">Aşağıdaki cümleleri </w:t>
      </w:r>
      <w:r>
        <w:rPr>
          <w:b/>
        </w:rPr>
        <w:t xml:space="preserve">; </w:t>
      </w:r>
      <w:r w:rsidRPr="004E022F">
        <w:rPr>
          <w:b/>
        </w:rPr>
        <w:t xml:space="preserve"> ifade ettikleri duygu </w:t>
      </w:r>
      <w:r>
        <w:rPr>
          <w:b/>
        </w:rPr>
        <w:t xml:space="preserve"> </w:t>
      </w:r>
      <w:r w:rsidRPr="004E022F">
        <w:rPr>
          <w:b/>
        </w:rPr>
        <w:t>sözcükleri  ile  eşleştiriniz.( ortaya yazınız.)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0"/>
        <w:gridCol w:w="2510"/>
        <w:gridCol w:w="2510"/>
      </w:tblGrid>
      <w:tr w:rsidR="00D258A9" w:rsidRPr="00046C33" w:rsidTr="00046C33">
        <w:trPr>
          <w:trHeight w:val="578"/>
        </w:trPr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</w:pPr>
          </w:p>
          <w:p w:rsidR="00D258A9" w:rsidRPr="00046C33" w:rsidRDefault="00D258A9" w:rsidP="00046C33">
            <w:pPr>
              <w:spacing w:after="0" w:line="240" w:lineRule="auto"/>
            </w:pPr>
            <w:r w:rsidRPr="00046C33">
              <w:t>1.Kanın geçtiği kanal</w:t>
            </w:r>
          </w:p>
          <w:p w:rsidR="00D258A9" w:rsidRPr="00046C33" w:rsidRDefault="00D258A9" w:rsidP="00046C33">
            <w:pPr>
              <w:spacing w:after="0" w:line="240" w:lineRule="auto"/>
            </w:pPr>
          </w:p>
        </w:tc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</w:p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  <w:r w:rsidRPr="00046C33">
              <w:rPr>
                <w:b/>
              </w:rPr>
              <w:t>1-----------</w:t>
            </w:r>
          </w:p>
        </w:tc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</w:p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  <w:r w:rsidRPr="00046C33">
              <w:rPr>
                <w:b/>
              </w:rPr>
              <w:t xml:space="preserve">    A )   nabız</w:t>
            </w:r>
          </w:p>
        </w:tc>
      </w:tr>
      <w:tr w:rsidR="00D258A9" w:rsidRPr="00046C33" w:rsidTr="00046C33">
        <w:trPr>
          <w:trHeight w:val="376"/>
        </w:trPr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</w:pPr>
            <w:r w:rsidRPr="00046C33">
              <w:t>2.Kanı pompalayan organ</w:t>
            </w:r>
          </w:p>
        </w:tc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</w:p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  <w:r w:rsidRPr="00046C33">
              <w:rPr>
                <w:b/>
              </w:rPr>
              <w:t>2…………….</w:t>
            </w:r>
          </w:p>
        </w:tc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</w:p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  <w:r w:rsidRPr="00046C33">
              <w:rPr>
                <w:b/>
              </w:rPr>
              <w:t xml:space="preserve">    B  )   stetoskop</w:t>
            </w:r>
          </w:p>
        </w:tc>
      </w:tr>
      <w:tr w:rsidR="00D258A9" w:rsidRPr="00046C33" w:rsidTr="00046C33">
        <w:trPr>
          <w:trHeight w:val="385"/>
        </w:trPr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</w:pPr>
            <w:r w:rsidRPr="00046C33">
              <w:t>3.Kalp atışlarını dinlemeye  yarayan  alet</w:t>
            </w:r>
          </w:p>
        </w:tc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</w:p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  <w:r w:rsidRPr="00046C33">
              <w:rPr>
                <w:b/>
              </w:rPr>
              <w:t>3………….</w:t>
            </w:r>
          </w:p>
        </w:tc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</w:p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  <w:r w:rsidRPr="00046C33">
              <w:rPr>
                <w:b/>
              </w:rPr>
              <w:t xml:space="preserve">    C )    göğüs  kafesi</w:t>
            </w:r>
          </w:p>
        </w:tc>
      </w:tr>
      <w:tr w:rsidR="00D258A9" w:rsidRPr="00046C33" w:rsidTr="00046C33">
        <w:trPr>
          <w:trHeight w:val="569"/>
        </w:trPr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</w:pPr>
            <w:r w:rsidRPr="00046C33">
              <w:t xml:space="preserve">4.Kalp atışlarının damarlarda hissedilen etkisi </w:t>
            </w:r>
          </w:p>
        </w:tc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</w:p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  <w:r w:rsidRPr="00046C33">
              <w:rPr>
                <w:b/>
              </w:rPr>
              <w:t>4…………………</w:t>
            </w:r>
          </w:p>
        </w:tc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</w:p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  <w:r w:rsidRPr="00046C33">
              <w:rPr>
                <w:b/>
              </w:rPr>
              <w:t xml:space="preserve">   D  )   damar</w:t>
            </w:r>
          </w:p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</w:p>
        </w:tc>
      </w:tr>
      <w:tr w:rsidR="00D258A9" w:rsidRPr="00046C33" w:rsidTr="00046C33">
        <w:trPr>
          <w:trHeight w:val="578"/>
        </w:trPr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</w:pPr>
            <w:r w:rsidRPr="00046C33">
              <w:t>5.Kalp ve akciğerler gibi iç organlarımızı dış etkenlerden korur.</w:t>
            </w:r>
          </w:p>
        </w:tc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</w:p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  <w:r w:rsidRPr="00046C33">
              <w:rPr>
                <w:b/>
              </w:rPr>
              <w:t>5……………..</w:t>
            </w:r>
          </w:p>
        </w:tc>
        <w:tc>
          <w:tcPr>
            <w:tcW w:w="2510" w:type="dxa"/>
          </w:tcPr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</w:p>
          <w:p w:rsidR="00D258A9" w:rsidRPr="00046C33" w:rsidRDefault="00D258A9" w:rsidP="00046C33">
            <w:pPr>
              <w:spacing w:after="0" w:line="240" w:lineRule="auto"/>
              <w:rPr>
                <w:b/>
              </w:rPr>
            </w:pPr>
            <w:r w:rsidRPr="00046C33">
              <w:rPr>
                <w:b/>
              </w:rPr>
              <w:t xml:space="preserve">   E  )   kalp</w:t>
            </w:r>
          </w:p>
        </w:tc>
      </w:tr>
    </w:tbl>
    <w:p w:rsidR="00D258A9" w:rsidRDefault="00D258A9" w:rsidP="004D4E85">
      <w:pPr>
        <w:rPr>
          <w:b/>
        </w:rPr>
      </w:pPr>
    </w:p>
    <w:p w:rsidR="00D258A9" w:rsidRPr="004E022F" w:rsidRDefault="00D258A9" w:rsidP="004D4E85">
      <w:pPr>
        <w:rPr>
          <w:b/>
        </w:rPr>
      </w:pPr>
      <w:r w:rsidRPr="004E022F">
        <w:rPr>
          <w:b/>
        </w:rPr>
        <w:t>D – ÇOKTAN SEÇMELİ Aşağıdaki soruların doğru seçeneklerini  işaretleyiniz.-</w:t>
      </w:r>
      <w:r>
        <w:rPr>
          <w:b/>
        </w:rPr>
        <w:t xml:space="preserve"> ( 6</w:t>
      </w:r>
      <w:r w:rsidRPr="004E022F">
        <w:rPr>
          <w:b/>
        </w:rPr>
        <w:t xml:space="preserve"> X 5  =  </w:t>
      </w:r>
      <w:r>
        <w:rPr>
          <w:b/>
        </w:rPr>
        <w:t>3</w:t>
      </w:r>
      <w:r w:rsidRPr="004E022F">
        <w:rPr>
          <w:b/>
        </w:rPr>
        <w:t>0  PUAN )</w:t>
      </w:r>
    </w:p>
    <w:p w:rsidR="00D258A9" w:rsidRPr="004E022F" w:rsidRDefault="00D258A9" w:rsidP="004D4E85">
      <w:pPr>
        <w:rPr>
          <w:b/>
        </w:rPr>
      </w:pPr>
      <w:r w:rsidRPr="004E022F">
        <w:rPr>
          <w:b/>
        </w:rPr>
        <w:t>1.</w:t>
      </w:r>
      <w:r>
        <w:rPr>
          <w:b/>
        </w:rPr>
        <w:t>Aşağıdakilerden hangisi uzun kemiklerdendir ?</w:t>
      </w:r>
    </w:p>
    <w:p w:rsidR="00D258A9" w:rsidRDefault="00D258A9" w:rsidP="004D4E85">
      <w:r>
        <w:t>A )  Kafatası kemikleri     B ) Bacak kemikleri    C ) Parmak kemikleri     D ) Ayak kemikleri</w:t>
      </w:r>
    </w:p>
    <w:p w:rsidR="00D258A9" w:rsidRPr="0028213D" w:rsidRDefault="00D258A9" w:rsidP="004D4E85">
      <w:pPr>
        <w:rPr>
          <w:b/>
        </w:rPr>
      </w:pPr>
      <w:r w:rsidRPr="0028213D">
        <w:rPr>
          <w:b/>
        </w:rPr>
        <w:t>2.Kemiklerin birbirine bağlanmasını  aşağıdakilerden hangisi sağlar ?</w:t>
      </w:r>
    </w:p>
    <w:p w:rsidR="00D258A9" w:rsidRDefault="00D258A9" w:rsidP="004D4E85">
      <w:r>
        <w:t>A ) Eklemler    B ) Kaslar     C ) damarlar     D )  Lifler</w:t>
      </w:r>
    </w:p>
    <w:p w:rsidR="00D258A9" w:rsidRPr="0028213D" w:rsidRDefault="00D258A9" w:rsidP="004D4E85">
      <w:pPr>
        <w:rPr>
          <w:b/>
        </w:rPr>
      </w:pPr>
      <w:r w:rsidRPr="0028213D">
        <w:rPr>
          <w:b/>
        </w:rPr>
        <w:t>3. Egzersiz yaparken  aşağıdaki durumlardan  hangisi gözlenemez  ?</w:t>
      </w:r>
    </w:p>
    <w:p w:rsidR="00D258A9" w:rsidRDefault="00D258A9" w:rsidP="004D4E85">
      <w:r>
        <w:t xml:space="preserve">A ) Kemik sayısında  artma              B )  Nabzı sayısında artma  </w:t>
      </w:r>
    </w:p>
    <w:p w:rsidR="00D258A9" w:rsidRDefault="00D258A9" w:rsidP="004D4E85">
      <w:r>
        <w:t>C ) Kalp atışı sayısında artma         D ) Soluk alıp verme sıklığında artma</w:t>
      </w:r>
    </w:p>
    <w:p w:rsidR="00D258A9" w:rsidRPr="009D3D7B" w:rsidRDefault="00D258A9" w:rsidP="004D4E85">
      <w:pPr>
        <w:rPr>
          <w:b/>
        </w:rPr>
      </w:pPr>
      <w:r w:rsidRPr="009D3D7B">
        <w:rPr>
          <w:b/>
        </w:rPr>
        <w:t xml:space="preserve">4.Kolumuzu </w:t>
      </w:r>
      <w:r>
        <w:rPr>
          <w:b/>
        </w:rPr>
        <w:t xml:space="preserve">içe  doğru </w:t>
      </w:r>
      <w:r w:rsidRPr="009D3D7B">
        <w:rPr>
          <w:b/>
        </w:rPr>
        <w:t>büktüğümüzde iç ve dış kol kaslarında nasıl bir değişme olur ?</w:t>
      </w:r>
    </w:p>
    <w:p w:rsidR="00D258A9" w:rsidRDefault="00D258A9" w:rsidP="004D4E85">
      <w:r>
        <w:t>A ) dıştakiler gevşer  ,içtekiler kasılır           B ) İçtekiler gevşer ,dıştakiler kasılır</w:t>
      </w:r>
    </w:p>
    <w:p w:rsidR="00D258A9" w:rsidRDefault="00D258A9" w:rsidP="004D4E85">
      <w:r>
        <w:t>C ) İçtekiler ve dıştakiler gevşer                    D ) İçtekiler ve dıştakiler  kasılır.</w:t>
      </w:r>
    </w:p>
    <w:p w:rsidR="00D258A9" w:rsidRDefault="00D258A9" w:rsidP="009F25C5">
      <w:r w:rsidRPr="009F25C5">
        <w:rPr>
          <w:b/>
        </w:rPr>
        <w:t>5. Kas sağlığı v</w:t>
      </w:r>
      <w:r>
        <w:rPr>
          <w:b/>
        </w:rPr>
        <w:t xml:space="preserve">e gelişimi için  aşağıdakilerden </w:t>
      </w:r>
      <w:r w:rsidRPr="009F25C5">
        <w:rPr>
          <w:b/>
        </w:rPr>
        <w:t xml:space="preserve"> hangisi  ya da hangileri yapılmalıdır ?</w:t>
      </w:r>
      <w:r>
        <w:t xml:space="preserve">    </w:t>
      </w:r>
    </w:p>
    <w:p w:rsidR="00D258A9" w:rsidRDefault="00D258A9" w:rsidP="009F25C5">
      <w:pPr>
        <w:rPr>
          <w:b/>
        </w:rPr>
      </w:pPr>
      <w:r w:rsidRPr="009F25C5">
        <w:rPr>
          <w:b/>
        </w:rPr>
        <w:t xml:space="preserve"> 1.süt içilmelidir    2.Düzenli spor yapılmalıdır.  3.Et  ve yumurta yenilmelidir.</w:t>
      </w:r>
      <w:r>
        <w:rPr>
          <w:b/>
        </w:rPr>
        <w:t xml:space="preserve">   </w:t>
      </w:r>
    </w:p>
    <w:p w:rsidR="00D258A9" w:rsidRDefault="00D258A9" w:rsidP="009F25C5">
      <w:pPr>
        <w:rPr>
          <w:b/>
        </w:rPr>
      </w:pPr>
      <w:r>
        <w:rPr>
          <w:b/>
        </w:rPr>
        <w:t>A ) Yalnız -1</w:t>
      </w:r>
      <w:r>
        <w:rPr>
          <w:b/>
        </w:rPr>
        <w:tab/>
        <w:t>B )  1.—2</w:t>
      </w:r>
      <w:r>
        <w:rPr>
          <w:b/>
        </w:rPr>
        <w:tab/>
      </w:r>
      <w:r>
        <w:rPr>
          <w:b/>
        </w:rPr>
        <w:tab/>
        <w:t>C ) 1.—3.</w:t>
      </w:r>
      <w:r>
        <w:rPr>
          <w:b/>
        </w:rPr>
        <w:tab/>
      </w:r>
      <w:r>
        <w:rPr>
          <w:b/>
        </w:rPr>
        <w:tab/>
        <w:t>D )  1.—2.—3.</w:t>
      </w:r>
    </w:p>
    <w:p w:rsidR="00D258A9" w:rsidRDefault="00D258A9" w:rsidP="009F25C5">
      <w:pPr>
        <w:rPr>
          <w:b/>
        </w:rPr>
      </w:pPr>
      <w:r>
        <w:rPr>
          <w:b/>
        </w:rPr>
        <w:t>6.Sağlıklı bir insan soluk verdiğinde aşağıdakilerden hangisi  gerçekleşir ?</w:t>
      </w:r>
    </w:p>
    <w:p w:rsidR="00D258A9" w:rsidRDefault="00D258A9" w:rsidP="009F25C5">
      <w:pPr>
        <w:rPr>
          <w:b/>
        </w:rPr>
      </w:pPr>
      <w:r>
        <w:rPr>
          <w:b/>
        </w:rPr>
        <w:t xml:space="preserve">A ) Göğüs kafesi genişler </w:t>
      </w:r>
      <w:r>
        <w:rPr>
          <w:b/>
        </w:rPr>
        <w:tab/>
      </w:r>
      <w:r>
        <w:rPr>
          <w:b/>
        </w:rPr>
        <w:tab/>
        <w:t>B ) Akciğerler  havayla  dolar</w:t>
      </w:r>
    </w:p>
    <w:p w:rsidR="00D258A9" w:rsidRPr="009F25C5" w:rsidRDefault="00D258A9" w:rsidP="009F25C5">
      <w:pPr>
        <w:rPr>
          <w:b/>
        </w:rPr>
      </w:pPr>
      <w:r>
        <w:rPr>
          <w:b/>
        </w:rPr>
        <w:t>C )  Diyafram aşağı doğru düzleşir</w:t>
      </w:r>
      <w:r>
        <w:rPr>
          <w:b/>
        </w:rPr>
        <w:tab/>
        <w:t>D ) Kaburgalar arası kaslar gevşer</w:t>
      </w:r>
    </w:p>
    <w:p w:rsidR="00D258A9" w:rsidRDefault="00D258A9" w:rsidP="004D4E85">
      <w:pPr>
        <w:rPr>
          <w:b/>
        </w:rPr>
      </w:pPr>
      <w:r>
        <w:t xml:space="preserve">  </w:t>
      </w:r>
      <w:r w:rsidRPr="004E022F">
        <w:rPr>
          <w:b/>
        </w:rPr>
        <w:t xml:space="preserve">        Başarılar  …                                              Ziya  FIRINCIOĞULLARI  / 4- A Sınıf Öğretmeni    </w:t>
      </w:r>
    </w:p>
    <w:p w:rsidR="00D258A9" w:rsidRDefault="00D258A9" w:rsidP="001158B5">
      <w:hyperlink r:id="rId5" w:history="1">
        <w:r w:rsidRPr="00DA66FD">
          <w:rPr>
            <w:rStyle w:val="Hyperlink"/>
          </w:rPr>
          <w:t>www.sorubak.com</w:t>
        </w:r>
      </w:hyperlink>
      <w:r>
        <w:t xml:space="preserve">  </w:t>
      </w:r>
    </w:p>
    <w:p w:rsidR="00D258A9" w:rsidRPr="004E022F" w:rsidRDefault="00D258A9" w:rsidP="004D4E85">
      <w:pPr>
        <w:rPr>
          <w:b/>
        </w:rPr>
      </w:pPr>
    </w:p>
    <w:sectPr w:rsidR="00D258A9" w:rsidRPr="004E022F" w:rsidSect="008954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D4FDF"/>
    <w:multiLevelType w:val="hybridMultilevel"/>
    <w:tmpl w:val="7D7C7B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9A5CF4"/>
    <w:multiLevelType w:val="hybridMultilevel"/>
    <w:tmpl w:val="EA96391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83B"/>
    <w:rsid w:val="00046C33"/>
    <w:rsid w:val="001158B5"/>
    <w:rsid w:val="0012392A"/>
    <w:rsid w:val="001C2DCB"/>
    <w:rsid w:val="001C64D3"/>
    <w:rsid w:val="00201678"/>
    <w:rsid w:val="0028213D"/>
    <w:rsid w:val="003626FA"/>
    <w:rsid w:val="00372A7E"/>
    <w:rsid w:val="0044783B"/>
    <w:rsid w:val="004526E0"/>
    <w:rsid w:val="00471013"/>
    <w:rsid w:val="004B527D"/>
    <w:rsid w:val="004D35D0"/>
    <w:rsid w:val="004D4E85"/>
    <w:rsid w:val="004E022F"/>
    <w:rsid w:val="004E0C3D"/>
    <w:rsid w:val="004F7069"/>
    <w:rsid w:val="005A6F4E"/>
    <w:rsid w:val="005B1CBD"/>
    <w:rsid w:val="005E7431"/>
    <w:rsid w:val="006352E4"/>
    <w:rsid w:val="00673E09"/>
    <w:rsid w:val="006A41C8"/>
    <w:rsid w:val="007C7D97"/>
    <w:rsid w:val="007D3092"/>
    <w:rsid w:val="0083216A"/>
    <w:rsid w:val="008954FF"/>
    <w:rsid w:val="009253DC"/>
    <w:rsid w:val="009D3D7B"/>
    <w:rsid w:val="009E06DA"/>
    <w:rsid w:val="009F25C5"/>
    <w:rsid w:val="00C24369"/>
    <w:rsid w:val="00C47FD1"/>
    <w:rsid w:val="00C55C5D"/>
    <w:rsid w:val="00CB171C"/>
    <w:rsid w:val="00D11653"/>
    <w:rsid w:val="00D258A9"/>
    <w:rsid w:val="00D44E35"/>
    <w:rsid w:val="00DA66FD"/>
    <w:rsid w:val="00E74323"/>
    <w:rsid w:val="00EC339C"/>
    <w:rsid w:val="00F4797F"/>
    <w:rsid w:val="00F97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4F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B1CB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526E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158B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326</TotalTime>
  <Pages>3</Pages>
  <Words>591</Words>
  <Characters>3369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DNY</dc:creator>
  <cp:keywords/>
  <dc:description/>
  <cp:lastModifiedBy>edanur</cp:lastModifiedBy>
  <cp:revision>11</cp:revision>
  <cp:lastPrinted>2014-10-20T18:07:00Z</cp:lastPrinted>
  <dcterms:created xsi:type="dcterms:W3CDTF">2014-10-17T17:21:00Z</dcterms:created>
  <dcterms:modified xsi:type="dcterms:W3CDTF">2014-10-22T16:08:00Z</dcterms:modified>
</cp:coreProperties>
</file>