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B1" w:rsidRPr="008678EF" w:rsidRDefault="00E92AB1" w:rsidP="009838A3">
      <w:pPr>
        <w:rPr>
          <w:rFonts w:ascii="Comic Sans MS" w:hAnsi="Comic Sans MS"/>
          <w:b/>
          <w:color w:val="00008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18.</w:t>
      </w:r>
      <w:r w:rsidRPr="008678EF">
        <w:rPr>
          <w:rFonts w:ascii="Comic Sans MS" w:hAnsi="Comic Sans MS"/>
          <w:b/>
          <w:sz w:val="22"/>
          <w:szCs w:val="22"/>
        </w:rPr>
        <w:t xml:space="preserve"> </w:t>
      </w:r>
      <w:r w:rsidRPr="008678EF">
        <w:rPr>
          <w:rFonts w:ascii="Comic Sans MS" w:hAnsi="Comic Sans MS"/>
          <w:b/>
          <w:color w:val="000080"/>
          <w:sz w:val="22"/>
          <w:szCs w:val="22"/>
        </w:rPr>
        <w:t>Aşağıdaki ifadelerden doğru olanların başına (D), yanlış olanların başına (Y) yazınız.(10 puan)</w:t>
      </w:r>
    </w:p>
    <w:p w:rsidR="00E92AB1" w:rsidRPr="00A10F6F" w:rsidRDefault="00E92AB1" w:rsidP="009838A3">
      <w:pPr>
        <w:numPr>
          <w:ilvl w:val="0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Vücudun hareket etmesini sağlayan tek yapı iskelettir.</w:t>
      </w:r>
    </w:p>
    <w:p w:rsidR="00E92AB1" w:rsidRPr="00A10F6F" w:rsidRDefault="00E92AB1" w:rsidP="009838A3">
      <w:pPr>
        <w:numPr>
          <w:ilvl w:val="0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İskeletimizi oluşturan kemiklerin hepsi aynı biçim ve yapıya sahiptir.</w:t>
      </w:r>
    </w:p>
    <w:p w:rsidR="00E92AB1" w:rsidRPr="00A10F6F" w:rsidRDefault="00E92AB1" w:rsidP="009838A3">
      <w:pPr>
        <w:numPr>
          <w:ilvl w:val="1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 w:cs="Tahoma"/>
          <w:sz w:val="22"/>
          <w:szCs w:val="22"/>
        </w:rPr>
        <w:t>Tüm eklemler hareket eder.</w:t>
      </w:r>
    </w:p>
    <w:p w:rsidR="00E92AB1" w:rsidRPr="00A10F6F" w:rsidRDefault="00E92AB1" w:rsidP="009838A3">
      <w:pPr>
        <w:numPr>
          <w:ilvl w:val="1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Kanın vücutta dolaşımı kalp ve damarlarımız sayesinde gerçekleşir.</w:t>
      </w:r>
    </w:p>
    <w:p w:rsidR="00E92AB1" w:rsidRPr="00A10F6F" w:rsidRDefault="00E92AB1" w:rsidP="009838A3">
      <w:pPr>
        <w:numPr>
          <w:ilvl w:val="1"/>
          <w:numId w:val="1"/>
        </w:numPr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Nabız atış sayımız her zaman aynıdır.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/>
        </w:rPr>
        <w:t>Bütün damarlarımız temiz kan taşır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 w:cs="Arial"/>
          <w:color w:val="252525"/>
          <w:sz w:val="22"/>
          <w:szCs w:val="22"/>
          <w:shd w:val="clear" w:color="auto" w:fill="FFFFFF"/>
        </w:rPr>
        <w:t>Yetişkin bir insan 206 kemiğe sahiptir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Diyafram bir kastır ve solunuma yardımcıdır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/>
          <w:sz w:val="20"/>
          <w:szCs w:val="20"/>
        </w:rPr>
        <w:t>Yetişkin bir insanın nabız sayısı 100-120 arasıdır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Atardamarlarda kirli kan bulunur</w:t>
      </w:r>
    </w:p>
    <w:p w:rsidR="00E92AB1" w:rsidRPr="00A10F6F" w:rsidRDefault="00E92AB1" w:rsidP="00A10F6F">
      <w:pPr>
        <w:rPr>
          <w:sz w:val="22"/>
          <w:szCs w:val="22"/>
        </w:rPr>
      </w:pPr>
    </w:p>
    <w:p w:rsidR="00E92AB1" w:rsidRDefault="00E92AB1" w:rsidP="009838A3">
      <w:pPr>
        <w:tabs>
          <w:tab w:val="left" w:pos="7770"/>
        </w:tabs>
        <w:rPr>
          <w:rFonts w:ascii="Comic Sans MS" w:hAnsi="Comic Sans MS" w:cs="Tahoma"/>
          <w:b/>
          <w:color w:val="000080"/>
          <w:sz w:val="22"/>
          <w:szCs w:val="22"/>
        </w:rPr>
      </w:pPr>
      <w:r>
        <w:rPr>
          <w:rFonts w:ascii="Comic Sans MS" w:hAnsi="Comic Sans MS" w:cs="Tahoma"/>
          <w:b/>
          <w:color w:val="000080"/>
          <w:sz w:val="22"/>
          <w:szCs w:val="22"/>
        </w:rPr>
        <w:t>19.</w:t>
      </w:r>
      <w:r w:rsidRPr="008678EF">
        <w:rPr>
          <w:rFonts w:ascii="Comic Sans MS" w:hAnsi="Comic Sans MS" w:cs="Tahoma"/>
          <w:b/>
          <w:color w:val="000080"/>
          <w:sz w:val="22"/>
          <w:szCs w:val="22"/>
        </w:rPr>
        <w:t>Boşlukları kutucuktaki uygun sözcüklerle tamamlayın.</w:t>
      </w:r>
      <w:r w:rsidRPr="008678EF">
        <w:rPr>
          <w:rFonts w:ascii="Comic Sans MS" w:hAnsi="Comic Sans MS" w:cs="Tahoma"/>
          <w:color w:val="000080"/>
          <w:sz w:val="22"/>
          <w:szCs w:val="22"/>
        </w:rPr>
        <w:t xml:space="preserve"> </w:t>
      </w:r>
      <w:r w:rsidRPr="008678EF">
        <w:rPr>
          <w:rFonts w:ascii="Comic Sans MS" w:hAnsi="Comic Sans MS" w:cs="Tahoma"/>
          <w:b/>
          <w:color w:val="000080"/>
          <w:sz w:val="22"/>
          <w:szCs w:val="22"/>
        </w:rPr>
        <w:t>(1</w:t>
      </w:r>
      <w:r>
        <w:rPr>
          <w:rFonts w:ascii="Comic Sans MS" w:hAnsi="Comic Sans MS" w:cs="Tahoma"/>
          <w:b/>
          <w:color w:val="000080"/>
          <w:sz w:val="22"/>
          <w:szCs w:val="22"/>
        </w:rPr>
        <w:t>5</w:t>
      </w:r>
      <w:r w:rsidRPr="008678EF">
        <w:rPr>
          <w:rFonts w:ascii="Comic Sans MS" w:hAnsi="Comic Sans MS" w:cs="Tahoma"/>
          <w:b/>
          <w:color w:val="000080"/>
          <w:sz w:val="22"/>
          <w:szCs w:val="22"/>
        </w:rPr>
        <w:t xml:space="preserve"> puan)</w:t>
      </w:r>
    </w:p>
    <w:p w:rsidR="00E92AB1" w:rsidRPr="008678EF" w:rsidRDefault="00E92AB1" w:rsidP="009838A3">
      <w:pPr>
        <w:tabs>
          <w:tab w:val="left" w:pos="7770"/>
        </w:tabs>
        <w:rPr>
          <w:rFonts w:ascii="Comic Sans MS" w:hAnsi="Comic Sans MS" w:cs="Tahoma"/>
          <w:color w:val="000080"/>
          <w:sz w:val="22"/>
          <w:szCs w:val="22"/>
        </w:rPr>
      </w:pPr>
      <w:r>
        <w:rPr>
          <w:noProof/>
        </w:rPr>
        <w:pict>
          <v:roundrect id="Yuvarlatılmış Dikdörtgen 1" o:spid="_x0000_s1026" alt="Açıklama: Düz elmas" style="position:absolute;margin-left:-3pt;margin-top:5.3pt;width:489pt;height:62.1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" fillcolor="#ff9" strokecolor="navy" strokeweight="3pt">
            <v:fill r:id="rId5" o:title="" type="pattern"/>
            <v:stroke linestyle="thinThin"/>
            <v:shadow color="#868686"/>
            <v:textbox style="mso-next-textbox:#Yuvarlatılmış Dikdörtgen 1">
              <w:txbxContent>
                <w:p w:rsidR="00E92AB1" w:rsidRPr="00A10F6F" w:rsidRDefault="00E92AB1" w:rsidP="00A10F6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eklemlerle—lifli-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egzersiz</w:t>
                  </w:r>
                  <w:r w:rsidRPr="00A10F6F">
                    <w:rPr>
                      <w:rFonts w:ascii="Comic Sans MS" w:hAnsi="Comic Sans MS"/>
                      <w:b/>
                      <w:i/>
                      <w:sz w:val="22"/>
                      <w:szCs w:val="22"/>
                      <w:u w:val="single"/>
                    </w:rPr>
                    <w:t xml:space="preserve"> 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-kemiklerin-karbondioksit-</w:t>
                  </w:r>
                  <w:r w:rsidRPr="00A10F6F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Damarlar– ağızdan – eklem -  kafatası - kan - stetoskop –60 ile 80-burundan - kasıldığında, gevşediğinde – kalp-yarı oynar-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nabız-kasların-oksijen - iskelet-damarlar- eklemlerin</w:t>
                  </w:r>
                </w:p>
              </w:txbxContent>
            </v:textbox>
          </v:roundrect>
        </w:pict>
      </w:r>
    </w:p>
    <w:p w:rsidR="00E92AB1" w:rsidRPr="004E23E8" w:rsidRDefault="00E92AB1" w:rsidP="009838A3">
      <w:pPr>
        <w:rPr>
          <w:rFonts w:ascii="Tahoma" w:hAnsi="Tahoma" w:cs="Tahoma"/>
          <w:sz w:val="12"/>
          <w:szCs w:val="12"/>
        </w:rPr>
      </w:pPr>
    </w:p>
    <w:p w:rsidR="00E92AB1" w:rsidRDefault="00E92AB1" w:rsidP="009838A3">
      <w:pPr>
        <w:rPr>
          <w:rFonts w:ascii="Tahoma" w:hAnsi="Tahoma" w:cs="Tahoma"/>
          <w:sz w:val="22"/>
          <w:szCs w:val="22"/>
        </w:rPr>
      </w:pPr>
    </w:p>
    <w:p w:rsidR="00E92AB1" w:rsidRDefault="00E92AB1" w:rsidP="009838A3">
      <w:pPr>
        <w:rPr>
          <w:rFonts w:ascii="Tahoma" w:hAnsi="Tahoma" w:cs="Tahoma"/>
          <w:sz w:val="22"/>
          <w:szCs w:val="22"/>
        </w:rPr>
      </w:pPr>
    </w:p>
    <w:p w:rsidR="00E92AB1" w:rsidRDefault="00E92AB1" w:rsidP="009838A3">
      <w:pPr>
        <w:rPr>
          <w:rFonts w:ascii="Tahoma" w:hAnsi="Tahoma" w:cs="Tahoma"/>
          <w:sz w:val="22"/>
          <w:szCs w:val="22"/>
        </w:rPr>
      </w:pPr>
    </w:p>
    <w:p w:rsidR="00E92AB1" w:rsidRPr="00A10F6F" w:rsidRDefault="00E92AB1" w:rsidP="00A10F6F">
      <w:pPr>
        <w:pStyle w:val="ListParagraph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Kaslar ……………….……  kısalır ve ……………..……..  normal halini alır</w:t>
      </w:r>
    </w:p>
    <w:p w:rsidR="00E92AB1" w:rsidRPr="00A10F6F" w:rsidRDefault="00E92AB1" w:rsidP="00A10F6F">
      <w:pPr>
        <w:pStyle w:val="ListParagraph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Sağlık görevlilerinin kalp ve iç organlarımızı kontrol ederken kullandığı alete …………………..denir.</w:t>
      </w:r>
    </w:p>
    <w:p w:rsidR="00E92AB1" w:rsidRPr="00A10F6F" w:rsidRDefault="00E92AB1" w:rsidP="00A10F6F">
      <w:pPr>
        <w:pStyle w:val="ListParagraph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Doğru soluk alıp verme biçimi havanın.................. alınıp,..................  verilmesidir</w:t>
      </w:r>
    </w:p>
    <w:p w:rsidR="00E92AB1" w:rsidRPr="00A10F6F" w:rsidRDefault="00E92AB1" w:rsidP="00A10F6F">
      <w:pPr>
        <w:pStyle w:val="ListParagraph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Beynimiz ………………..……….adı verilen yapı içinde bulunur.</w:t>
      </w:r>
    </w:p>
    <w:p w:rsidR="00E92AB1" w:rsidRPr="00A10F6F" w:rsidRDefault="00E92AB1" w:rsidP="00A10F6F">
      <w:pPr>
        <w:pStyle w:val="ListParagraph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Dolaşım sistemi organları ……..……..,  …………..….. ve ……..………… dır.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Vücudun genel şeklini veren kemiklerden oluşan yapıya…………………………denir.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>İskeleti oluşturan kemikler birbirine ……………………… bağlıdır.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>Kasların ………………… bir yapısı vardır.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>Hareketlerimiz ………………………,………………… ve ………………………… uyum içinde çalışmasıyla sağlanır.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/>
          <w:i/>
        </w:rPr>
      </w:pPr>
      <w:r w:rsidRPr="00A10F6F">
        <w:rPr>
          <w:rFonts w:ascii="Comic Sans MS" w:hAnsi="Comic Sans MS"/>
          <w:i/>
        </w:rPr>
        <w:t>………………………</w:t>
      </w:r>
      <w:r w:rsidRPr="00A10F6F">
        <w:rPr>
          <w:rFonts w:ascii="Comic Sans MS" w:hAnsi="Comic Sans MS"/>
          <w:sz w:val="22"/>
          <w:szCs w:val="22"/>
        </w:rPr>
        <w:t>ile soluk alıp verme sayımız artar.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>Soluk alırken …………………….… gazını içimize alırız, soluk vermeyle ………………………… gazını dışarı veririz.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>Kan, vücudumuz için gerekli besin ve oksijeni ………………………… aracılığı ile taşır.</w:t>
      </w:r>
    </w:p>
    <w:p w:rsidR="00E92AB1" w:rsidRPr="00A10F6F" w:rsidRDefault="00E92AB1" w:rsidP="009838A3">
      <w:pPr>
        <w:numPr>
          <w:ilvl w:val="0"/>
          <w:numId w:val="2"/>
        </w:numPr>
        <w:outlineLvl w:val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Kalpten pompalanan kanın, damarların duvarlarına vuruş sayısına ………………denir.</w:t>
      </w:r>
    </w:p>
    <w:p w:rsidR="00E92AB1" w:rsidRPr="00A10F6F" w:rsidRDefault="00E92AB1" w:rsidP="00A10F6F">
      <w:pPr>
        <w:pStyle w:val="ListParagraph"/>
        <w:numPr>
          <w:ilvl w:val="0"/>
          <w:numId w:val="2"/>
        </w:numPr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Sağlıklı bir çocuğun kalbi …………………</w:t>
      </w:r>
      <w:r>
        <w:rPr>
          <w:rFonts w:ascii="Comic Sans MS" w:hAnsi="Comic Sans MS"/>
          <w:sz w:val="22"/>
          <w:szCs w:val="22"/>
        </w:rPr>
        <w:t>…………………….</w:t>
      </w:r>
      <w:r w:rsidRPr="00A10F6F">
        <w:rPr>
          <w:rFonts w:ascii="Comic Sans MS" w:hAnsi="Comic Sans MS"/>
          <w:sz w:val="22"/>
          <w:szCs w:val="22"/>
        </w:rPr>
        <w:t>……. arasında atar.</w:t>
      </w:r>
    </w:p>
    <w:p w:rsidR="00E92AB1" w:rsidRDefault="00E92AB1" w:rsidP="00A10F6F">
      <w:pPr>
        <w:numPr>
          <w:ilvl w:val="0"/>
          <w:numId w:val="2"/>
        </w:numPr>
        <w:outlineLvl w:val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Çenemizdeki  eklemler………</w:t>
      </w:r>
      <w:r>
        <w:rPr>
          <w:rFonts w:ascii="Comic Sans MS" w:hAnsi="Comic Sans MS"/>
          <w:sz w:val="22"/>
          <w:szCs w:val="22"/>
        </w:rPr>
        <w:t>…………………………</w:t>
      </w:r>
      <w:r w:rsidRPr="00A10F6F">
        <w:rPr>
          <w:rFonts w:ascii="Comic Sans MS" w:hAnsi="Comic Sans MS"/>
          <w:sz w:val="22"/>
          <w:szCs w:val="22"/>
        </w:rPr>
        <w:t>………….     eklemlerdir.</w:t>
      </w:r>
    </w:p>
    <w:p w:rsidR="00E92AB1" w:rsidRPr="00A10F6F" w:rsidRDefault="00E92AB1" w:rsidP="00A10F6F">
      <w:pPr>
        <w:outlineLvl w:val="0"/>
        <w:rPr>
          <w:rFonts w:ascii="Comic Sans MS" w:hAnsi="Comic Sans MS"/>
          <w:sz w:val="22"/>
          <w:szCs w:val="22"/>
        </w:rPr>
      </w:pPr>
    </w:p>
    <w:p w:rsidR="00E92AB1" w:rsidRPr="001909A1" w:rsidRDefault="00E92AB1" w:rsidP="00A10F6F">
      <w:pPr>
        <w:rPr>
          <w:rFonts w:ascii="Tahoma" w:hAnsi="Tahoma" w:cs="Tahoma"/>
          <w:sz w:val="22"/>
          <w:szCs w:val="22"/>
        </w:rPr>
      </w:pPr>
      <w:r w:rsidRPr="00A10F6F">
        <w:rPr>
          <w:rFonts w:ascii="Comic Sans MS" w:hAnsi="Comic Sans MS" w:cs="Tahoma"/>
          <w:b/>
          <w:sz w:val="22"/>
          <w:szCs w:val="22"/>
        </w:rPr>
        <w:t xml:space="preserve"> 20.</w:t>
      </w:r>
      <w:r>
        <w:rPr>
          <w:rFonts w:ascii="Tahoma" w:hAnsi="Tahoma" w:cs="Tahoma"/>
          <w:sz w:val="22"/>
          <w:szCs w:val="22"/>
        </w:rPr>
        <w:t xml:space="preserve">   Nabız sayısı</w: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27" style="position:absolute;margin-left:148.5pt;margin-top:5.35pt;width:9pt;height:99pt;z-index:251670016" fillcolor="red" strokeweight="1pt"/>
        </w:pict>
      </w:r>
      <w:r>
        <w:rPr>
          <w:noProof/>
        </w:rPr>
        <w:pict>
          <v:line id="_x0000_s1028" style="position:absolute;flip:y;z-index:251662848" from="31.5pt,5.35pt" to="31.5pt,104.35pt" strokeweight="1pt">
            <v:stroke endarrow="block"/>
          </v:line>
        </w:pict>
      </w:r>
      <w:r>
        <w:rPr>
          <w:noProof/>
        </w:rPr>
        <w:pict>
          <v:line id="_x0000_s1029" style="position:absolute;flip:y;z-index:251663872" from="31.5pt,5.35pt" to="31.5pt,59.35pt">
            <v:stroke startarrow="oval" endarrow="block"/>
          </v:line>
        </w:pic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30" style="position:absolute;margin-left:67.5pt;margin-top:5.65pt;width:9pt;height:1in;z-index:251666944" fillcolor="blue" strokeweight="1pt"/>
        </w:pic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31" style="position:absolute;margin-left:40.5pt;margin-top:6.25pt;width:9pt;height:43.65pt;z-index:251665920" fillcolor="#f60" strokeweight="1pt"/>
        </w:pict>
      </w:r>
      <w:r>
        <w:rPr>
          <w:noProof/>
        </w:rPr>
        <w:pict>
          <v:rect id="_x0000_s1032" style="position:absolute;margin-left:94.5pt;margin-top:6.25pt;width:9pt;height:45pt;z-index:251667968" fillcolor="#f9c" strokeweight="1pt"/>
        </w:pict>
      </w:r>
      <w:r>
        <w:rPr>
          <w:rFonts w:ascii="Tahoma" w:hAnsi="Tahoma" w:cs="Tahoma"/>
          <w:sz w:val="22"/>
          <w:szCs w:val="22"/>
        </w:rPr>
        <w:t xml:space="preserve">     N</w: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33" style="position:absolute;margin-left:121.5pt;margin-top:1.95pt;width:9pt;height:36pt;z-index:251668992" fillcolor="#9c0" strokeweight="1pt"/>
        </w:pic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line id="_x0000_s1034" style="position:absolute;flip:y;z-index:251664896" from="31.5pt,11.4pt" to="175.5pt,11.4pt" strokeweight="1pt">
            <v:stroke endarrow="block"/>
          </v:line>
        </w:pict>
      </w:r>
      <w:r>
        <w:rPr>
          <w:rFonts w:ascii="Tahoma" w:hAnsi="Tahoma" w:cs="Tahoma"/>
          <w:sz w:val="22"/>
          <w:szCs w:val="22"/>
        </w:rPr>
        <w:t xml:space="preserve">                                                     Faaliyet</w: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1.5pt;margin-top:5.65pt;width:27pt;height:54pt;z-index:251671040" strokecolor="white">
            <v:textbox style="layout-flow:vertical-ideographic">
              <w:txbxContent>
                <w:p w:rsidR="00E92AB1" w:rsidRPr="008D1621" w:rsidRDefault="00E92AB1" w:rsidP="00A10F6F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D1621">
                    <w:rPr>
                      <w:rFonts w:ascii="Tahoma" w:hAnsi="Tahoma" w:cs="Tahoma"/>
                      <w:sz w:val="22"/>
                      <w:szCs w:val="22"/>
                    </w:rPr>
                    <w:t xml:space="preserve">Dinlenme </w:t>
                  </w:r>
                </w:p>
                <w:p w:rsidR="00E92AB1" w:rsidRPr="008D1621" w:rsidRDefault="00E92AB1" w:rsidP="00A10F6F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sz w:val="22"/>
          <w:szCs w:val="22"/>
        </w:rPr>
        <w:t xml:space="preserve">                    I      II     III     IV</w: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10"/>
          <w:szCs w:val="10"/>
        </w:rPr>
      </w:pPr>
    </w:p>
    <w:p w:rsidR="00E92AB1" w:rsidRPr="00280085" w:rsidRDefault="00E92AB1" w:rsidP="00A10F6F">
      <w:pPr>
        <w:rPr>
          <w:rFonts w:ascii="Comic Sans MS" w:hAnsi="Comic Sans MS" w:cs="Tahoma"/>
          <w:b/>
          <w:i/>
          <w:sz w:val="20"/>
          <w:szCs w:val="20"/>
        </w:rPr>
      </w:pPr>
      <w:r w:rsidRPr="00280085">
        <w:rPr>
          <w:rFonts w:ascii="Comic Sans MS" w:hAnsi="Comic Sans MS" w:cs="Tahoma"/>
          <w:b/>
          <w:i/>
          <w:sz w:val="20"/>
          <w:szCs w:val="20"/>
        </w:rPr>
        <w:t>Yukarıdaki grafik aynı kişinin çeşitli faaliyetleri sırasındaki nabız sayısını göstermektedir.</w:t>
      </w:r>
    </w:p>
    <w:p w:rsidR="00E92AB1" w:rsidRPr="00280085" w:rsidRDefault="00E92AB1" w:rsidP="00A10F6F">
      <w:pPr>
        <w:rPr>
          <w:rFonts w:ascii="Comic Sans MS" w:hAnsi="Comic Sans MS" w:cs="Tahoma"/>
          <w:b/>
          <w:sz w:val="20"/>
          <w:szCs w:val="20"/>
        </w:rPr>
      </w:pPr>
    </w:p>
    <w:p w:rsidR="00E92AB1" w:rsidRPr="00280085" w:rsidRDefault="00E92AB1" w:rsidP="00A10F6F">
      <w:pPr>
        <w:rPr>
          <w:rFonts w:ascii="Comic Sans MS" w:hAnsi="Comic Sans MS" w:cs="Tahoma"/>
          <w:b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Buna göre kişinin uyuduğu andaki nabız sayısı grafikte hangi rakamla gösterilmiştir?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</w:p>
    <w:p w:rsidR="00E92AB1" w:rsidRPr="00280085" w:rsidRDefault="00E92AB1" w:rsidP="00A10F6F">
      <w:pPr>
        <w:rPr>
          <w:rFonts w:ascii="Comic Sans MS" w:hAnsi="Comic Sans MS" w:cs="Tahoma"/>
          <w:sz w:val="20"/>
          <w:szCs w:val="20"/>
        </w:rPr>
      </w:pP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A-) </w:t>
      </w:r>
      <w:r>
        <w:rPr>
          <w:rFonts w:ascii="Comic Sans MS" w:hAnsi="Comic Sans MS" w:cs="Tahoma"/>
          <w:sz w:val="20"/>
          <w:szCs w:val="20"/>
        </w:rPr>
        <w:t xml:space="preserve">I            </w:t>
      </w:r>
      <w:r>
        <w:rPr>
          <w:rFonts w:ascii="Comic Sans MS" w:hAnsi="Comic Sans MS" w:cs="Tahoma"/>
          <w:b/>
          <w:sz w:val="20"/>
          <w:szCs w:val="20"/>
        </w:rPr>
        <w:t xml:space="preserve">B-) </w:t>
      </w:r>
      <w:r w:rsidRPr="00280085">
        <w:rPr>
          <w:rFonts w:ascii="Comic Sans MS" w:hAnsi="Comic Sans MS" w:cs="Tahoma"/>
          <w:sz w:val="20"/>
          <w:szCs w:val="20"/>
        </w:rPr>
        <w:t xml:space="preserve">II     </w:t>
      </w:r>
      <w:r>
        <w:rPr>
          <w:rFonts w:ascii="Comic Sans MS" w:hAnsi="Comic Sans MS" w:cs="Tahoma"/>
          <w:sz w:val="20"/>
          <w:szCs w:val="20"/>
        </w:rPr>
        <w:t xml:space="preserve">         </w:t>
      </w:r>
      <w:r>
        <w:rPr>
          <w:rFonts w:ascii="Comic Sans MS" w:hAnsi="Comic Sans MS" w:cs="Tahoma"/>
          <w:b/>
          <w:sz w:val="20"/>
          <w:szCs w:val="20"/>
        </w:rPr>
        <w:t xml:space="preserve">C-) </w:t>
      </w:r>
      <w:r>
        <w:rPr>
          <w:rFonts w:ascii="Comic Sans MS" w:hAnsi="Comic Sans MS" w:cs="Tahoma"/>
          <w:sz w:val="20"/>
          <w:szCs w:val="20"/>
        </w:rPr>
        <w:t xml:space="preserve">III            </w:t>
      </w:r>
      <w:r>
        <w:rPr>
          <w:rFonts w:ascii="Comic Sans MS" w:hAnsi="Comic Sans MS" w:cs="Tahoma"/>
          <w:b/>
          <w:sz w:val="20"/>
          <w:szCs w:val="20"/>
        </w:rPr>
        <w:t xml:space="preserve">D-) </w:t>
      </w:r>
      <w:r w:rsidRPr="00280085">
        <w:rPr>
          <w:rFonts w:ascii="Comic Sans MS" w:hAnsi="Comic Sans MS" w:cs="Tahoma"/>
          <w:sz w:val="20"/>
          <w:szCs w:val="20"/>
        </w:rPr>
        <w:t>IV</w:t>
      </w:r>
    </w:p>
    <w:p w:rsidR="00E92AB1" w:rsidRDefault="00E92AB1" w:rsidP="00A10F6F">
      <w:pPr>
        <w:pStyle w:val="NoSpacing"/>
        <w:jc w:val="center"/>
        <w:rPr>
          <w:rFonts w:ascii="Comic Sans MS" w:hAnsi="Comic Sans MS"/>
          <w:b/>
          <w:u w:val="single"/>
        </w:rPr>
      </w:pPr>
    </w:p>
    <w:p w:rsidR="00E92AB1" w:rsidRDefault="00E92AB1" w:rsidP="00A10F6F">
      <w:pPr>
        <w:pStyle w:val="NoSpacing"/>
        <w:jc w:val="center"/>
        <w:rPr>
          <w:rFonts w:ascii="Comic Sans MS" w:hAnsi="Comic Sans MS"/>
          <w:b/>
          <w:u w:val="single"/>
        </w:rPr>
      </w:pPr>
    </w:p>
    <w:p w:rsidR="00E92AB1" w:rsidRPr="00A10F6F" w:rsidRDefault="00E92AB1" w:rsidP="00A10F6F">
      <w:pPr>
        <w:pStyle w:val="NoSpacing"/>
        <w:jc w:val="center"/>
        <w:rPr>
          <w:rFonts w:ascii="Comic Sans MS" w:hAnsi="Comic Sans MS"/>
          <w:b/>
          <w:u w:val="single"/>
        </w:rPr>
      </w:pPr>
      <w:r w:rsidRPr="00A10F6F">
        <w:rPr>
          <w:rFonts w:ascii="Comic Sans MS" w:hAnsi="Comic Sans MS"/>
          <w:b/>
          <w:u w:val="single"/>
        </w:rPr>
        <w:t>2014-2015 EĞİTİM ÖĞRETİM YILI</w:t>
      </w:r>
    </w:p>
    <w:p w:rsidR="00E92AB1" w:rsidRPr="00A10F6F" w:rsidRDefault="00E92AB1" w:rsidP="00402C20">
      <w:pPr>
        <w:pStyle w:val="NoSpacing"/>
        <w:jc w:val="center"/>
        <w:rPr>
          <w:rFonts w:ascii="Comic Sans MS" w:hAnsi="Comic Sans MS"/>
          <w:b/>
          <w:u w:val="single"/>
        </w:rPr>
      </w:pPr>
      <w:r w:rsidRPr="00A10F6F">
        <w:rPr>
          <w:rFonts w:ascii="Comic Sans MS" w:hAnsi="Comic Sans MS"/>
          <w:b/>
          <w:u w:val="single"/>
        </w:rPr>
        <w:t>ŞEYH ŞAMİL İLKOKULU 4-B SINIFI FEN VE TEKNOLOJİ DERSİ 1.DÖNEM 1. YAZILI</w:t>
      </w:r>
    </w:p>
    <w:p w:rsidR="00E92AB1" w:rsidRDefault="00E92AB1" w:rsidP="005551AB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Adı-Soyadı:………………………………………….…Num</w:t>
      </w:r>
      <w:bookmarkStart w:id="0" w:name="_GoBack"/>
      <w:bookmarkEnd w:id="0"/>
      <w:r>
        <w:rPr>
          <w:rFonts w:ascii="Comic Sans MS" w:hAnsi="Comic Sans MS"/>
          <w:u w:val="single"/>
        </w:rPr>
        <w:t>arası:……………………………………Notu:……………………….</w:t>
      </w:r>
    </w:p>
    <w:p w:rsidR="00E92AB1" w:rsidRPr="00A10F6F" w:rsidRDefault="00E92AB1" w:rsidP="00402C20">
      <w:pPr>
        <w:pStyle w:val="NoSpacing"/>
        <w:jc w:val="center"/>
        <w:rPr>
          <w:rFonts w:ascii="Comic Sans MS" w:hAnsi="Comic Sans MS"/>
          <w:b/>
          <w:sz w:val="32"/>
          <w:szCs w:val="32"/>
          <w:u w:val="single"/>
        </w:rPr>
        <w:sectPr w:rsidR="00E92AB1" w:rsidRPr="00A10F6F" w:rsidSect="009838A3">
          <w:pgSz w:w="11906" w:h="16838"/>
          <w:pgMar w:top="567" w:right="720" w:bottom="567" w:left="720" w:header="708" w:footer="708" w:gutter="0"/>
          <w:cols w:space="708"/>
          <w:docGrid w:linePitch="360"/>
        </w:sectPr>
      </w:pPr>
      <w:r w:rsidRPr="00A10F6F">
        <w:rPr>
          <w:rFonts w:ascii="Comic Sans MS" w:hAnsi="Comic Sans MS"/>
          <w:b/>
          <w:sz w:val="32"/>
          <w:szCs w:val="32"/>
          <w:u w:val="single"/>
        </w:rPr>
        <w:t xml:space="preserve">SORULAR  </w:t>
      </w:r>
    </w:p>
    <w:p w:rsidR="00E92AB1" w:rsidRDefault="00E92AB1" w:rsidP="00A10F6F">
      <w:pPr>
        <w:pStyle w:val="NoSpacing1"/>
        <w:numPr>
          <w:ilvl w:val="0"/>
          <w:numId w:val="3"/>
        </w:numPr>
        <w:rPr>
          <w:rFonts w:ascii="Comic Sans MS" w:hAnsi="Comic Sans MS"/>
          <w:b/>
          <w:color w:val="000000"/>
        </w:rPr>
      </w:pPr>
      <w:r>
        <w:rPr>
          <w:noProof/>
          <w:lang w:eastAsia="tr-TR"/>
        </w:rPr>
        <w:pict>
          <v:shape id="Resim 43" o:spid="_x0000_s1036" type="#_x0000_t75" style="position:absolute;left:0;text-align:left;margin-left:233.25pt;margin-top:4.6pt;width:316.5pt;height:249.75pt;z-index:-251661824;visibility:visible">
            <v:imagedata r:id="rId6" o:title="" croptop="14716f" cropbottom="13527f" cropleft="14424f" cropright="13588f"/>
          </v:shape>
        </w:pict>
      </w:r>
      <w:r>
        <w:rPr>
          <w:noProof/>
          <w:lang w:eastAsia="tr-TR"/>
        </w:rPr>
        <w:pict>
          <v:shape id="Resim 25" o:spid="_x0000_s1037" type="#_x0000_t75" alt="isk" style="position:absolute;left:0;text-align:left;margin-left:-9pt;margin-top:39.65pt;width:146.25pt;height:214.5pt;z-index:-251662848;visibility:visible">
            <v:imagedata r:id="rId7" o:title=""/>
          </v:shape>
        </w:pict>
      </w:r>
      <w:r>
        <w:rPr>
          <w:rFonts w:ascii="Comic Sans MS" w:hAnsi="Comic Sans MS"/>
          <w:b/>
          <w:color w:val="000000"/>
        </w:rPr>
        <w:t>Aşağıdaki iskelet çizimi üzerinde      5-iskeletin temel kısımlarını göstererek yazınız.(5 Puan)</w:t>
      </w: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"/>
        <w:rPr>
          <w:rFonts w:ascii="Comic Sans MS" w:hAnsi="Comic Sans MS"/>
          <w:b/>
          <w:color w:val="000000"/>
          <w:lang w:eastAsia="en-US"/>
        </w:rPr>
      </w:pPr>
    </w:p>
    <w:p w:rsidR="00E92AB1" w:rsidRPr="00A10F6F" w:rsidRDefault="00E92AB1" w:rsidP="00A10F6F">
      <w:pPr>
        <w:pStyle w:val="NoSpacing"/>
        <w:rPr>
          <w:rFonts w:ascii="Comic Sans MS" w:hAnsi="Comic Sans MS"/>
          <w:b/>
        </w:rPr>
      </w:pPr>
      <w:r>
        <w:rPr>
          <w:noProof/>
        </w:rPr>
        <w:pict>
          <v:shape id="Resim 44" o:spid="_x0000_s1038" type="#_x0000_t75" style="position:absolute;margin-left:-28.5pt;margin-top:9.1pt;width:297pt;height:204.75pt;z-index:-251663872;visibility:visible">
            <v:imagedata r:id="rId8" o:title="" croptop="15552f" cropbottom="9347f" cropleft="14320f" cropright="14842f"/>
          </v:shape>
        </w:pict>
      </w:r>
      <w:r>
        <w:rPr>
          <w:rFonts w:ascii="Comic Sans MS" w:hAnsi="Comic Sans MS"/>
          <w:b/>
          <w:noProof/>
        </w:rPr>
        <w:t>2-</w:t>
      </w: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noProof/>
          <w:szCs w:val="20"/>
        </w:rPr>
        <w:t xml:space="preserve">(3Puan)    </w:t>
      </w: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3- Beynimizi dış etkenlerden koruyan iskelet bölümü aşağıdakilerden hangisidir?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Kafatası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Kollar</w:t>
      </w: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</w:rPr>
      </w:pPr>
      <w:r>
        <w:rPr>
          <w:noProof/>
        </w:rPr>
        <w:pict>
          <v:shape id="1 Resim" o:spid="_x0000_s1039" type="#_x0000_t75" alt="omurga.jpg" style="position:absolute;margin-left:116.25pt;margin-top:8.65pt;width:170.25pt;height:123.75pt;z-index:-251671040;visibility:visible">
            <v:imagedata r:id="rId9" o:title=""/>
          </v:shape>
        </w:pict>
      </w:r>
      <w:r w:rsidRPr="00000837">
        <w:rPr>
          <w:rFonts w:ascii="Comic Sans MS" w:hAnsi="Comic Sans MS"/>
          <w:b/>
          <w:bCs/>
        </w:rPr>
        <w:t xml:space="preserve">4- İskeletin bölümlerinden olan </w:t>
      </w: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 xml:space="preserve">omurganın görevi aşağıdakilerden </w:t>
      </w: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hangisidir?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Besinlerin sindirimini sağlar.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Vücudumuzun dik durmasını sağlar.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Vücudumuzu dış etkenlerden korur.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Beynimize yön verir.</w:t>
      </w:r>
    </w:p>
    <w:p w:rsidR="00E92AB1" w:rsidRDefault="00E92AB1" w:rsidP="00913A85">
      <w:pPr>
        <w:pStyle w:val="NoSpacing"/>
        <w:rPr>
          <w:rFonts w:ascii="Comic Sans MS" w:hAnsi="Comic Sans MS"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A10F6F">
      <w:pPr>
        <w:tabs>
          <w:tab w:val="left" w:pos="7140"/>
        </w:tabs>
        <w:rPr>
          <w:rFonts w:ascii="Comic Sans MS" w:hAnsi="Comic Sans MS"/>
          <w:b/>
          <w:bCs/>
          <w:sz w:val="22"/>
          <w:szCs w:val="22"/>
        </w:rPr>
      </w:pPr>
    </w:p>
    <w:p w:rsidR="00E92AB1" w:rsidRDefault="00E92AB1" w:rsidP="00A10F6F">
      <w:pPr>
        <w:tabs>
          <w:tab w:val="left" w:pos="7140"/>
        </w:tabs>
        <w:rPr>
          <w:b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                                </w:t>
      </w:r>
      <w:r>
        <w:rPr>
          <w:rFonts w:ascii="Comic Sans MS" w:hAnsi="Comic Sans MS"/>
          <w:b/>
          <w:noProof/>
          <w:szCs w:val="20"/>
        </w:rPr>
        <w:t>(5 Puan)</w:t>
      </w: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</w:rPr>
      </w:pPr>
    </w:p>
    <w:p w:rsidR="00E92AB1" w:rsidRDefault="00E92AB1" w:rsidP="00A10F6F">
      <w:pPr>
        <w:rPr>
          <w:b/>
        </w:rPr>
      </w:pPr>
      <w:r>
        <w:rPr>
          <w:b/>
        </w:rPr>
        <w:t xml:space="preserve">6- </w:t>
      </w:r>
      <w:r w:rsidRPr="00913A85">
        <w:rPr>
          <w:b/>
        </w:rPr>
        <w:t xml:space="preserve">Aşağıda ok ile gösterilmiş </w:t>
      </w:r>
      <w:r>
        <w:rPr>
          <w:b/>
        </w:rPr>
        <w:t>organların i</w:t>
      </w:r>
      <w:r w:rsidRPr="00913A85">
        <w:rPr>
          <w:b/>
        </w:rPr>
        <w:t xml:space="preserve">simlerini </w:t>
      </w:r>
      <w:r>
        <w:rPr>
          <w:b/>
        </w:rPr>
        <w:tab/>
      </w:r>
    </w:p>
    <w:p w:rsidR="00E92AB1" w:rsidRDefault="00E92AB1" w:rsidP="00A10F6F">
      <w:pPr>
        <w:rPr>
          <w:rFonts w:ascii="Comic Sans MS" w:hAnsi="Comic Sans MS"/>
          <w:b/>
          <w:noProof/>
          <w:szCs w:val="20"/>
        </w:rPr>
      </w:pPr>
      <w:r w:rsidRPr="00913A85">
        <w:rPr>
          <w:b/>
        </w:rPr>
        <w:t>yazınız.</w:t>
      </w:r>
      <w:r w:rsidRPr="00913A85">
        <w:rPr>
          <w:rFonts w:ascii="Comic Sans MS" w:hAnsi="Comic Sans MS"/>
          <w:b/>
          <w:noProof/>
          <w:szCs w:val="20"/>
        </w:rPr>
        <w:t xml:space="preserve"> </w:t>
      </w:r>
      <w:r>
        <w:rPr>
          <w:rFonts w:ascii="Comic Sans MS" w:hAnsi="Comic Sans MS"/>
          <w:b/>
          <w:noProof/>
          <w:szCs w:val="20"/>
        </w:rPr>
        <w:t>(6</w:t>
      </w:r>
      <w:r w:rsidRPr="00913A85">
        <w:rPr>
          <w:rFonts w:ascii="Comic Sans MS" w:hAnsi="Comic Sans MS"/>
          <w:b/>
          <w:noProof/>
          <w:szCs w:val="20"/>
        </w:rPr>
        <w:t xml:space="preserve"> Puan)</w:t>
      </w:r>
      <w:r>
        <w:rPr>
          <w:rFonts w:ascii="Comic Sans MS" w:hAnsi="Comic Sans MS"/>
          <w:b/>
          <w:noProof/>
          <w:szCs w:val="20"/>
        </w:rPr>
        <w:t xml:space="preserve"> </w:t>
      </w:r>
    </w:p>
    <w:p w:rsidR="00E92AB1" w:rsidRDefault="00E92AB1" w:rsidP="00A10F6F">
      <w:pPr>
        <w:rPr>
          <w:rFonts w:ascii="Comic Sans MS" w:hAnsi="Comic Sans MS"/>
          <w:b/>
          <w:noProof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40" type="#_x0000_t32" style="position:absolute;margin-left:60pt;margin-top:124.45pt;width:139.5pt;height:4.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" strokecolor="#4579b8">
            <v:stroke endarrow="open"/>
          </v:shape>
        </w:pict>
      </w:r>
      <w:r>
        <w:rPr>
          <w:noProof/>
        </w:rPr>
        <w:pict>
          <v:shape id="Düz Ok Bağlayıcısı 38" o:spid="_x0000_s1041" type="#_x0000_t32" style="position:absolute;margin-left:75.7pt;margin-top:89.2pt;width:123.75pt;height:24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" strokecolor="#4579b8">
            <v:stroke endarrow="open"/>
          </v:shape>
        </w:pict>
      </w:r>
      <w:r>
        <w:rPr>
          <w:noProof/>
        </w:rPr>
        <w:pict>
          <v:shape id="Düz Ok Bağlayıcısı 37" o:spid="_x0000_s1042" type="#_x0000_t32" style="position:absolute;margin-left:38.25pt;margin-top:89.2pt;width:161.25pt;height:3.7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" strokecolor="#4579b8">
            <v:stroke endarrow="open"/>
          </v:shape>
        </w:pict>
      </w:r>
      <w:r>
        <w:rPr>
          <w:noProof/>
        </w:rPr>
        <w:pict>
          <v:shape id="Düz Ok Bağlayıcısı 36" o:spid="_x0000_s1043" type="#_x0000_t32" style="position:absolute;margin-left:54pt;margin-top:78.1pt;width:135.7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" strokecolor="#4579b8">
            <v:stroke endarrow="open"/>
          </v:shape>
        </w:pict>
      </w:r>
      <w:r>
        <w:rPr>
          <w:noProof/>
        </w:rPr>
        <w:pict>
          <v:shape id="Düz Ok Bağlayıcısı 35" o:spid="_x0000_s1044" type="#_x0000_t32" style="position:absolute;margin-left:54pt;margin-top:59.95pt;width:135pt;height: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34" o:spid="_x0000_s1045" type="#_x0000_t32" style="position:absolute;margin-left:49.5pt;margin-top:41.2pt;width:115.5pt;height:7.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" strokecolor="#4579b8">
            <v:stroke endarrow="open"/>
          </v:shape>
        </w:pict>
      </w:r>
      <w:r>
        <w:rPr>
          <w:noProof/>
        </w:rPr>
        <w:pict>
          <v:shape id="Düz Ok Bağlayıcısı 33" o:spid="_x0000_s1046" type="#_x0000_t32" style="position:absolute;margin-left:31.5pt;margin-top:11.95pt;width:142.5pt;height:34.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" strokecolor="#4579b8">
            <v:stroke endarrow="open"/>
          </v:shape>
        </w:pict>
      </w:r>
      <w:r w:rsidRPr="00A4783D">
        <w:rPr>
          <w:noProof/>
        </w:rPr>
        <w:pict>
          <v:shape id="Resim 32" o:spid="_x0000_i1051" type="#_x0000_t75" style="width:104.25pt;height:146.25pt;visibility:visible">
            <v:imagedata r:id="rId10" o:title=""/>
          </v:shape>
        </w:pict>
      </w:r>
      <w:r>
        <w:rPr>
          <w:rFonts w:ascii="Comic Sans MS" w:hAnsi="Comic Sans MS"/>
          <w:b/>
          <w:noProof/>
          <w:szCs w:val="20"/>
        </w:rPr>
        <w:t xml:space="preserve">                         </w:t>
      </w: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</w:rPr>
      </w:pPr>
      <w:r>
        <w:rPr>
          <w:noProof/>
        </w:rPr>
        <w:pict>
          <v:shape id="Resim 4" o:spid="_x0000_s1047" type="#_x0000_t75" alt="E6R2CA3GRSJXCAAB8HNUCAP8AF7YCAJATJ4ACAOG2YXXCAE3U77VCAVE8HCQCAOIQXISCA2C1MUZCA1BTSQ2CAB5UF8BCAVERUNICA79E73ZCAL0I581CAON9F9ECA59X20LCARE6QV3CA91N0SMCAGTOKGD" style="position:absolute;margin-left:126.4pt;margin-top:26.15pt;width:51.75pt;height:57.75pt;z-index:-251667968;visibility:visible">
            <v:imagedata r:id="rId11" o:title="" blacklevel="-3932f" grayscale="t"/>
          </v:shape>
        </w:pict>
      </w:r>
      <w:r>
        <w:rPr>
          <w:noProof/>
        </w:rPr>
        <w:pict>
          <v:shape id="Resim 1" o:spid="_x0000_s1048" type="#_x0000_t75" alt="27WKCAS8O4D9CALSKM4JCAZ3QI6MCAYPXZ5ICAUYF9ZACAPV1E35CAVSACB6CAE23OMSCAK06Q08CAIO4I4PCA0QV3B6CAGUWT50CAV3TRKHCA6625RNCALLPER0CAQ5PJ8YCAXZDE1NCA0A6GTXCAO7BXVF" style="position:absolute;margin-left:77.65pt;margin-top:21.65pt;width:34.5pt;height:66.75pt;z-index:-251668992;visibility:visible">
            <v:imagedata r:id="rId12" o:title="" blacklevel="-3932f" grayscale="t"/>
          </v:shape>
        </w:pict>
      </w:r>
      <w:r>
        <w:rPr>
          <w:noProof/>
        </w:rPr>
        <w:pict>
          <v:shape id="_x0000_s1049" type="#_x0000_t75" alt="omurga.jpg" style="position:absolute;margin-left:189.4pt;margin-top:21.65pt;width:70.5pt;height:76.5pt;z-index:-251666944;visibility:visible">
            <v:imagedata r:id="rId9" o:title=""/>
          </v:shape>
        </w:pict>
      </w:r>
      <w:r>
        <w:rPr>
          <w:rFonts w:ascii="Comic Sans MS" w:hAnsi="Comic Sans MS"/>
          <w:b/>
          <w:bCs/>
        </w:rPr>
        <w:t>7</w:t>
      </w:r>
      <w:r w:rsidRPr="00000837">
        <w:rPr>
          <w:rFonts w:ascii="Comic Sans MS" w:hAnsi="Comic Sans MS"/>
          <w:b/>
          <w:bCs/>
        </w:rPr>
        <w:t>- Aşağıdakilerden hangisi yassı kemiklere örnektir?</w:t>
      </w:r>
    </w:p>
    <w:p w:rsidR="00E92AB1" w:rsidRDefault="00E92AB1" w:rsidP="00913A85">
      <w:pPr>
        <w:pStyle w:val="NoSpacing"/>
        <w:rPr>
          <w:rFonts w:ascii="Comic Sans MS" w:hAnsi="Comic Sans MS"/>
        </w:rPr>
      </w:pP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Resim 8" o:spid="_x0000_s1050" type="#_x0000_t75" alt="kafatası" style="position:absolute;margin-left:15.4pt;margin-top:.4pt;width:41.25pt;height:45pt;z-index:-251670016;visibility:visible">
            <v:imagedata r:id="rId13" o:title=""/>
          </v:shape>
        </w:pict>
      </w:r>
      <w:r>
        <w:rPr>
          <w:rFonts w:ascii="Comic Sans MS" w:hAnsi="Comic Sans MS"/>
        </w:rPr>
        <w:t>A)</w:t>
      </w:r>
      <w:r w:rsidRPr="0005529B">
        <w:rPr>
          <w:noProof/>
        </w:rPr>
        <w:t xml:space="preserve"> </w:t>
      </w:r>
      <w:r>
        <w:rPr>
          <w:noProof/>
        </w:rPr>
        <w:t xml:space="preserve">                     B)               </w:t>
      </w:r>
      <w:r>
        <w:rPr>
          <w:rFonts w:ascii="Comic Sans MS" w:hAnsi="Comic Sans MS"/>
        </w:rPr>
        <w:t>C)</w:t>
      </w:r>
      <w:r w:rsidRPr="00A10F6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D)</w:t>
      </w:r>
    </w:p>
    <w:p w:rsidR="00E92AB1" w:rsidRDefault="00E92AB1" w:rsidP="00913A85">
      <w:pPr>
        <w:pStyle w:val="NoSpacing"/>
        <w:rPr>
          <w:rFonts w:ascii="Comic Sans MS" w:hAnsi="Comic Sans MS"/>
        </w:rPr>
      </w:pPr>
    </w:p>
    <w:p w:rsidR="00E92AB1" w:rsidRDefault="00E92AB1" w:rsidP="00913A85">
      <w:pPr>
        <w:pStyle w:val="NoSpacing"/>
        <w:rPr>
          <w:rFonts w:ascii="Comic Sans MS" w:hAnsi="Comic Sans MS"/>
        </w:rPr>
      </w:pPr>
    </w:p>
    <w:p w:rsidR="00E92AB1" w:rsidRDefault="00E92AB1" w:rsidP="00913A85">
      <w:pPr>
        <w:pStyle w:val="NoSpacing"/>
        <w:rPr>
          <w:rFonts w:ascii="Comic Sans MS" w:hAnsi="Comic Sans MS"/>
        </w:rPr>
      </w:pP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8</w:t>
      </w:r>
      <w:r w:rsidRPr="00000837">
        <w:rPr>
          <w:rFonts w:ascii="Comic Sans MS" w:hAnsi="Comic Sans MS"/>
          <w:b/>
          <w:bCs/>
        </w:rPr>
        <w:t>-Aşağıdakilerden hangisi ile kemiklerimizin filmi çekilir?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Kamera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Yazıcı</w:t>
      </w:r>
    </w:p>
    <w:p w:rsidR="00E92AB1" w:rsidRDefault="00E92AB1" w:rsidP="00913A85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Röntgen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Stetoskop</w:t>
      </w:r>
    </w:p>
    <w:p w:rsidR="00E92AB1" w:rsidRDefault="00E92AB1" w:rsidP="00913A85">
      <w:pPr>
        <w:pStyle w:val="NoSpacing"/>
        <w:rPr>
          <w:rFonts w:ascii="Comic Sans MS" w:hAnsi="Comic Sans MS"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szCs w:val="20"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szCs w:val="20"/>
        </w:rPr>
      </w:pPr>
    </w:p>
    <w:p w:rsidR="00E92AB1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 w:rsidRPr="00A10F6F">
        <w:rPr>
          <w:rFonts w:ascii="Comic Sans MS" w:hAnsi="Comic Sans MS"/>
          <w:b/>
          <w:szCs w:val="20"/>
        </w:rPr>
        <w:t>9</w:t>
      </w:r>
      <w:r>
        <w:rPr>
          <w:rFonts w:ascii="Comic Sans MS" w:hAnsi="Comic Sans MS"/>
          <w:szCs w:val="20"/>
        </w:rPr>
        <w:t xml:space="preserve">- </w:t>
      </w:r>
      <w:r w:rsidRPr="00713F2A">
        <w:rPr>
          <w:rFonts w:ascii="Comic Sans MS" w:hAnsi="Comic Sans MS"/>
          <w:b/>
          <w:bCs/>
        </w:rPr>
        <w:t>Sırtımızda bulunan 33 adet kemiğe ne ad verilir?</w:t>
      </w:r>
    </w:p>
    <w:p w:rsidR="00E92AB1" w:rsidRDefault="00E92AB1" w:rsidP="00913A85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A) </w:t>
      </w:r>
      <w:r w:rsidRPr="00713F2A">
        <w:rPr>
          <w:rFonts w:ascii="Comic Sans MS" w:hAnsi="Comic Sans MS" w:cs="Tahoma"/>
        </w:rPr>
        <w:t>Kaburga kemikleri                           </w:t>
      </w:r>
    </w:p>
    <w:p w:rsidR="00E92AB1" w:rsidRDefault="00E92AB1" w:rsidP="00913A85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>B) Kafatası</w:t>
      </w:r>
    </w:p>
    <w:p w:rsidR="00E92AB1" w:rsidRDefault="00E92AB1" w:rsidP="00913A85">
      <w:pPr>
        <w:pStyle w:val="NoSpacing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C) </w:t>
      </w:r>
      <w:r w:rsidRPr="00713F2A">
        <w:rPr>
          <w:rFonts w:ascii="Comic Sans MS" w:hAnsi="Comic Sans MS" w:cs="Tahoma"/>
        </w:rPr>
        <w:t>Omurga kemikleri                            </w:t>
      </w:r>
    </w:p>
    <w:p w:rsidR="00E92AB1" w:rsidRPr="00713F2A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 w:cs="Tahoma"/>
        </w:rPr>
        <w:t xml:space="preserve">D) </w:t>
      </w:r>
      <w:r w:rsidRPr="00713F2A">
        <w:rPr>
          <w:rFonts w:ascii="Comic Sans MS" w:hAnsi="Comic Sans MS" w:cs="Tahoma"/>
        </w:rPr>
        <w:t>Baldır kemiği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noProof/>
        </w:rPr>
        <w:pict>
          <v:shape id="Resim 27" o:spid="_x0000_s1051" type="#_x0000_t75" style="position:absolute;margin-left:12.4pt;margin-top:.35pt;width:42pt;height:45pt;z-index:-251665920;visibility:visible">
            <v:imagedata r:id="rId14" o:title=""/>
          </v:shape>
        </w:pict>
      </w:r>
      <w:r>
        <w:rPr>
          <w:rFonts w:ascii="Comic Sans MS" w:hAnsi="Comic Sans MS"/>
          <w:b/>
          <w:bCs/>
          <w:szCs w:val="20"/>
        </w:rPr>
        <w:t>10</w:t>
      </w:r>
      <w:r w:rsidRPr="00000837">
        <w:rPr>
          <w:rFonts w:ascii="Comic Sans MS" w:hAnsi="Comic Sans MS"/>
          <w:b/>
          <w:bCs/>
          <w:szCs w:val="20"/>
        </w:rPr>
        <w:t>-</w:t>
      </w:r>
      <w:r>
        <w:rPr>
          <w:rFonts w:ascii="Comic Sans MS" w:hAnsi="Comic Sans MS"/>
          <w:b/>
          <w:bCs/>
          <w:szCs w:val="20"/>
        </w:rPr>
        <w:t xml:space="preserve">      </w:t>
      </w:r>
      <w:r w:rsidRPr="00000837">
        <w:rPr>
          <w:rFonts w:ascii="Comic Sans MS" w:hAnsi="Comic Sans MS"/>
          <w:b/>
          <w:bCs/>
          <w:szCs w:val="20"/>
        </w:rPr>
        <w:t>İki kemiğin birleştiği ve hareket</w:t>
      </w: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b/>
          <w:bCs/>
          <w:szCs w:val="20"/>
        </w:rPr>
        <w:t xml:space="preserve">         </w:t>
      </w:r>
      <w:r w:rsidRPr="00000837">
        <w:rPr>
          <w:rFonts w:ascii="Comic Sans MS" w:hAnsi="Comic Sans MS"/>
          <w:b/>
          <w:bCs/>
          <w:szCs w:val="20"/>
        </w:rPr>
        <w:t xml:space="preserve">etmemize yardımcı olan bölüme ne ad </w:t>
      </w: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b/>
          <w:bCs/>
          <w:szCs w:val="20"/>
        </w:rPr>
        <w:t xml:space="preserve">           </w:t>
      </w:r>
      <w:r w:rsidRPr="00000837">
        <w:rPr>
          <w:rFonts w:ascii="Comic Sans MS" w:hAnsi="Comic Sans MS"/>
          <w:b/>
          <w:bCs/>
          <w:szCs w:val="20"/>
        </w:rPr>
        <w:t>verilir?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Kemik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B) Eklem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Kas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D) Lif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>
        <w:rPr>
          <w:noProof/>
        </w:rPr>
        <w:pict>
          <v:shape id="Resim 28" o:spid="_x0000_s1052" type="#_x0000_t75" style="position:absolute;margin-left:184.9pt;margin-top:4.85pt;width:61.5pt;height:87pt;z-index:-251664896;visibility:visible">
            <v:imagedata r:id="rId15" o:title=""/>
          </v:shape>
        </w:pict>
      </w:r>
      <w:r w:rsidRPr="00000837">
        <w:rPr>
          <w:rFonts w:ascii="Comic Sans MS" w:hAnsi="Comic Sans MS"/>
          <w:b/>
          <w:bCs/>
          <w:szCs w:val="20"/>
        </w:rPr>
        <w:t>1</w:t>
      </w:r>
      <w:r>
        <w:rPr>
          <w:rFonts w:ascii="Comic Sans MS" w:hAnsi="Comic Sans MS"/>
          <w:b/>
          <w:bCs/>
          <w:szCs w:val="20"/>
        </w:rPr>
        <w:t>1</w:t>
      </w:r>
      <w:r w:rsidRPr="00000837">
        <w:rPr>
          <w:rFonts w:ascii="Comic Sans MS" w:hAnsi="Comic Sans MS"/>
          <w:b/>
          <w:bCs/>
          <w:szCs w:val="20"/>
        </w:rPr>
        <w:t>- Göğüs kafesi ile ilgili verilenlerden</w:t>
      </w:r>
    </w:p>
    <w:p w:rsidR="00E92AB1" w:rsidRPr="00000837" w:rsidRDefault="00E92AB1" w:rsidP="00913A85">
      <w:pPr>
        <w:pStyle w:val="NoSpacing"/>
        <w:rPr>
          <w:rFonts w:ascii="Comic Sans MS" w:hAnsi="Comic Sans MS"/>
          <w:b/>
          <w:bCs/>
          <w:szCs w:val="20"/>
        </w:rPr>
      </w:pPr>
      <w:r w:rsidRPr="00000837">
        <w:rPr>
          <w:rFonts w:ascii="Comic Sans MS" w:hAnsi="Comic Sans MS"/>
          <w:b/>
          <w:bCs/>
          <w:szCs w:val="20"/>
        </w:rPr>
        <w:t>hangisi doğrudur?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Vücudumuzun dik durmasını sağlar.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Akciğerleri ve kalbi korur.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Uzun kemiklerden oluşur.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Beynimizi dış etkenlerden korur.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</w:p>
    <w:p w:rsidR="00E92AB1" w:rsidRDefault="00E92AB1" w:rsidP="00A10F6F">
      <w:r>
        <w:rPr>
          <w:b/>
          <w:sz w:val="25"/>
          <w:szCs w:val="25"/>
        </w:rPr>
        <w:t xml:space="preserve">12. </w:t>
      </w:r>
      <w:r w:rsidRPr="00924FF7">
        <w:rPr>
          <w:b/>
          <w:sz w:val="25"/>
          <w:szCs w:val="25"/>
        </w:rPr>
        <w:t>“</w:t>
      </w:r>
      <w:r w:rsidRPr="00924FF7">
        <w:rPr>
          <w:b/>
          <w:i/>
          <w:sz w:val="25"/>
          <w:szCs w:val="25"/>
        </w:rPr>
        <w:t>Aydın, televizyon izlerken birden nabız atışı hızlanmaya başladı.”</w:t>
      </w:r>
      <w:r>
        <w:rPr>
          <w:b/>
          <w:i/>
          <w:sz w:val="25"/>
          <w:szCs w:val="25"/>
        </w:rPr>
        <w:t xml:space="preserve"> </w:t>
      </w:r>
      <w:r w:rsidRPr="00924FF7">
        <w:rPr>
          <w:b/>
          <w:sz w:val="25"/>
          <w:szCs w:val="25"/>
        </w:rPr>
        <w:t xml:space="preserve"> </w:t>
      </w:r>
      <w:r w:rsidRPr="00924FF7">
        <w:rPr>
          <w:b/>
        </w:rPr>
        <w:t xml:space="preserve">Buna göre, aşağıdaki ifadelerden </w:t>
      </w:r>
      <w:r w:rsidRPr="00A10F6F">
        <w:rPr>
          <w:b/>
        </w:rPr>
        <w:t>hangisi doğrudur</w:t>
      </w:r>
      <w:r w:rsidRPr="00924FF7">
        <w:rPr>
          <w:b/>
        </w:rPr>
        <w:t>?</w:t>
      </w:r>
      <w:r w:rsidRPr="00736430">
        <w:t xml:space="preserve"> </w:t>
      </w:r>
    </w:p>
    <w:p w:rsidR="00E92AB1" w:rsidRDefault="00E92AB1" w:rsidP="00A10F6F">
      <w:r>
        <w:t>A. Aydın, televizyon başında uyuyakalmıştır.</w:t>
      </w:r>
    </w:p>
    <w:p w:rsidR="00E92AB1" w:rsidRDefault="00E92AB1" w:rsidP="00A10F6F">
      <w:r>
        <w:t xml:space="preserve"> B.</w:t>
      </w:r>
      <w:r w:rsidRPr="00C1452A">
        <w:t xml:space="preserve"> Aydın</w:t>
      </w:r>
      <w:r>
        <w:t xml:space="preserve">, bir korku filmi izliyordur.       </w:t>
      </w:r>
    </w:p>
    <w:p w:rsidR="00E92AB1" w:rsidRDefault="00E92AB1" w:rsidP="00A10F6F">
      <w:r>
        <w:t xml:space="preserve"> C. Aydın, televizyon izlerken süt içiyordur.                                      D. Aydın, televizyon izlerken acıkmıştır.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</w:p>
    <w:p w:rsidR="00E92AB1" w:rsidRPr="00924FF7" w:rsidRDefault="00E92AB1" w:rsidP="00A10F6F">
      <w:pPr>
        <w:rPr>
          <w:b/>
        </w:rPr>
      </w:pPr>
      <w:r>
        <w:rPr>
          <w:rFonts w:ascii="Comic Sans MS" w:hAnsi="Comic Sans MS"/>
          <w:szCs w:val="20"/>
        </w:rPr>
        <w:t>13.</w:t>
      </w:r>
      <w:r w:rsidRPr="00A10F6F">
        <w:rPr>
          <w:b/>
        </w:rPr>
        <w:t xml:space="preserve"> </w:t>
      </w:r>
      <w:r w:rsidRPr="00924FF7">
        <w:rPr>
          <w:b/>
        </w:rPr>
        <w:t xml:space="preserve">Egzersiz yaptığımızda soluk alıp verme  ve nabız sayısı </w:t>
      </w:r>
      <w:r w:rsidRPr="00A10F6F">
        <w:rPr>
          <w:b/>
        </w:rPr>
        <w:t>nasıl değişir</w:t>
      </w:r>
      <w:r w:rsidRPr="00924FF7">
        <w:rPr>
          <w:b/>
        </w:rPr>
        <w:t xml:space="preserve">? </w:t>
      </w:r>
    </w:p>
    <w:p w:rsidR="00E92AB1" w:rsidRPr="00924FF7" w:rsidRDefault="00E92AB1" w:rsidP="00A10F6F">
      <w:pPr>
        <w:rPr>
          <w:b/>
        </w:rPr>
      </w:pPr>
      <w:r w:rsidRPr="008D780B">
        <w:t xml:space="preserve">      </w:t>
      </w:r>
      <w:r>
        <w:t xml:space="preserve">   </w:t>
      </w:r>
      <w:r w:rsidRPr="00924FF7">
        <w:rPr>
          <w:b/>
          <w:u w:val="single"/>
        </w:rPr>
        <w:t>Soluk alıp verme</w:t>
      </w:r>
      <w:r w:rsidRPr="00924FF7">
        <w:rPr>
          <w:b/>
        </w:rPr>
        <w:t xml:space="preserve">        </w:t>
      </w:r>
      <w:r w:rsidRPr="00924FF7">
        <w:rPr>
          <w:b/>
          <w:u w:val="single"/>
        </w:rPr>
        <w:t>Nabız sayısı</w:t>
      </w:r>
    </w:p>
    <w:p w:rsidR="00E92AB1" w:rsidRPr="008D780B" w:rsidRDefault="00E92AB1" w:rsidP="00A10F6F">
      <w:pPr>
        <w:tabs>
          <w:tab w:val="left" w:pos="3885"/>
        </w:tabs>
      </w:pPr>
      <w:r>
        <w:t xml:space="preserve">             A.   Artar                   </w:t>
      </w:r>
      <w:r w:rsidRPr="008D780B">
        <w:t>Azalır</w:t>
      </w:r>
    </w:p>
    <w:p w:rsidR="00E92AB1" w:rsidRPr="008D780B" w:rsidRDefault="00E92AB1" w:rsidP="00A10F6F">
      <w:pPr>
        <w:tabs>
          <w:tab w:val="left" w:pos="3885"/>
        </w:tabs>
      </w:pPr>
      <w:r>
        <w:t xml:space="preserve">         </w:t>
      </w:r>
      <w:r w:rsidRPr="008D780B">
        <w:t xml:space="preserve">    B.  </w:t>
      </w:r>
      <w:r>
        <w:t xml:space="preserve"> Azalır                 </w:t>
      </w:r>
      <w:r w:rsidRPr="008D780B">
        <w:t>Artar</w:t>
      </w:r>
    </w:p>
    <w:p w:rsidR="00E92AB1" w:rsidRPr="008D780B" w:rsidRDefault="00E92AB1" w:rsidP="00A10F6F">
      <w:pPr>
        <w:tabs>
          <w:tab w:val="left" w:pos="3885"/>
        </w:tabs>
      </w:pPr>
      <w:r w:rsidRPr="008D780B">
        <w:t xml:space="preserve">   </w:t>
      </w:r>
      <w:r>
        <w:t xml:space="preserve">         </w:t>
      </w:r>
      <w:r w:rsidRPr="008D780B">
        <w:t xml:space="preserve"> C.  </w:t>
      </w:r>
      <w:r>
        <w:t xml:space="preserve"> Artar                  </w:t>
      </w:r>
      <w:r w:rsidRPr="008D780B">
        <w:t>Artar</w:t>
      </w:r>
    </w:p>
    <w:p w:rsidR="00E92AB1" w:rsidRPr="008D780B" w:rsidRDefault="00E92AB1" w:rsidP="00A10F6F">
      <w:pPr>
        <w:tabs>
          <w:tab w:val="left" w:pos="3885"/>
        </w:tabs>
      </w:pPr>
      <w:r w:rsidRPr="008D780B">
        <w:t xml:space="preserve">  </w:t>
      </w:r>
      <w:r>
        <w:t xml:space="preserve">         </w:t>
      </w:r>
      <w:r w:rsidRPr="008D780B">
        <w:t xml:space="preserve">  D.</w:t>
      </w:r>
      <w:r>
        <w:t xml:space="preserve">   Azalır                </w:t>
      </w:r>
      <w:r w:rsidRPr="008D780B">
        <w:t>Azalır</w:t>
      </w:r>
    </w:p>
    <w:p w:rsidR="00E92AB1" w:rsidRDefault="00E92AB1" w:rsidP="00913A85">
      <w:pPr>
        <w:pStyle w:val="NoSpacing"/>
        <w:rPr>
          <w:rFonts w:ascii="Comic Sans MS" w:hAnsi="Comic Sans MS"/>
          <w:szCs w:val="20"/>
        </w:rPr>
      </w:pPr>
    </w:p>
    <w:p w:rsidR="00E92AB1" w:rsidRPr="008D780B" w:rsidRDefault="00E92AB1" w:rsidP="00A10F6F">
      <w:r>
        <w:rPr>
          <w:rFonts w:ascii="Comic Sans MS" w:hAnsi="Comic Sans MS"/>
          <w:szCs w:val="20"/>
        </w:rPr>
        <w:t xml:space="preserve">14. </w:t>
      </w:r>
      <w:r>
        <w:t>I-</w:t>
      </w:r>
      <w:r w:rsidRPr="008D780B">
        <w:t>Düzenli ve bilinçli yapılan egzersiz kemik ve kasların gelişimine faydalıdır.</w:t>
      </w:r>
    </w:p>
    <w:p w:rsidR="00E92AB1" w:rsidRPr="008D780B" w:rsidRDefault="00E92AB1" w:rsidP="00A10F6F">
      <w:r>
        <w:t xml:space="preserve">      </w:t>
      </w:r>
      <w:r w:rsidRPr="008D780B">
        <w:t>II. Dengeli ve sağlıklı beslenme, kas ve kemiklerin gelişimini sağlar.</w:t>
      </w:r>
    </w:p>
    <w:p w:rsidR="00E92AB1" w:rsidRPr="008D780B" w:rsidRDefault="00E92AB1" w:rsidP="00A10F6F">
      <w:r>
        <w:t xml:space="preserve">      </w:t>
      </w:r>
      <w:r w:rsidRPr="008D780B">
        <w:t>III. Yerden eşya kaldırma, okul çantasını taşıma , sırada oturma gibi hareketlerin yanlış yapılması</w:t>
      </w:r>
      <w:r>
        <w:t xml:space="preserve"> </w:t>
      </w:r>
      <w:r w:rsidRPr="008D780B">
        <w:t>iskelet ve kas sağlığını olumsuz etkiler.</w:t>
      </w:r>
    </w:p>
    <w:p w:rsidR="00E92AB1" w:rsidRDefault="00E92AB1" w:rsidP="00A10F6F">
      <w:r>
        <w:t xml:space="preserve">         </w:t>
      </w:r>
      <w:r w:rsidRPr="00977035">
        <w:rPr>
          <w:b/>
        </w:rPr>
        <w:t xml:space="preserve">İskelet ve kas sağlığımızla ilgili yukarıda verilen bilgilerden </w:t>
      </w:r>
      <w:r w:rsidRPr="00A10F6F">
        <w:rPr>
          <w:b/>
        </w:rPr>
        <w:t>hangileri doğrudur</w:t>
      </w:r>
      <w:r w:rsidRPr="00977035">
        <w:rPr>
          <w:b/>
        </w:rPr>
        <w:t>?</w:t>
      </w:r>
      <w:r>
        <w:t xml:space="preserve">            A) </w:t>
      </w:r>
      <w:r w:rsidRPr="008D780B">
        <w:t>Yalnız I</w:t>
      </w:r>
      <w:r w:rsidRPr="008D780B">
        <w:tab/>
      </w:r>
      <w:r w:rsidRPr="008D780B">
        <w:tab/>
      </w:r>
      <w:r>
        <w:t xml:space="preserve">B) </w:t>
      </w:r>
      <w:r w:rsidRPr="008D780B">
        <w:t xml:space="preserve">II, III </w:t>
      </w:r>
      <w:r w:rsidRPr="008D780B">
        <w:tab/>
      </w:r>
    </w:p>
    <w:p w:rsidR="00E92AB1" w:rsidRDefault="00E92AB1" w:rsidP="00A10F6F">
      <w:r>
        <w:t xml:space="preserve">C) </w:t>
      </w:r>
      <w:r w:rsidRPr="008D780B">
        <w:t xml:space="preserve">I, II, III  </w:t>
      </w:r>
      <w:r w:rsidRPr="008D780B">
        <w:tab/>
      </w:r>
      <w:r w:rsidRPr="008D780B">
        <w:tab/>
      </w:r>
      <w:r>
        <w:t xml:space="preserve">D) </w:t>
      </w:r>
      <w:r w:rsidRPr="008D780B">
        <w:t>I, III</w:t>
      </w:r>
    </w:p>
    <w:p w:rsidR="00E92AB1" w:rsidRDefault="00E92AB1" w:rsidP="00A10F6F">
      <w:pPr>
        <w:rPr>
          <w:rFonts w:ascii="Comic Sans MS" w:hAnsi="Comic Sans MS"/>
          <w:b/>
        </w:rPr>
      </w:pPr>
    </w:p>
    <w:p w:rsidR="00E92AB1" w:rsidRDefault="00E92AB1" w:rsidP="00A10F6F">
      <w:pPr>
        <w:rPr>
          <w:rFonts w:ascii="Comic Sans MS" w:hAnsi="Comic Sans MS"/>
        </w:rPr>
      </w:pPr>
    </w:p>
    <w:p w:rsidR="00E92AB1" w:rsidRDefault="00E92AB1" w:rsidP="00A10F6F">
      <w:pPr>
        <w:rPr>
          <w:rFonts w:ascii="Comic Sans MS" w:hAnsi="Comic Sans MS"/>
        </w:rPr>
      </w:pPr>
    </w:p>
    <w:p w:rsidR="00E92AB1" w:rsidRDefault="00E92AB1" w:rsidP="00A10F6F">
      <w:pPr>
        <w:rPr>
          <w:rFonts w:ascii="Comic Sans MS" w:hAnsi="Comic Sans MS"/>
        </w:rPr>
      </w:pPr>
    </w:p>
    <w:p w:rsidR="00E92AB1" w:rsidRPr="00924FF7" w:rsidRDefault="00E92AB1" w:rsidP="00A10F6F">
      <w:pPr>
        <w:rPr>
          <w:b/>
        </w:rPr>
      </w:pPr>
      <w:r w:rsidRPr="00A10F6F">
        <w:rPr>
          <w:rFonts w:ascii="Comic Sans MS" w:hAnsi="Comic Sans MS"/>
        </w:rPr>
        <w:t>1</w:t>
      </w:r>
      <w:r>
        <w:rPr>
          <w:rFonts w:ascii="Comic Sans MS" w:hAnsi="Comic Sans MS"/>
        </w:rPr>
        <w:t>5</w:t>
      </w:r>
      <w:r w:rsidRPr="00A10F6F">
        <w:rPr>
          <w:rFonts w:ascii="Comic Sans MS" w:hAnsi="Comic Sans MS"/>
        </w:rPr>
        <w:t>.</w:t>
      </w:r>
      <w:r w:rsidRPr="00A10F6F">
        <w:rPr>
          <w:b/>
        </w:rPr>
        <w:t xml:space="preserve"> </w:t>
      </w:r>
      <w:r>
        <w:rPr>
          <w:b/>
        </w:rPr>
        <w:t xml:space="preserve">Bol </w:t>
      </w:r>
      <w:r w:rsidRPr="00924FF7">
        <w:rPr>
          <w:b/>
        </w:rPr>
        <w:t xml:space="preserve">oksijenli hava almak isteyen bir kişi </w:t>
      </w:r>
      <w:r w:rsidRPr="00A10F6F">
        <w:rPr>
          <w:b/>
        </w:rPr>
        <w:t>hangi ortamda bulunmalıdır</w:t>
      </w:r>
      <w:r w:rsidRPr="00924FF7">
        <w:rPr>
          <w:b/>
        </w:rPr>
        <w:t xml:space="preserve">? </w:t>
      </w:r>
    </w:p>
    <w:p w:rsidR="00E92AB1" w:rsidRPr="00A10F6F" w:rsidRDefault="00E92AB1" w:rsidP="00A10F6F">
      <w:pPr>
        <w:jc w:val="both"/>
        <w:rPr>
          <w:rFonts w:ascii="Comic Sans MS" w:hAnsi="Comic Sans MS"/>
        </w:rPr>
      </w:pPr>
      <w:r>
        <w:t>A)</w:t>
      </w:r>
      <w:r w:rsidRPr="008D780B">
        <w:t>Tozlu ortamlarda.</w:t>
      </w:r>
      <w:r>
        <w:t xml:space="preserve"> B)</w:t>
      </w:r>
      <w:r w:rsidRPr="008D780B">
        <w:t>Kirli ortamlarda.</w:t>
      </w:r>
      <w:r>
        <w:t xml:space="preserve">       C)</w:t>
      </w:r>
      <w:r w:rsidRPr="008D780B">
        <w:t>Fabrikaların içinde.</w:t>
      </w:r>
      <w:r>
        <w:t xml:space="preserve">          D)</w:t>
      </w:r>
      <w:r w:rsidRPr="008D780B">
        <w:t>Ormanlık aland</w:t>
      </w:r>
      <w:r>
        <w:t>a</w:t>
      </w:r>
    </w:p>
    <w:p w:rsidR="00E92AB1" w:rsidRPr="00924FF7" w:rsidRDefault="00E92AB1" w:rsidP="00A10F6F">
      <w:pPr>
        <w:jc w:val="both"/>
        <w:rPr>
          <w:b/>
        </w:rPr>
      </w:pPr>
      <w:r w:rsidRPr="00A10F6F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6</w:t>
      </w:r>
      <w:r w:rsidRPr="00A10F6F">
        <w:rPr>
          <w:rFonts w:ascii="Comic Sans MS" w:hAnsi="Comic Sans MS"/>
          <w:b/>
        </w:rPr>
        <w:t>.</w:t>
      </w:r>
      <w:r w:rsidRPr="00A10F6F">
        <w:rPr>
          <w:b/>
        </w:rPr>
        <w:t xml:space="preserve"> </w:t>
      </w:r>
      <w:r w:rsidRPr="00924FF7">
        <w:rPr>
          <w:b/>
        </w:rPr>
        <w:t xml:space="preserve">Soluk </w:t>
      </w:r>
      <w:r w:rsidRPr="00A10F6F">
        <w:rPr>
          <w:b/>
          <w:u w:val="thick"/>
        </w:rPr>
        <w:t>verirken</w:t>
      </w:r>
      <w:r w:rsidRPr="00924FF7">
        <w:rPr>
          <w:b/>
        </w:rPr>
        <w:t xml:space="preserve"> hava , vücudumuzda hangi yolu izler? </w:t>
      </w:r>
    </w:p>
    <w:p w:rsidR="00E92AB1" w:rsidRPr="008D780B" w:rsidRDefault="00E92AB1" w:rsidP="00A10F6F">
      <w:pPr>
        <w:jc w:val="both"/>
      </w:pPr>
      <w:r>
        <w:t xml:space="preserve">A) </w:t>
      </w:r>
      <w:r w:rsidRPr="008D780B">
        <w:t>Ağız</w:t>
      </w:r>
      <w:r>
        <w:t>-</w:t>
      </w:r>
      <w:r w:rsidRPr="008D780B">
        <w:t xml:space="preserve"> yutak</w:t>
      </w:r>
      <w:r>
        <w:t>-</w:t>
      </w:r>
      <w:r w:rsidRPr="008D780B">
        <w:t xml:space="preserve"> soluk borusu</w:t>
      </w:r>
      <w:r>
        <w:t>-</w:t>
      </w:r>
      <w:r w:rsidRPr="008D780B">
        <w:t xml:space="preserve"> akciğerler – gırtlak</w:t>
      </w:r>
    </w:p>
    <w:p w:rsidR="00E92AB1" w:rsidRPr="008D780B" w:rsidRDefault="00E92AB1" w:rsidP="00A10F6F">
      <w:pPr>
        <w:jc w:val="both"/>
      </w:pPr>
      <w:r>
        <w:t>B) Burun-G</w:t>
      </w:r>
      <w:r w:rsidRPr="008D780B">
        <w:t>ırtlak</w:t>
      </w:r>
      <w:r>
        <w:t>-</w:t>
      </w:r>
      <w:r w:rsidRPr="008D780B">
        <w:t xml:space="preserve"> </w:t>
      </w:r>
      <w:r>
        <w:t>Y</w:t>
      </w:r>
      <w:r w:rsidRPr="008D780B">
        <w:t>utak</w:t>
      </w:r>
      <w:r>
        <w:t>-</w:t>
      </w:r>
      <w:r w:rsidRPr="008D780B">
        <w:t xml:space="preserve"> </w:t>
      </w:r>
      <w:r>
        <w:t>S</w:t>
      </w:r>
      <w:r w:rsidRPr="008D780B">
        <w:t xml:space="preserve">oluk borusu – </w:t>
      </w:r>
      <w:r>
        <w:t>A</w:t>
      </w:r>
      <w:r w:rsidRPr="008D780B">
        <w:t>kciğerler</w:t>
      </w:r>
    </w:p>
    <w:p w:rsidR="00E92AB1" w:rsidRPr="008D780B" w:rsidRDefault="00E92AB1" w:rsidP="00A10F6F">
      <w:pPr>
        <w:jc w:val="both"/>
      </w:pPr>
      <w:r>
        <w:t>C)A</w:t>
      </w:r>
      <w:r w:rsidRPr="008D780B">
        <w:t>kciğerler</w:t>
      </w:r>
      <w:r>
        <w:t>_SolukBorusu_Gırtlak-Yutak-Ağız(burun)</w:t>
      </w:r>
    </w:p>
    <w:p w:rsidR="00E92AB1" w:rsidRDefault="00E92AB1" w:rsidP="00A10F6F">
      <w:pPr>
        <w:jc w:val="both"/>
      </w:pPr>
      <w:r>
        <w:t xml:space="preserve">D) </w:t>
      </w:r>
      <w:r w:rsidRPr="008D780B">
        <w:t xml:space="preserve">Burun </w:t>
      </w:r>
      <w:r>
        <w:t>–</w:t>
      </w:r>
      <w:r w:rsidRPr="008D780B">
        <w:t>yutak</w:t>
      </w:r>
      <w:r>
        <w:t>- gırtlak-</w:t>
      </w:r>
      <w:r w:rsidRPr="008D780B">
        <w:t>soluk borusu</w:t>
      </w:r>
      <w:r>
        <w:t>-</w:t>
      </w:r>
      <w:r w:rsidRPr="008D780B">
        <w:t xml:space="preserve"> akciğerler</w:t>
      </w:r>
    </w:p>
    <w:p w:rsidR="00E92AB1" w:rsidRDefault="00E92AB1" w:rsidP="00A10F6F">
      <w:pPr>
        <w:jc w:val="both"/>
      </w:pPr>
    </w:p>
    <w:p w:rsidR="00E92AB1" w:rsidRPr="00A10F6F" w:rsidRDefault="00E92AB1" w:rsidP="00A10F6F">
      <w:pPr>
        <w:rPr>
          <w:rFonts w:ascii="Comic Sans MS" w:hAnsi="Comic Sans MS"/>
          <w:b/>
        </w:rPr>
      </w:pP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17.</w:t>
      </w:r>
      <w:r w:rsidRPr="0070698F">
        <w:rPr>
          <w:rFonts w:ascii="Comic Sans MS" w:hAnsi="Comic Sans MS" w:cs="Tahoma"/>
          <w:b/>
          <w:sz w:val="20"/>
          <w:szCs w:val="20"/>
        </w:rPr>
        <w:t xml:space="preserve">Aşağıdaki çizgi film kahramanlarından hangisi </w:t>
      </w:r>
      <w:r w:rsidRPr="0070698F">
        <w:rPr>
          <w:rFonts w:ascii="Comic Sans MS" w:hAnsi="Comic Sans MS" w:cs="Tahoma"/>
          <w:b/>
          <w:sz w:val="20"/>
          <w:szCs w:val="20"/>
          <w:u w:val="single"/>
        </w:rPr>
        <w:t>solunumun asıl amacını</w:t>
      </w:r>
      <w:r w:rsidRPr="0070698F">
        <w:rPr>
          <w:rFonts w:ascii="Comic Sans MS" w:hAnsi="Comic Sans MS" w:cs="Tahoma"/>
          <w:b/>
          <w:sz w:val="20"/>
          <w:szCs w:val="20"/>
        </w:rPr>
        <w:t xml:space="preserve"> doğru söylemiştir? </w:t>
      </w:r>
      <w:r>
        <w:rPr>
          <w:rFonts w:ascii="Comic Sans MS" w:hAnsi="Comic Sans MS" w:cs="Tahoma"/>
          <w:sz w:val="20"/>
          <w:szCs w:val="20"/>
        </w:rPr>
        <w:t xml:space="preserve">                                                  </w:t>
      </w:r>
      <w:r w:rsidRPr="0096336A">
        <w:rPr>
          <w:rFonts w:ascii="Comic Sans MS" w:hAnsi="Comic Sans MS" w:cs="Tahoma"/>
          <w:sz w:val="20"/>
          <w:szCs w:val="20"/>
        </w:rPr>
        <w:t xml:space="preserve"> </w:t>
      </w: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A-)</w:t>
      </w:r>
      <w:r w:rsidRPr="00A10F6F"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>Vücuda zararlı maddeleri dışarı atmak.</w:t>
      </w: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B-)</w:t>
      </w:r>
      <w:r w:rsidRPr="00A10F6F"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>Enerji elde etmek için gerekli karbondioksiti vücuda alıp oksijenin fazlasını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>dışarı atmak</w:t>
      </w: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C-)</w:t>
      </w:r>
      <w:r w:rsidRPr="0096336A">
        <w:rPr>
          <w:rFonts w:ascii="Comic Sans MS" w:hAnsi="Comic Sans MS" w:cs="Tahoma"/>
          <w:sz w:val="20"/>
          <w:szCs w:val="20"/>
        </w:rPr>
        <w:t xml:space="preserve"> Enerji elde etmek için gerekli oksijeni vücuda alıp oluşan karbondioksiti dışarı atmak.</w:t>
      </w: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  <w:r w:rsidRPr="0096336A">
        <w:rPr>
          <w:rFonts w:ascii="Comic Sans MS" w:hAnsi="Comic Sans MS" w:cs="Tahoma"/>
          <w:sz w:val="20"/>
          <w:szCs w:val="20"/>
        </w:rPr>
        <w:t xml:space="preserve"> </w:t>
      </w:r>
      <w:r w:rsidRPr="00280085">
        <w:rPr>
          <w:rFonts w:ascii="Comic Sans MS" w:hAnsi="Comic Sans MS" w:cs="Tahoma"/>
          <w:b/>
          <w:sz w:val="20"/>
          <w:szCs w:val="20"/>
        </w:rPr>
        <w:t>D-)</w:t>
      </w:r>
      <w:r w:rsidRPr="00A10F6F"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 xml:space="preserve">Vücuda </w:t>
      </w:r>
      <w:r w:rsidRPr="00A10F6F">
        <w:rPr>
          <w:rFonts w:ascii="Comic Sans MS" w:hAnsi="Comic Sans MS" w:cs="Tahoma"/>
          <w:sz w:val="20"/>
          <w:szCs w:val="20"/>
        </w:rPr>
        <w:t>oksijen almak.</w:t>
      </w: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Seçmeli sorular 4’er puandır</w:t>
      </w:r>
    </w:p>
    <w:p w:rsidR="00E92AB1" w:rsidRDefault="00E92AB1" w:rsidP="00A10F6F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(14x4= 56 Puan)</w:t>
      </w:r>
    </w:p>
    <w:p w:rsidR="00E92AB1" w:rsidRDefault="00E92AB1" w:rsidP="00A10F6F">
      <w:pPr>
        <w:rPr>
          <w:rFonts w:ascii="Comic Sans MS" w:hAnsi="Comic Sans MS"/>
          <w:b/>
          <w:bCs/>
        </w:rPr>
      </w:pPr>
    </w:p>
    <w:p w:rsidR="00E92AB1" w:rsidRDefault="00E92AB1" w:rsidP="00A10F6F">
      <w:pPr>
        <w:rPr>
          <w:rFonts w:ascii="Comic Sans MS" w:hAnsi="Comic Sans MS"/>
          <w:b/>
          <w:bCs/>
        </w:rPr>
      </w:pPr>
    </w:p>
    <w:p w:rsidR="00E92AB1" w:rsidRDefault="00E92AB1" w:rsidP="00A10F6F">
      <w:pPr>
        <w:rPr>
          <w:rFonts w:ascii="Comic Sans MS" w:hAnsi="Comic Sans MS"/>
          <w:b/>
          <w:bCs/>
        </w:rPr>
      </w:pPr>
      <w:hyperlink r:id="rId16" w:history="1">
        <w:r w:rsidRPr="00E50B22">
          <w:rPr>
            <w:rStyle w:val="Hyperlink"/>
            <w:rFonts w:ascii="Comic Sans MS" w:hAnsi="Comic Sans MS"/>
            <w:sz w:val="40"/>
            <w:szCs w:val="40"/>
          </w:rPr>
          <w:t>www.sorubak.com</w:t>
        </w:r>
      </w:hyperlink>
    </w:p>
    <w:sectPr w:rsidR="00E92AB1" w:rsidSect="005551AB">
      <w:type w:val="continuous"/>
      <w:pgSz w:w="11906" w:h="16838"/>
      <w:pgMar w:top="567" w:right="720" w:bottom="567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9.75pt" o:bullet="t">
        <v:imagedata r:id="rId1" o:title=""/>
      </v:shape>
    </w:pict>
  </w:numPicBullet>
  <w:abstractNum w:abstractNumId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>
    <w:nsid w:val="45730AA1"/>
    <w:multiLevelType w:val="hybridMultilevel"/>
    <w:tmpl w:val="7C5C5696"/>
    <w:lvl w:ilvl="0" w:tplc="35F691E4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8A3"/>
    <w:rsid w:val="00000837"/>
    <w:rsid w:val="000100AA"/>
    <w:rsid w:val="00012D6E"/>
    <w:rsid w:val="00020D93"/>
    <w:rsid w:val="000254C0"/>
    <w:rsid w:val="00027281"/>
    <w:rsid w:val="00027A6F"/>
    <w:rsid w:val="00041B3A"/>
    <w:rsid w:val="0005529B"/>
    <w:rsid w:val="00073E29"/>
    <w:rsid w:val="00082C44"/>
    <w:rsid w:val="00085678"/>
    <w:rsid w:val="00092CB4"/>
    <w:rsid w:val="000B2154"/>
    <w:rsid w:val="000D738E"/>
    <w:rsid w:val="000F4379"/>
    <w:rsid w:val="00117857"/>
    <w:rsid w:val="001242C6"/>
    <w:rsid w:val="001249AF"/>
    <w:rsid w:val="00127AA5"/>
    <w:rsid w:val="00146FC9"/>
    <w:rsid w:val="00160A0A"/>
    <w:rsid w:val="00166C3A"/>
    <w:rsid w:val="001720F5"/>
    <w:rsid w:val="0017637F"/>
    <w:rsid w:val="00185019"/>
    <w:rsid w:val="001909A1"/>
    <w:rsid w:val="001918D1"/>
    <w:rsid w:val="001A0A80"/>
    <w:rsid w:val="001A209B"/>
    <w:rsid w:val="001A408F"/>
    <w:rsid w:val="001A4F1A"/>
    <w:rsid w:val="001A731A"/>
    <w:rsid w:val="001B4749"/>
    <w:rsid w:val="001B7EA8"/>
    <w:rsid w:val="001C102A"/>
    <w:rsid w:val="001C5F12"/>
    <w:rsid w:val="001D1E9F"/>
    <w:rsid w:val="001D7EDC"/>
    <w:rsid w:val="001E639F"/>
    <w:rsid w:val="00221D9E"/>
    <w:rsid w:val="00224034"/>
    <w:rsid w:val="00225215"/>
    <w:rsid w:val="00266733"/>
    <w:rsid w:val="00280085"/>
    <w:rsid w:val="00283AD5"/>
    <w:rsid w:val="00284B07"/>
    <w:rsid w:val="00287E52"/>
    <w:rsid w:val="002A513F"/>
    <w:rsid w:val="002E7C85"/>
    <w:rsid w:val="003029A4"/>
    <w:rsid w:val="00303AE9"/>
    <w:rsid w:val="003351DF"/>
    <w:rsid w:val="00335C58"/>
    <w:rsid w:val="00362770"/>
    <w:rsid w:val="00372827"/>
    <w:rsid w:val="00372AA0"/>
    <w:rsid w:val="0038400F"/>
    <w:rsid w:val="003B200D"/>
    <w:rsid w:val="003C64AD"/>
    <w:rsid w:val="00402C20"/>
    <w:rsid w:val="00411AD6"/>
    <w:rsid w:val="00413953"/>
    <w:rsid w:val="004235CB"/>
    <w:rsid w:val="004523CE"/>
    <w:rsid w:val="00460DFE"/>
    <w:rsid w:val="00471896"/>
    <w:rsid w:val="0048138E"/>
    <w:rsid w:val="004846D6"/>
    <w:rsid w:val="00494BA4"/>
    <w:rsid w:val="004D0285"/>
    <w:rsid w:val="004D11F1"/>
    <w:rsid w:val="004E23E8"/>
    <w:rsid w:val="004E56FB"/>
    <w:rsid w:val="00516866"/>
    <w:rsid w:val="00517B79"/>
    <w:rsid w:val="00524BE5"/>
    <w:rsid w:val="0053137C"/>
    <w:rsid w:val="005329FE"/>
    <w:rsid w:val="00535B27"/>
    <w:rsid w:val="005551AB"/>
    <w:rsid w:val="005554EB"/>
    <w:rsid w:val="00562A1A"/>
    <w:rsid w:val="00571D38"/>
    <w:rsid w:val="005811E1"/>
    <w:rsid w:val="005819E2"/>
    <w:rsid w:val="00590AAA"/>
    <w:rsid w:val="005A7D78"/>
    <w:rsid w:val="005B62C1"/>
    <w:rsid w:val="005C351F"/>
    <w:rsid w:val="005C4413"/>
    <w:rsid w:val="005D2F12"/>
    <w:rsid w:val="005E3E29"/>
    <w:rsid w:val="005F13F5"/>
    <w:rsid w:val="005F2BF6"/>
    <w:rsid w:val="005F6501"/>
    <w:rsid w:val="0060682C"/>
    <w:rsid w:val="00643BB6"/>
    <w:rsid w:val="006468CE"/>
    <w:rsid w:val="00651079"/>
    <w:rsid w:val="0066394F"/>
    <w:rsid w:val="00671C53"/>
    <w:rsid w:val="00673791"/>
    <w:rsid w:val="00674308"/>
    <w:rsid w:val="00674A34"/>
    <w:rsid w:val="00695191"/>
    <w:rsid w:val="006A7C0B"/>
    <w:rsid w:val="006B3F9F"/>
    <w:rsid w:val="006D6BBD"/>
    <w:rsid w:val="00701B1F"/>
    <w:rsid w:val="0070698F"/>
    <w:rsid w:val="00712C6E"/>
    <w:rsid w:val="00713F2A"/>
    <w:rsid w:val="00716C1F"/>
    <w:rsid w:val="00721084"/>
    <w:rsid w:val="00736430"/>
    <w:rsid w:val="00737990"/>
    <w:rsid w:val="007652EA"/>
    <w:rsid w:val="00781B97"/>
    <w:rsid w:val="007859F1"/>
    <w:rsid w:val="00786B70"/>
    <w:rsid w:val="0079776E"/>
    <w:rsid w:val="007A3D4C"/>
    <w:rsid w:val="007B21B1"/>
    <w:rsid w:val="007B3D99"/>
    <w:rsid w:val="007C05DD"/>
    <w:rsid w:val="007C1573"/>
    <w:rsid w:val="007D12BF"/>
    <w:rsid w:val="007D5E48"/>
    <w:rsid w:val="007F00A2"/>
    <w:rsid w:val="007F3ECB"/>
    <w:rsid w:val="007F552D"/>
    <w:rsid w:val="007F5579"/>
    <w:rsid w:val="008032FE"/>
    <w:rsid w:val="00807581"/>
    <w:rsid w:val="00811384"/>
    <w:rsid w:val="0081274F"/>
    <w:rsid w:val="00814A63"/>
    <w:rsid w:val="00824158"/>
    <w:rsid w:val="008278E2"/>
    <w:rsid w:val="008326A1"/>
    <w:rsid w:val="0084433B"/>
    <w:rsid w:val="00852DA9"/>
    <w:rsid w:val="008640A0"/>
    <w:rsid w:val="008678EF"/>
    <w:rsid w:val="00867913"/>
    <w:rsid w:val="00872268"/>
    <w:rsid w:val="008735AE"/>
    <w:rsid w:val="008909D5"/>
    <w:rsid w:val="008950B3"/>
    <w:rsid w:val="008A03BF"/>
    <w:rsid w:val="008A1856"/>
    <w:rsid w:val="008B07EE"/>
    <w:rsid w:val="008B12A0"/>
    <w:rsid w:val="008B3D1E"/>
    <w:rsid w:val="008B4D10"/>
    <w:rsid w:val="008D1621"/>
    <w:rsid w:val="008D70DD"/>
    <w:rsid w:val="008D780B"/>
    <w:rsid w:val="008E6003"/>
    <w:rsid w:val="00913A85"/>
    <w:rsid w:val="00914E2A"/>
    <w:rsid w:val="0091521A"/>
    <w:rsid w:val="00917086"/>
    <w:rsid w:val="00924FF7"/>
    <w:rsid w:val="00932FA1"/>
    <w:rsid w:val="00941BCB"/>
    <w:rsid w:val="00954B55"/>
    <w:rsid w:val="0096336A"/>
    <w:rsid w:val="00974E6A"/>
    <w:rsid w:val="00977035"/>
    <w:rsid w:val="0098160D"/>
    <w:rsid w:val="009838A3"/>
    <w:rsid w:val="009A1416"/>
    <w:rsid w:val="009A3549"/>
    <w:rsid w:val="009B4E88"/>
    <w:rsid w:val="009E5A45"/>
    <w:rsid w:val="009E7AE3"/>
    <w:rsid w:val="009F20C2"/>
    <w:rsid w:val="009F7961"/>
    <w:rsid w:val="00A02345"/>
    <w:rsid w:val="00A10F57"/>
    <w:rsid w:val="00A10F6F"/>
    <w:rsid w:val="00A1248E"/>
    <w:rsid w:val="00A34D34"/>
    <w:rsid w:val="00A424A3"/>
    <w:rsid w:val="00A4783D"/>
    <w:rsid w:val="00A5750F"/>
    <w:rsid w:val="00A66254"/>
    <w:rsid w:val="00A72F77"/>
    <w:rsid w:val="00A76A5B"/>
    <w:rsid w:val="00A87759"/>
    <w:rsid w:val="00A92DE4"/>
    <w:rsid w:val="00AA6847"/>
    <w:rsid w:val="00AB31A7"/>
    <w:rsid w:val="00AC291E"/>
    <w:rsid w:val="00AC4983"/>
    <w:rsid w:val="00AC6116"/>
    <w:rsid w:val="00AC780C"/>
    <w:rsid w:val="00AD7AA5"/>
    <w:rsid w:val="00AE6836"/>
    <w:rsid w:val="00AE74EC"/>
    <w:rsid w:val="00B0298C"/>
    <w:rsid w:val="00B07E82"/>
    <w:rsid w:val="00B17C99"/>
    <w:rsid w:val="00B249C2"/>
    <w:rsid w:val="00B33AF3"/>
    <w:rsid w:val="00B506BE"/>
    <w:rsid w:val="00B65ACD"/>
    <w:rsid w:val="00B67FE4"/>
    <w:rsid w:val="00B70FD2"/>
    <w:rsid w:val="00B768B6"/>
    <w:rsid w:val="00B94A6C"/>
    <w:rsid w:val="00B965A4"/>
    <w:rsid w:val="00BA6F18"/>
    <w:rsid w:val="00BC2D0E"/>
    <w:rsid w:val="00BD53F6"/>
    <w:rsid w:val="00BF2CF2"/>
    <w:rsid w:val="00C067A5"/>
    <w:rsid w:val="00C13855"/>
    <w:rsid w:val="00C1452A"/>
    <w:rsid w:val="00C23EF1"/>
    <w:rsid w:val="00C30E00"/>
    <w:rsid w:val="00C430CB"/>
    <w:rsid w:val="00C62AEA"/>
    <w:rsid w:val="00C66969"/>
    <w:rsid w:val="00C85B04"/>
    <w:rsid w:val="00CA0077"/>
    <w:rsid w:val="00CB55AF"/>
    <w:rsid w:val="00CE1B02"/>
    <w:rsid w:val="00CE3CA8"/>
    <w:rsid w:val="00CE56BC"/>
    <w:rsid w:val="00D11A5C"/>
    <w:rsid w:val="00D1252F"/>
    <w:rsid w:val="00D236BE"/>
    <w:rsid w:val="00D424C8"/>
    <w:rsid w:val="00D46A94"/>
    <w:rsid w:val="00D53BCD"/>
    <w:rsid w:val="00D53CEF"/>
    <w:rsid w:val="00D6403F"/>
    <w:rsid w:val="00D84CE5"/>
    <w:rsid w:val="00D85109"/>
    <w:rsid w:val="00D940E6"/>
    <w:rsid w:val="00DA011B"/>
    <w:rsid w:val="00DA2E61"/>
    <w:rsid w:val="00DA6DE6"/>
    <w:rsid w:val="00DD53B6"/>
    <w:rsid w:val="00DD5839"/>
    <w:rsid w:val="00DD6357"/>
    <w:rsid w:val="00DE3F0B"/>
    <w:rsid w:val="00DF6424"/>
    <w:rsid w:val="00DF6E3B"/>
    <w:rsid w:val="00E01FEF"/>
    <w:rsid w:val="00E13D82"/>
    <w:rsid w:val="00E16B84"/>
    <w:rsid w:val="00E26753"/>
    <w:rsid w:val="00E34AAA"/>
    <w:rsid w:val="00E3543F"/>
    <w:rsid w:val="00E50B22"/>
    <w:rsid w:val="00E57358"/>
    <w:rsid w:val="00E63162"/>
    <w:rsid w:val="00E63DC4"/>
    <w:rsid w:val="00E6561C"/>
    <w:rsid w:val="00E727CB"/>
    <w:rsid w:val="00E87CA4"/>
    <w:rsid w:val="00E92AB1"/>
    <w:rsid w:val="00EA1CB1"/>
    <w:rsid w:val="00EB268E"/>
    <w:rsid w:val="00EB2BCD"/>
    <w:rsid w:val="00EB4189"/>
    <w:rsid w:val="00EC0711"/>
    <w:rsid w:val="00ED0C3A"/>
    <w:rsid w:val="00ED485D"/>
    <w:rsid w:val="00EE4B2C"/>
    <w:rsid w:val="00F02549"/>
    <w:rsid w:val="00F03B5F"/>
    <w:rsid w:val="00F04D41"/>
    <w:rsid w:val="00F13180"/>
    <w:rsid w:val="00F13726"/>
    <w:rsid w:val="00F24D0A"/>
    <w:rsid w:val="00F36E57"/>
    <w:rsid w:val="00F5486A"/>
    <w:rsid w:val="00F72A02"/>
    <w:rsid w:val="00F87B1D"/>
    <w:rsid w:val="00FA52F0"/>
    <w:rsid w:val="00FA74FC"/>
    <w:rsid w:val="00FB57A4"/>
    <w:rsid w:val="00FB5C21"/>
    <w:rsid w:val="00FD53F7"/>
    <w:rsid w:val="00FE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8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13A85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92C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2CB4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A10F6F"/>
    <w:pPr>
      <w:ind w:left="720"/>
      <w:contextualSpacing/>
    </w:pPr>
  </w:style>
  <w:style w:type="paragraph" w:customStyle="1" w:styleId="NoSpacing1">
    <w:name w:val="No Spacing1"/>
    <w:uiPriority w:val="99"/>
    <w:rsid w:val="00A10F6F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rsid w:val="00EE4B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867</Words>
  <Characters>4942</Characters>
  <Application>Microsoft Office Outlook</Application>
  <DocSecurity>0</DocSecurity>
  <Lines>0</Lines>
  <Paragraphs>0</Paragraphs>
  <ScaleCrop>false</ScaleCrop>
  <Company>Office Black Edition - tum0r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/>
  <cp:lastModifiedBy>edanur</cp:lastModifiedBy>
  <cp:revision>4</cp:revision>
  <cp:lastPrinted>2014-10-21T06:43:00Z</cp:lastPrinted>
  <dcterms:created xsi:type="dcterms:W3CDTF">2014-11-03T08:32:00Z</dcterms:created>
  <dcterms:modified xsi:type="dcterms:W3CDTF">2014-11-09T10:45:00Z</dcterms:modified>
</cp:coreProperties>
</file>