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33" w:rsidRPr="00327A8F" w:rsidRDefault="00EA3733" w:rsidP="00275428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2014-2015</w:t>
      </w:r>
      <w:r w:rsidRPr="00327A8F">
        <w:rPr>
          <w:rFonts w:ascii="Comic Sans MS" w:hAnsi="Comic Sans MS"/>
          <w:b/>
          <w:sz w:val="20"/>
          <w:szCs w:val="20"/>
        </w:rPr>
        <w:t xml:space="preserve"> EĞİTİM - ÖĞRETİM YILI YASSIKIŞLA ONUR AĞAOĞLU İLKOKULU</w:t>
      </w:r>
    </w:p>
    <w:p w:rsidR="00EA3733" w:rsidRPr="00327A8F" w:rsidRDefault="00EA3733" w:rsidP="007E25EB">
      <w:pPr>
        <w:spacing w:after="360"/>
        <w:jc w:val="center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DİN KÜLTÜRÜ VE AHLAK BİLGİSİ I. DÖNEM II. YAZILI SINAV SORULARI:</w:t>
      </w:r>
    </w:p>
    <w:p w:rsidR="00EA3733" w:rsidRPr="00327A8F" w:rsidRDefault="00EA3733" w:rsidP="007E25EB">
      <w:pPr>
        <w:spacing w:after="360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ADI-SOYADI:</w:t>
      </w:r>
      <w:r w:rsidRPr="00327A8F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</w:rPr>
        <w:t xml:space="preserve">                                 </w:t>
      </w:r>
      <w:r w:rsidRPr="00327A8F">
        <w:rPr>
          <w:rFonts w:ascii="Comic Sans MS" w:hAnsi="Comic Sans MS"/>
          <w:b/>
          <w:sz w:val="20"/>
          <w:szCs w:val="20"/>
        </w:rPr>
        <w:t>ALDIĞI NOT:</w:t>
      </w:r>
    </w:p>
    <w:p w:rsidR="00EA3733" w:rsidRPr="00991879" w:rsidRDefault="00EA3733" w:rsidP="00991879">
      <w:pPr>
        <w:tabs>
          <w:tab w:val="center" w:pos="5059"/>
        </w:tabs>
        <w:spacing w:after="240"/>
        <w:jc w:val="both"/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Aşağıdaki ifadelerden doğru olanların başına ( D ), yanlış olanların başına ( Y ) koyunuz. (20p)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)1-Günah, dinimizin yapılmasını  uygun gördüğü iş ve davranışlardır.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)2-Okul sırasını çizmek,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zarar vermek günah değildir.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)3-Hasta bir arkadaşımıza ‘‘Tebrik ederim’’ deriz.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)4-Cenazede taziyede bulunurken “Allah rahmet eylesin.” deriz. 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)5-Selamlaşan insanlar arasında sevgi ve saygı artar.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)6-Ahlaklı insan kötü insandır.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)7-Güzel ahlak, güzel söz ve davranışlarda bulunmaktır.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)8-Dürüst insanlar başarısız olurlar .</w:t>
      </w:r>
    </w:p>
    <w:p w:rsidR="00EA3733" w:rsidRPr="00327A8F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)9-Peygamberimiz,”Temizlik imanın yarısıdır” buyurmuştur.</w:t>
      </w:r>
    </w:p>
    <w:p w:rsidR="00EA3733" w:rsidRDefault="00EA3733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)10-Temizlik, hem sağlığımız hem de dini ibadetlerimiz için gereklidir.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12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2. </w:t>
      </w:r>
      <w:r w:rsidRPr="00327A8F">
        <w:rPr>
          <w:rFonts w:ascii="Comic Sans MS" w:hAnsi="Comic Sans MS"/>
          <w:color w:val="000000"/>
          <w:sz w:val="20"/>
          <w:szCs w:val="20"/>
        </w:rPr>
        <w:t>Aşağıdaki boşlukları verilen kelimelerle ve kelime gruplarıyla doldurunuz. (20p)</w:t>
      </w:r>
    </w:p>
    <w:p w:rsidR="00EA3733" w:rsidRPr="00327A8F" w:rsidRDefault="00EA3733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tbl>
      <w:tblPr>
        <w:tblW w:w="0" w:type="auto"/>
        <w:tblInd w:w="426" w:type="dxa"/>
        <w:tblCellMar>
          <w:left w:w="10" w:type="dxa"/>
          <w:right w:w="10" w:type="dxa"/>
        </w:tblCellMar>
        <w:tblLook w:val="0000"/>
      </w:tblPr>
      <w:tblGrid>
        <w:gridCol w:w="8862"/>
      </w:tblGrid>
      <w:tr w:rsidR="00EA3733" w:rsidRPr="00101C2F" w:rsidTr="000F5C79"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A3733" w:rsidRDefault="00EA3733" w:rsidP="00327A8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besmele   – Ş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ükür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Kur’an-ı Kerim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s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elamünaleyküm –  </w:t>
            </w:r>
          </w:p>
          <w:p w:rsidR="00EA3733" w:rsidRPr="00101C2F" w:rsidRDefault="00EA3733" w:rsidP="00327A8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Allah  –  peygamber –   iman –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iyi ahlak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abdest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Cebrail </w:t>
            </w:r>
          </w:p>
        </w:tc>
      </w:tr>
    </w:tbl>
    <w:p w:rsidR="00EA3733" w:rsidRPr="00327A8F" w:rsidRDefault="00EA3733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1.Yapacağımız her işe</w:t>
      </w:r>
      <w:r>
        <w:rPr>
          <w:rFonts w:ascii="Comic Sans MS" w:hAnsi="Comic Sans MS"/>
          <w:color w:val="000000"/>
          <w:sz w:val="20"/>
          <w:szCs w:val="20"/>
        </w:rPr>
        <w:t xml:space="preserve"> 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ile başlamak sevaptır.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2.</w:t>
      </w:r>
      <w:r w:rsidRPr="007E25EB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bize verdiği nimetler için Allah’a teşekkür etmektir.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3.Müslümanların kutsal kitabı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 ‘</w:t>
      </w:r>
      <w:r w:rsidRPr="00327A8F">
        <w:rPr>
          <w:rFonts w:ascii="Comic Sans MS" w:hAnsi="Comic Sans MS"/>
          <w:color w:val="000000"/>
          <w:sz w:val="20"/>
          <w:szCs w:val="20"/>
        </w:rPr>
        <w:t>dir.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4.Allah’tan peygamberlere vahiy getiren melek-----------------------------‘dir.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5.İnsanlarla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diyerek selamlaşmalıyız.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6.Tüm varlıkları ve insanları yaratan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tır.</w:t>
      </w:r>
    </w:p>
    <w:p w:rsidR="00EA3733" w:rsidRPr="00327A8F" w:rsidRDefault="00EA3733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7.Allah’ın insanlara dini öğr</w:t>
      </w:r>
      <w:r>
        <w:rPr>
          <w:rFonts w:ascii="Comic Sans MS" w:hAnsi="Comic Sans MS"/>
          <w:color w:val="000000"/>
          <w:sz w:val="20"/>
          <w:szCs w:val="20"/>
        </w:rPr>
        <w:t xml:space="preserve">etmek için gönderdiği elçilere …………………………………………………… </w:t>
      </w:r>
      <w:r w:rsidRPr="00327A8F">
        <w:rPr>
          <w:rFonts w:ascii="Comic Sans MS" w:hAnsi="Comic Sans MS"/>
          <w:color w:val="000000"/>
          <w:sz w:val="20"/>
          <w:szCs w:val="20"/>
        </w:rPr>
        <w:t>denir.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 w:cs="Calibri"/>
          <w:color w:val="000000"/>
          <w:sz w:val="20"/>
          <w:szCs w:val="20"/>
        </w:rPr>
        <w:t xml:space="preserve">       8.</w:t>
      </w:r>
      <w:r w:rsidRPr="00327A8F">
        <w:rPr>
          <w:rFonts w:ascii="Comic Sans MS" w:hAnsi="Comic Sans MS" w:cs="Calibri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Temizlik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dan gelir.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9.Din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demektir.</w:t>
      </w:r>
    </w:p>
    <w:p w:rsidR="00EA3733" w:rsidRPr="00327A8F" w:rsidRDefault="00EA3733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10.Dinimize göre namaz kılmadan önce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>almalıyız.</w:t>
      </w:r>
    </w:p>
    <w:p w:rsidR="00EA3733" w:rsidRPr="00327A8F" w:rsidRDefault="00EA3733" w:rsidP="00305A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>Aşağıdakilerden hangi seçenekte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Peygamberimizin 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doğum yeri ve doğum tarihi</w:t>
      </w:r>
      <w:r w:rsidRPr="00327A8F">
        <w:rPr>
          <w:rFonts w:ascii="Comic Sans MS" w:hAnsi="Comic Sans MS" w:cs="Arial"/>
          <w:sz w:val="20"/>
          <w:szCs w:val="20"/>
        </w:rPr>
        <w:t xml:space="preserve"> doğru olarak verilmiştir?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991879">
        <w:rPr>
          <w:rFonts w:ascii="Comic Sans MS" w:hAnsi="Comic Sans MS" w:cs="Arial"/>
          <w:sz w:val="20"/>
          <w:szCs w:val="20"/>
        </w:rPr>
        <w:t>(5p)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 Mekke-611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    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Medine-632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C)  Mekke-571</w:t>
      </w:r>
      <w:r w:rsidRPr="00327A8F">
        <w:rPr>
          <w:rFonts w:ascii="Comic Sans MS" w:hAnsi="Comic Sans MS" w:cs="Arial"/>
          <w:bCs/>
          <w:sz w:val="20"/>
          <w:szCs w:val="20"/>
        </w:rPr>
        <w:tab/>
      </w:r>
      <w:r w:rsidRPr="00327A8F">
        <w:rPr>
          <w:rFonts w:ascii="Comic Sans MS" w:hAnsi="Comic Sans MS" w:cs="Arial"/>
          <w:bCs/>
          <w:sz w:val="20"/>
          <w:szCs w:val="20"/>
        </w:rPr>
        <w:tab/>
        <w:t>D)  Şam-571</w:t>
      </w:r>
    </w:p>
    <w:p w:rsidR="00EA3733" w:rsidRPr="00327A8F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 Peygamberimiz Hz. Muhammed (S.A.V.)’e küçüklüğünden itibaren niçin </w:t>
      </w:r>
      <w:r w:rsidRPr="00991879">
        <w:rPr>
          <w:rFonts w:ascii="Comic Sans MS" w:hAnsi="Comic Sans MS" w:cs="Arial"/>
          <w:b/>
          <w:sz w:val="20"/>
          <w:szCs w:val="20"/>
        </w:rPr>
        <w:t>“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Muhammedü’l-Emin”</w:t>
      </w:r>
      <w:r w:rsidRPr="00327A8F">
        <w:rPr>
          <w:rFonts w:ascii="Comic Sans MS" w:hAnsi="Comic Sans MS" w:cs="Arial"/>
          <w:sz w:val="20"/>
          <w:szCs w:val="20"/>
        </w:rPr>
        <w:t xml:space="preserve"> deniliyordu?</w:t>
      </w:r>
      <w:r>
        <w:rPr>
          <w:rFonts w:ascii="Comic Sans MS" w:hAnsi="Comic Sans MS" w:cs="Arial"/>
          <w:sz w:val="20"/>
          <w:szCs w:val="20"/>
        </w:rPr>
        <w:t xml:space="preserve"> (5p)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bCs/>
          <w:sz w:val="20"/>
          <w:szCs w:val="20"/>
        </w:rPr>
        <w:t>Çalışkan olduğu için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Peygamber olduğu için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327A8F">
        <w:rPr>
          <w:rFonts w:ascii="Comic Sans MS" w:hAnsi="Comic Sans MS" w:cs="Arial"/>
          <w:bCs/>
          <w:sz w:val="20"/>
          <w:szCs w:val="20"/>
        </w:rPr>
        <w:t>C) Güvenilir olduğu için          D)Vahiy aldığı için</w:t>
      </w:r>
    </w:p>
    <w:p w:rsidR="00EA3733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A3733" w:rsidRPr="00327A8F" w:rsidRDefault="00EA3733" w:rsidP="00991879">
      <w:pPr>
        <w:spacing w:after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 </w:t>
      </w:r>
      <w:r w:rsidRPr="00327A8F">
        <w:rPr>
          <w:rFonts w:ascii="Comic Sans MS" w:hAnsi="Comic Sans MS"/>
          <w:sz w:val="20"/>
          <w:szCs w:val="20"/>
        </w:rPr>
        <w:t xml:space="preserve"> Bize zor bir durumda yardım eden kişiye ne deriz?</w:t>
      </w:r>
      <w:r>
        <w:rPr>
          <w:rFonts w:ascii="Comic Sans MS" w:hAnsi="Comic Sans MS"/>
          <w:sz w:val="20"/>
          <w:szCs w:val="20"/>
        </w:rPr>
        <w:t xml:space="preserve"> (5p)</w:t>
      </w:r>
    </w:p>
    <w:p w:rsidR="00EA3733" w:rsidRDefault="00EA3733" w:rsidP="00327A8F">
      <w:pPr>
        <w:spacing w:after="8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A) Allah razı olsun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27A8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327A8F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Allah sabır versin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27A8F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Allah’a emanet ol</w:t>
      </w:r>
      <w:r w:rsidRPr="00327A8F"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ab/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 bilir</w:t>
      </w:r>
    </w:p>
    <w:p w:rsidR="00EA3733" w:rsidRPr="00327A8F" w:rsidRDefault="00EA3733" w:rsidP="00327A8F">
      <w:pPr>
        <w:spacing w:after="8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6. 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Aşağıdaki davranışlardan hangisi </w:t>
      </w:r>
      <w:r w:rsidRPr="00991879">
        <w:rPr>
          <w:rFonts w:ascii="Comic Sans MS" w:hAnsi="Comic Sans MS"/>
          <w:b/>
          <w:color w:val="000000"/>
          <w:sz w:val="20"/>
          <w:szCs w:val="20"/>
          <w:u w:val="single"/>
        </w:rPr>
        <w:t>günahtır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? </w:t>
      </w:r>
      <w:r>
        <w:rPr>
          <w:rFonts w:ascii="Comic Sans MS" w:hAnsi="Comic Sans MS"/>
          <w:color w:val="000000"/>
          <w:sz w:val="20"/>
          <w:szCs w:val="20"/>
        </w:rPr>
        <w:t>(5p)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EA3733" w:rsidRDefault="00EA3733" w:rsidP="00327A8F">
      <w:pPr>
        <w:spacing w:after="80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 w:rsidRPr="00327A8F">
        <w:rPr>
          <w:rFonts w:ascii="Comic Sans MS" w:hAnsi="Comic Sans MS"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color w:val="000000"/>
          <w:sz w:val="20"/>
          <w:szCs w:val="20"/>
        </w:rPr>
        <w:t>Alçakgönüllü olmak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B) Namaz kılmak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C) Güzel söz söylemek     </w:t>
      </w:r>
      <w:r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D) İftira atmak</w:t>
      </w:r>
    </w:p>
    <w:p w:rsidR="00EA3733" w:rsidRPr="007E25EB" w:rsidRDefault="00EA3733" w:rsidP="007E25EB">
      <w:pPr>
        <w:spacing w:after="80"/>
        <w:rPr>
          <w:rFonts w:ascii="Comic Sans MS" w:hAnsi="Comic Sans MS"/>
          <w:sz w:val="20"/>
          <w:szCs w:val="20"/>
        </w:rPr>
      </w:pPr>
    </w:p>
    <w:p w:rsidR="00EA3733" w:rsidRPr="00327A8F" w:rsidRDefault="00EA3733" w:rsidP="00991879">
      <w:pPr>
        <w:spacing w:after="240"/>
        <w:ind w:right="-127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327A8F">
        <w:rPr>
          <w:rFonts w:ascii="Comic Sans MS" w:hAnsi="Comic Sans MS"/>
          <w:b/>
          <w:sz w:val="20"/>
          <w:szCs w:val="20"/>
        </w:rPr>
        <w:t xml:space="preserve"> </w:t>
      </w:r>
      <w:r w:rsidRPr="00327A8F">
        <w:rPr>
          <w:rFonts w:ascii="Comic Sans MS" w:hAnsi="Comic Sans MS"/>
          <w:iCs/>
          <w:sz w:val="20"/>
          <w:szCs w:val="20"/>
        </w:rPr>
        <w:t xml:space="preserve">Ahlakla ilgili aşağıdaki ifadelerden hangisi </w:t>
      </w:r>
      <w:r w:rsidRPr="00991879">
        <w:rPr>
          <w:rFonts w:ascii="Comic Sans MS" w:hAnsi="Comic Sans MS"/>
          <w:b/>
          <w:iCs/>
          <w:sz w:val="20"/>
          <w:szCs w:val="20"/>
          <w:u w:val="single"/>
        </w:rPr>
        <w:t>yanlıştır</w:t>
      </w:r>
      <w:r w:rsidRPr="00327A8F">
        <w:rPr>
          <w:rFonts w:ascii="Comic Sans MS" w:hAnsi="Comic Sans MS"/>
          <w:iCs/>
          <w:sz w:val="20"/>
          <w:szCs w:val="20"/>
        </w:rPr>
        <w:t>?</w:t>
      </w:r>
      <w:r>
        <w:rPr>
          <w:rFonts w:ascii="Comic Sans MS" w:hAnsi="Comic Sans MS"/>
          <w:iCs/>
          <w:sz w:val="20"/>
          <w:szCs w:val="20"/>
        </w:rPr>
        <w:t xml:space="preserve"> (5p)</w:t>
      </w:r>
    </w:p>
    <w:p w:rsidR="00EA3733" w:rsidRPr="00327A8F" w:rsidRDefault="00EA3733" w:rsidP="00991879">
      <w:pPr>
        <w:spacing w:after="120"/>
        <w:ind w:left="-142"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A) Güzel ahlaklı olursak bizi insanlar da sever.</w:t>
      </w:r>
      <w:r w:rsidRPr="00327A8F">
        <w:rPr>
          <w:rFonts w:ascii="Comic Sans MS" w:hAnsi="Comic Sans MS"/>
          <w:bCs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 xml:space="preserve">  B) Küçük yaşta güzel ahlaklı olmaya gerek yoktur.</w:t>
      </w:r>
    </w:p>
    <w:p w:rsidR="00EA3733" w:rsidRDefault="00EA3733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C) Güzel ahlaklı olursak daha mutlu oluruz.      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D) Allah, ahlakı güzel olanları sever.</w:t>
      </w:r>
    </w:p>
    <w:p w:rsidR="00EA3733" w:rsidRPr="00327A8F" w:rsidRDefault="00EA3733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</w:p>
    <w:p w:rsidR="00EA3733" w:rsidRDefault="00EA3733" w:rsidP="00327A8F">
      <w:pPr>
        <w:pStyle w:val="ListParagraph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8</w:t>
      </w:r>
      <w:r w:rsidRPr="00327A8F">
        <w:rPr>
          <w:rFonts w:ascii="Comic Sans MS" w:hAnsi="Comic Sans MS"/>
          <w:b/>
          <w:sz w:val="20"/>
          <w:szCs w:val="20"/>
          <w:lang w:eastAsia="tr-TR"/>
        </w:rPr>
        <w:t>.</w:t>
      </w:r>
      <w:r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Hz Muhammed, çocukluğu döneminde hangisinin yanında </w:t>
      </w:r>
      <w:r w:rsidRPr="00991879">
        <w:rPr>
          <w:rFonts w:ascii="Comic Sans MS" w:hAnsi="Comic Sans MS"/>
          <w:b/>
          <w:sz w:val="20"/>
          <w:szCs w:val="20"/>
          <w:u w:val="single"/>
          <w:lang w:eastAsia="tr-TR"/>
        </w:rPr>
        <w:t>kalmamıştır</w:t>
      </w:r>
      <w:r w:rsidRPr="00327A8F">
        <w:rPr>
          <w:rFonts w:ascii="Comic Sans MS" w:hAnsi="Comic Sans MS"/>
          <w:sz w:val="20"/>
          <w:szCs w:val="20"/>
          <w:lang w:eastAsia="tr-TR"/>
        </w:rPr>
        <w:t>?</w:t>
      </w:r>
      <w:r>
        <w:rPr>
          <w:rFonts w:ascii="Comic Sans MS" w:hAnsi="Comic Sans MS"/>
          <w:sz w:val="20"/>
          <w:szCs w:val="20"/>
          <w:lang w:eastAsia="tr-TR"/>
        </w:rPr>
        <w:t xml:space="preserve"> (5p)</w:t>
      </w:r>
    </w:p>
    <w:p w:rsidR="00EA3733" w:rsidRPr="00327A8F" w:rsidRDefault="00EA3733" w:rsidP="00327A8F">
      <w:pPr>
        <w:pStyle w:val="ListParagraph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A3733" w:rsidRDefault="00EA3733" w:rsidP="00327A8F">
      <w:pPr>
        <w:pStyle w:val="ListParagraph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 w:rsidRPr="00327A8F">
        <w:rPr>
          <w:rFonts w:ascii="Comic Sans MS" w:hAnsi="Comic Sans MS"/>
          <w:sz w:val="20"/>
          <w:szCs w:val="20"/>
          <w:lang w:eastAsia="tr-TR"/>
        </w:rPr>
        <w:t xml:space="preserve">A. Anneannesinin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</w:r>
      <w:r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 B. Dedesinin                </w:t>
      </w:r>
      <w:r>
        <w:rPr>
          <w:rFonts w:ascii="Comic Sans MS" w:hAnsi="Comic Sans MS"/>
          <w:sz w:val="20"/>
          <w:szCs w:val="20"/>
          <w:lang w:eastAsia="tr-TR"/>
        </w:rPr>
        <w:t xml:space="preserve">  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C. Annesi         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>D. Amcası Ebu Talip</w:t>
      </w:r>
    </w:p>
    <w:p w:rsidR="00EA3733" w:rsidRPr="00327A8F" w:rsidRDefault="00EA3733" w:rsidP="00327A8F">
      <w:pPr>
        <w:pStyle w:val="ListParagraph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A3733" w:rsidRPr="00991879" w:rsidRDefault="00EA3733" w:rsidP="00991879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9. </w:t>
      </w:r>
      <w:r w:rsidRPr="00991879">
        <w:rPr>
          <w:rFonts w:ascii="Comic Sans MS" w:hAnsi="Comic Sans MS"/>
          <w:sz w:val="20"/>
          <w:szCs w:val="20"/>
        </w:rPr>
        <w:t>Aşağıdakilerden hangisi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b/>
          <w:sz w:val="20"/>
          <w:szCs w:val="20"/>
          <w:u w:val="single"/>
        </w:rPr>
        <w:t>manevi temizliğe</w:t>
      </w:r>
      <w:r>
        <w:rPr>
          <w:rFonts w:ascii="Comic Sans MS" w:hAnsi="Comic Sans MS"/>
          <w:sz w:val="20"/>
          <w:szCs w:val="20"/>
        </w:rPr>
        <w:t xml:space="preserve"> örnektir? (5p)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A.  Dürüstlük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99187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B.  Dişleri fırçalamak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C.  Banyo yapmak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  <w:r w:rsidRPr="00991879">
        <w:rPr>
          <w:rFonts w:ascii="Comic Sans MS" w:hAnsi="Comic Sans MS"/>
          <w:sz w:val="20"/>
          <w:szCs w:val="20"/>
        </w:rPr>
        <w:t>D.  Tırnak kesmek</w:t>
      </w:r>
    </w:p>
    <w:p w:rsidR="00EA3733" w:rsidRPr="00991879" w:rsidRDefault="00EA3733" w:rsidP="00991879">
      <w:pPr>
        <w:pStyle w:val="NoSpacing"/>
        <w:spacing w:after="2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10</w:t>
      </w:r>
      <w:r w:rsidRPr="00991879">
        <w:rPr>
          <w:rFonts w:ascii="Comic Sans MS" w:hAnsi="Comic Sans MS" w:cs="Calibri"/>
          <w:b/>
          <w:sz w:val="20"/>
          <w:szCs w:val="20"/>
        </w:rPr>
        <w:t xml:space="preserve">. </w:t>
      </w:r>
      <w:r w:rsidRPr="00991879">
        <w:rPr>
          <w:rFonts w:ascii="Comic Sans MS" w:hAnsi="Comic Sans MS" w:cs="Calibri"/>
          <w:sz w:val="20"/>
          <w:szCs w:val="20"/>
        </w:rPr>
        <w:t xml:space="preserve">Aşağıdakilerden hangisi Hz Muhammed’in davranışlarına örnek </w:t>
      </w:r>
      <w:r w:rsidRPr="00991879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Pr="00991879">
        <w:rPr>
          <w:rFonts w:ascii="Comic Sans MS" w:hAnsi="Comic Sans MS" w:cs="Calibri"/>
          <w:sz w:val="20"/>
          <w:szCs w:val="20"/>
        </w:rPr>
        <w:t>?</w:t>
      </w:r>
      <w:r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(5p)</w:t>
      </w:r>
    </w:p>
    <w:p w:rsidR="00EA3733" w:rsidRPr="00991879" w:rsidRDefault="00EA3733" w:rsidP="00991879">
      <w:pPr>
        <w:pStyle w:val="NoSpacing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991879">
        <w:rPr>
          <w:rFonts w:ascii="Comic Sans MS" w:hAnsi="Comic Sans MS"/>
          <w:sz w:val="20"/>
          <w:szCs w:val="20"/>
        </w:rPr>
        <w:t xml:space="preserve"> Hz. Muhammed,aile büyüklerini sever ve sayar.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B.</w:t>
      </w:r>
      <w:r w:rsidRPr="00991879">
        <w:rPr>
          <w:rFonts w:ascii="Comic Sans MS" w:hAnsi="Comic Sans MS"/>
          <w:sz w:val="20"/>
          <w:szCs w:val="20"/>
        </w:rPr>
        <w:t xml:space="preserve"> Hz. Muhammed,kötü davranışlardan kaçınır.</w:t>
      </w:r>
    </w:p>
    <w:p w:rsidR="00EA3733" w:rsidRDefault="00EA3733" w:rsidP="00991879">
      <w:pPr>
        <w:pStyle w:val="NoSpacing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Pr="00991879">
        <w:rPr>
          <w:rFonts w:ascii="Comic Sans MS" w:hAnsi="Comic Sans MS"/>
          <w:sz w:val="20"/>
          <w:szCs w:val="20"/>
        </w:rPr>
        <w:t xml:space="preserve"> Hz. Muhammed,haksızlıklara güzel bir  karşı koyar.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D.</w:t>
      </w:r>
      <w:r w:rsidRPr="00991879">
        <w:rPr>
          <w:rFonts w:ascii="Comic Sans MS" w:hAnsi="Comic Sans MS"/>
          <w:sz w:val="20"/>
          <w:szCs w:val="20"/>
        </w:rPr>
        <w:t xml:space="preserve"> Hz. Muhammed, çocukları sevmezdi.</w:t>
      </w:r>
    </w:p>
    <w:p w:rsidR="00EA3733" w:rsidRDefault="00EA3733" w:rsidP="00327A8F">
      <w:pPr>
        <w:spacing w:after="120"/>
        <w:rPr>
          <w:rFonts w:ascii="Comic Sans MS" w:hAnsi="Comic Sans MS"/>
          <w:b/>
          <w:sz w:val="20"/>
          <w:szCs w:val="20"/>
        </w:rPr>
      </w:pP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327A8F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‘’ İnna …………… kel kevser………………………lirabbike</w:t>
      </w:r>
      <w:r>
        <w:rPr>
          <w:rFonts w:ascii="Comic Sans MS" w:hAnsi="Comic Sans MS"/>
          <w:sz w:val="20"/>
          <w:szCs w:val="20"/>
        </w:rPr>
        <w:t xml:space="preserve"> v</w:t>
      </w:r>
      <w:r w:rsidRPr="00327A8F">
        <w:rPr>
          <w:rFonts w:ascii="Comic Sans MS" w:hAnsi="Comic Sans MS"/>
          <w:sz w:val="20"/>
          <w:szCs w:val="20"/>
        </w:rPr>
        <w:t>enhar.İnne …………………… hüvel ebter.’’</w:t>
      </w:r>
      <w:r>
        <w:rPr>
          <w:rFonts w:ascii="Comic Sans MS" w:hAnsi="Comic Sans MS"/>
          <w:sz w:val="20"/>
          <w:szCs w:val="20"/>
        </w:rPr>
        <w:t xml:space="preserve"> (10p)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Yukarıda Kevser suresinde boş bırakılan yerlere </w:t>
      </w:r>
      <w:r w:rsidRPr="00327A8F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327A8F">
        <w:rPr>
          <w:rFonts w:ascii="Comic Sans MS" w:hAnsi="Comic Sans MS"/>
          <w:sz w:val="20"/>
          <w:szCs w:val="20"/>
        </w:rPr>
        <w:t xml:space="preserve"> hangisi gelmelidir?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A- şanieke – fesalli – a’tayna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B- a’tayna – fesalli – şanieke</w:t>
      </w:r>
    </w:p>
    <w:p w:rsidR="00EA3733" w:rsidRPr="00327A8F" w:rsidRDefault="00EA3733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C- fesalli – a’tayna – şanieke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D- şanieke – a’tayna – fesalli</w:t>
      </w:r>
    </w:p>
    <w:p w:rsidR="00EA3733" w:rsidRPr="00991879" w:rsidRDefault="00EA3733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2.</w:t>
      </w:r>
      <w:r w:rsidRPr="00991879">
        <w:rPr>
          <w:rFonts w:ascii="Comic Sans MS" w:hAnsi="Comic Sans MS"/>
          <w:sz w:val="20"/>
          <w:szCs w:val="20"/>
        </w:rPr>
        <w:t xml:space="preserve"> Aşağıdaki eşleştirmeleri yapınız.</w:t>
      </w:r>
      <w:r w:rsidRPr="00991879">
        <w:rPr>
          <w:rFonts w:ascii="Comic Sans MS" w:hAnsi="Comic Sans MS"/>
          <w:i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(10</w:t>
      </w:r>
      <w:r>
        <w:rPr>
          <w:rFonts w:ascii="Comic Sans MS" w:hAnsi="Comic Sans MS"/>
          <w:sz w:val="20"/>
          <w:szCs w:val="20"/>
        </w:rPr>
        <w:t>p</w:t>
      </w:r>
      <w:r w:rsidRPr="00991879">
        <w:rPr>
          <w:rFonts w:ascii="Comic Sans MS" w:hAnsi="Comic Sans MS"/>
          <w:sz w:val="20"/>
          <w:szCs w:val="20"/>
        </w:rPr>
        <w:t>)</w:t>
      </w:r>
    </w:p>
    <w:p w:rsidR="00EA3733" w:rsidRPr="00991879" w:rsidRDefault="00EA3733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188.9pt;margin-top:4.2pt;width:88.9pt;height:21pt;z-index:251658240" arcsize="10923f">
            <v:textbox style="mso-next-textbox:#_x0000_s1026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8.5pt;margin-top:4.2pt;width:85.1pt;height:21pt;z-index:251653120" arcsize="10923f">
            <v:textbox style="mso-next-textbox:#_x0000_s1027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Abdülmuttalib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EA3733" w:rsidRPr="00991879" w:rsidRDefault="00EA3733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margin-left:188.9pt;margin-top:5.6pt;width:88.9pt;height:21pt;z-index:251659264" arcsize="10923f">
            <v:textbox style="mso-next-textbox:#_x0000_s1028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8.5pt;margin-top:5.6pt;width:85.1pt;height:21pt;z-index:251654144" arcsize="10923f">
            <v:textbox style="mso-next-textbox:#_x0000_s1029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EA3733" w:rsidRPr="00991879" w:rsidRDefault="00EA3733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0" style="position:absolute;margin-left:188.9pt;margin-top:10.65pt;width:88.9pt;height:21pt;z-index:251660288" arcsize="10923f">
            <v:textbox style="mso-next-textbox:#_x0000_s1030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8.5pt;margin-top:10.65pt;width:85.1pt;height:21pt;z-index:251655168" arcsize="10923f">
            <v:textbox style="mso-next-textbox:#_x0000_s1031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Âmine</w:t>
                  </w:r>
                </w:p>
              </w:txbxContent>
            </v:textbox>
          </v:roundrect>
        </w:pict>
      </w:r>
    </w:p>
    <w:p w:rsidR="00EA3733" w:rsidRPr="00991879" w:rsidRDefault="00EA3733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margin-left:188.9pt;margin-top:12.4pt;width:88.9pt;height:21pt;z-index:251661312" arcsize="10923f">
            <v:textbox style="mso-next-textbox:#_x0000_s1032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8.5pt;margin-top:12.4pt;width:85.1pt;height:21pt;z-index:251656192" arcsize="10923f">
            <v:textbox style="mso-next-textbox:#_x0000_s1033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Ümmü Eymen</w:t>
                  </w:r>
                </w:p>
              </w:txbxContent>
            </v:textbox>
          </v:roundrect>
        </w:pict>
      </w:r>
    </w:p>
    <w:p w:rsidR="00EA3733" w:rsidRPr="00991879" w:rsidRDefault="00EA3733" w:rsidP="00991879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4" style="position:absolute;margin-left:188.9pt;margin-top:17.1pt;width:88.9pt;height:21pt;z-index:251662336" arcsize="10923f">
            <v:textbox style="mso-next-textbox:#_x0000_s1034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8.5pt;margin-top:17.1pt;width:85.1pt;height:21pt;z-index:251657216" arcsize="10923f">
            <v:textbox style="mso-next-textbox:#_x0000_s1035">
              <w:txbxContent>
                <w:p w:rsidR="00EA3733" w:rsidRPr="00991879" w:rsidRDefault="00EA3733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Ebu Talib</w:t>
                  </w:r>
                </w:p>
              </w:txbxContent>
            </v:textbox>
          </v:roundrect>
        </w:pict>
      </w:r>
    </w:p>
    <w:p w:rsidR="00EA3733" w:rsidRDefault="00EA3733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A3733" w:rsidRPr="00327A8F" w:rsidRDefault="00EA3733" w:rsidP="00327A8F">
      <w:pPr>
        <w:spacing w:after="0" w:line="360" w:lineRule="auto"/>
        <w:rPr>
          <w:rFonts w:ascii="Comic Sans MS" w:hAnsi="Comic Sans MS" w:cs="Lucida Sans Unicode"/>
          <w:sz w:val="20"/>
          <w:szCs w:val="20"/>
        </w:rPr>
        <w:sectPr w:rsidR="00EA3733" w:rsidRPr="00327A8F" w:rsidSect="00327A8F">
          <w:pgSz w:w="11906" w:h="16838"/>
          <w:pgMar w:top="54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hyperlink r:id="rId7" w:history="1">
        <w:r w:rsidRPr="00457C51">
          <w:rPr>
            <w:rStyle w:val="Hyperlink"/>
          </w:rPr>
          <w:t>www.sorubak.com</w:t>
        </w:r>
      </w:hyperlink>
      <w:r>
        <w:rPr>
          <w:u w:val="single"/>
        </w:rPr>
        <w:t xml:space="preserve"> </w:t>
      </w:r>
    </w:p>
    <w:p w:rsidR="00EA3733" w:rsidRDefault="00EA3733" w:rsidP="007E25EB">
      <w:pPr>
        <w:tabs>
          <w:tab w:val="left" w:pos="1620"/>
        </w:tabs>
        <w:rPr>
          <w:rFonts w:ascii="Comic Sans MS" w:hAnsi="Comic Sans MS"/>
          <w:sz w:val="20"/>
          <w:szCs w:val="20"/>
        </w:rPr>
      </w:pPr>
    </w:p>
    <w:p w:rsidR="00EA3733" w:rsidRPr="008A756B" w:rsidRDefault="00EA3733" w:rsidP="008A756B">
      <w:pPr>
        <w:tabs>
          <w:tab w:val="left" w:pos="1035"/>
        </w:tabs>
        <w:rPr>
          <w:rFonts w:ascii="Comic Sans MS" w:hAnsi="Comic Sans MS"/>
          <w:sz w:val="20"/>
          <w:szCs w:val="20"/>
        </w:rPr>
      </w:pPr>
    </w:p>
    <w:sectPr w:rsidR="00EA3733" w:rsidRPr="008A756B" w:rsidSect="007E25EB"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33" w:rsidRDefault="00EA3733" w:rsidP="00327A8F">
      <w:pPr>
        <w:spacing w:after="0" w:line="240" w:lineRule="auto"/>
      </w:pPr>
      <w:r>
        <w:separator/>
      </w:r>
    </w:p>
  </w:endnote>
  <w:endnote w:type="continuationSeparator" w:id="0">
    <w:p w:rsidR="00EA3733" w:rsidRDefault="00EA3733" w:rsidP="003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33" w:rsidRDefault="00EA3733" w:rsidP="00327A8F">
      <w:pPr>
        <w:spacing w:after="0" w:line="240" w:lineRule="auto"/>
      </w:pPr>
      <w:r>
        <w:separator/>
      </w:r>
    </w:p>
  </w:footnote>
  <w:footnote w:type="continuationSeparator" w:id="0">
    <w:p w:rsidR="00EA3733" w:rsidRDefault="00EA3733" w:rsidP="00327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A3CF2"/>
    <w:multiLevelType w:val="multilevel"/>
    <w:tmpl w:val="7DBC3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DA177E"/>
    <w:multiLevelType w:val="hybridMultilevel"/>
    <w:tmpl w:val="D7BCCFF0"/>
    <w:lvl w:ilvl="0" w:tplc="56BE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A60338"/>
    <w:multiLevelType w:val="multilevel"/>
    <w:tmpl w:val="4E7EB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428"/>
    <w:rsid w:val="00006CE8"/>
    <w:rsid w:val="0001310A"/>
    <w:rsid w:val="000F5C79"/>
    <w:rsid w:val="00101C2F"/>
    <w:rsid w:val="00181A16"/>
    <w:rsid w:val="00275428"/>
    <w:rsid w:val="00305AE6"/>
    <w:rsid w:val="00327A8F"/>
    <w:rsid w:val="00353E1B"/>
    <w:rsid w:val="00457C51"/>
    <w:rsid w:val="0050625C"/>
    <w:rsid w:val="00514374"/>
    <w:rsid w:val="00594358"/>
    <w:rsid w:val="007C133F"/>
    <w:rsid w:val="007E25EB"/>
    <w:rsid w:val="00821B2C"/>
    <w:rsid w:val="00834D35"/>
    <w:rsid w:val="008A756B"/>
    <w:rsid w:val="00921D09"/>
    <w:rsid w:val="00991879"/>
    <w:rsid w:val="00DD5AC4"/>
    <w:rsid w:val="00E34A9D"/>
    <w:rsid w:val="00E76B88"/>
    <w:rsid w:val="00EA3733"/>
    <w:rsid w:val="00FB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5AE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305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305A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27A8F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A8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A8F"/>
    <w:rPr>
      <w:rFonts w:cs="Times New Roman"/>
    </w:rPr>
  </w:style>
  <w:style w:type="paragraph" w:styleId="NoSpacing">
    <w:name w:val="No Spacing"/>
    <w:link w:val="NoSpacingChar"/>
    <w:uiPriority w:val="99"/>
    <w:qFormat/>
    <w:rsid w:val="00991879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91879"/>
    <w:rPr>
      <w:rFonts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921D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584</Words>
  <Characters>3329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6</cp:revision>
  <cp:lastPrinted>2015-01-15T08:01:00Z</cp:lastPrinted>
  <dcterms:created xsi:type="dcterms:W3CDTF">2015-01-14T23:27:00Z</dcterms:created>
  <dcterms:modified xsi:type="dcterms:W3CDTF">2015-01-15T16:40:00Z</dcterms:modified>
</cp:coreProperties>
</file>