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0BC" w:rsidRPr="00A17347" w:rsidRDefault="005C30BC" w:rsidP="00A17347">
      <w:pPr>
        <w:jc w:val="center"/>
        <w:rPr>
          <w:rFonts w:cs="Arial"/>
          <w:b/>
          <w:szCs w:val="18"/>
        </w:rPr>
      </w:pPr>
      <w:r>
        <w:rPr>
          <w:rFonts w:cs="Arial"/>
          <w:b/>
          <w:szCs w:val="18"/>
        </w:rPr>
        <w:t>2014-2015</w:t>
      </w:r>
      <w:r w:rsidRPr="00A17347">
        <w:rPr>
          <w:rFonts w:cs="Arial"/>
          <w:b/>
          <w:szCs w:val="18"/>
        </w:rPr>
        <w:t xml:space="preserve"> Eğitim Öğretim Yılı</w:t>
      </w:r>
      <w:r w:rsidRPr="00A17347">
        <w:rPr>
          <w:rFonts w:cs="Arial"/>
          <w:b/>
          <w:szCs w:val="18"/>
        </w:rPr>
        <w:br/>
        <w:t xml:space="preserve">Yukarı Çarıkçı </w:t>
      </w:r>
      <w:r>
        <w:rPr>
          <w:rFonts w:cs="Arial"/>
          <w:b/>
          <w:szCs w:val="18"/>
        </w:rPr>
        <w:t>İlk</w:t>
      </w:r>
      <w:bookmarkStart w:id="0" w:name="_GoBack"/>
      <w:bookmarkEnd w:id="0"/>
      <w:r w:rsidRPr="00A17347">
        <w:rPr>
          <w:rFonts w:cs="Arial"/>
          <w:b/>
          <w:szCs w:val="18"/>
        </w:rPr>
        <w:t xml:space="preserve">okulu </w:t>
      </w:r>
      <w:r>
        <w:rPr>
          <w:rFonts w:cs="Arial"/>
          <w:b/>
          <w:szCs w:val="18"/>
        </w:rPr>
        <w:t xml:space="preserve"> </w:t>
      </w:r>
      <w:r w:rsidRPr="00703674">
        <w:rPr>
          <w:rFonts w:cs="Arial"/>
          <w:b/>
          <w:sz w:val="24"/>
          <w:szCs w:val="18"/>
          <w:u w:val="single"/>
        </w:rPr>
        <w:t>4.SINIF</w:t>
      </w:r>
      <w:r w:rsidRPr="00703674">
        <w:rPr>
          <w:rFonts w:cs="Arial"/>
          <w:b/>
          <w:sz w:val="24"/>
          <w:szCs w:val="18"/>
          <w:u w:val="single"/>
        </w:rPr>
        <w:br/>
      </w:r>
      <w:r w:rsidRPr="00A17347">
        <w:rPr>
          <w:rFonts w:cs="Arial"/>
          <w:b/>
          <w:szCs w:val="18"/>
        </w:rPr>
        <w:t>Din Kültürü ve Ahlak Bilgisi Dersi</w:t>
      </w:r>
      <w:r w:rsidRPr="00A17347">
        <w:rPr>
          <w:rFonts w:cs="Arial"/>
          <w:b/>
          <w:szCs w:val="18"/>
        </w:rPr>
        <w:br/>
        <w:t>1.Dönem 2. Sınavı</w:t>
      </w: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Adı Soyadı: …………………………………………………………………</w:t>
      </w: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Sınıfı ve Numarası:  ……………..        ………………...</w:t>
      </w: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</w:p>
    <w:p w:rsidR="005C30BC" w:rsidRPr="0064164F" w:rsidRDefault="005C30BC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1. Peygamber Efendimize ait olan sözlere ne ad verilir?</w:t>
      </w:r>
    </w:p>
    <w:p w:rsidR="005C30BC" w:rsidRPr="0064164F" w:rsidRDefault="005C30BC" w:rsidP="00A96B6B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Atasözü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Ayet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Vecize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Hadis</w:t>
      </w:r>
    </w:p>
    <w:p w:rsidR="005C30BC" w:rsidRPr="0064164F" w:rsidRDefault="005C30BC" w:rsidP="00A96B6B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2. Peygamberimize Muhammedü’l-Emin lakabının verilmesinin sebebi nedir?</w:t>
      </w:r>
    </w:p>
    <w:p w:rsidR="005C30BC" w:rsidRPr="0064164F" w:rsidRDefault="005C30BC" w:rsidP="00A96B6B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Emin ismini çok sevmesi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Babasının ismi olması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Doğru ve güvenilir olması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Zeki olması</w:t>
      </w:r>
    </w:p>
    <w:p w:rsidR="005C30BC" w:rsidRPr="0064164F" w:rsidRDefault="005C30BC" w:rsidP="00A96B6B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3. Hz. Muhammed ne zaman-nerede doğmuştur?</w:t>
      </w:r>
    </w:p>
    <w:p w:rsidR="005C30BC" w:rsidRPr="0064164F" w:rsidRDefault="005C30BC" w:rsidP="00A96B6B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571-Mekke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570-Kudüs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570-Mısır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571-Medine</w:t>
      </w:r>
    </w:p>
    <w:p w:rsidR="005C30BC" w:rsidRPr="0064164F" w:rsidRDefault="005C30BC" w:rsidP="00A96B6B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4. Peygamberimizin Ahmet, Mahmut, Mustafa ve Muhammed gibi güzel isimleri vardır. “ Muhammed “ isminin anlamı aşağıdakilerden hangisidir?</w:t>
      </w:r>
    </w:p>
    <w:p w:rsidR="005C30BC" w:rsidRPr="0064164F" w:rsidRDefault="005C30BC" w:rsidP="00A96B6B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Seçilmiş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Yiğit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Övülmüş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Akıllı</w:t>
      </w:r>
    </w:p>
    <w:p w:rsidR="005C30BC" w:rsidRPr="0064164F" w:rsidRDefault="005C30BC" w:rsidP="00A96B6B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5. Aşağıdakilerden hangisi Peygamberimizin erkek çocuklarından birisi değildir?</w:t>
      </w:r>
    </w:p>
    <w:p w:rsidR="005C30BC" w:rsidRPr="0064164F" w:rsidRDefault="005C30BC" w:rsidP="00A96B6B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Mustafa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Abdullah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İbrahim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Kasım</w:t>
      </w:r>
    </w:p>
    <w:p w:rsidR="005C30BC" w:rsidRPr="0064164F" w:rsidRDefault="005C30BC" w:rsidP="00A96B6B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6. Hz. Muhammed (SAV) ‘in doğum tarihi aşağıdakilerden hangisidir?</w:t>
      </w:r>
    </w:p>
    <w:p w:rsidR="005C30BC" w:rsidRPr="0064164F" w:rsidRDefault="005C30BC" w:rsidP="00A96B6B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20 Şubat 575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20 Nisan 571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20 Mart 571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20 Mayıs 575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7. Peygamberimiz Mekke’den Medine’ye kiminle birlikte hicret etmiştir?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Osman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Ali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Ömer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Ebu Bekir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8. Aşağıdakilerden hangisi Peygamberimizin torunlarından biridir?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Hüseyin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Abdullah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Muhammed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Abdulmuttalip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9. Hiçbir kimseye haksızlık yapılmamasına ve haksızlığa uğrayanlara yardım edilmesine yönelik olarak kurulan, peygamberimizin de üye olduğu topluluğun adı neydi?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Yardımseverler Kulübü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Gönüllüler Topluluğu</w:t>
      </w:r>
      <w:r w:rsidRPr="0064164F">
        <w:rPr>
          <w:rStyle w:val="apple-converted-space"/>
          <w:rFonts w:ascii="Calibri" w:hAnsi="Calibri" w:cs="Arial"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Erdemliler topluluğu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d)Mekkeliler Kulübü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10. Hz. Muhammed kimlere peygamber olarak gönderilmiştir?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Türklere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Araplara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Yedinci yüzyılda yaşayanlara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Tüm insanlara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11. Aşağıdakilerden hangisi namaz ibadeti için yapılması gereken temizliğin ismidir?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Abdest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Yüzü yıkamak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Ayakları yıkamak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Banyo yapmak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12. Aşağıdaki atasözlerinden hangisi “Temizlik” ile ilgilidir?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  Damlaya damlaya göl olur.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  Aslan yattığı yerden belli olur.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  Tatlı söz yılanı deliğinden çıkarır.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  Görünen köy kılavuz istemez.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13. Aşağıdakilerden hangisi abdest aldıktan sonra dikkat etmemiz gereken davranışlardan biri değildir?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Ayaklarımızı güzelce kurulamadan çorapları giymemeliyiz.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Islak ayaklarla camiye girmemeliyiz.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Abdest aldıktan hemen sonra namaz kılmalıyız.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Çeşmeyi kapatmalı, suyu boşuna harcamamalıyız.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14. Yalan söylememek, günahlardan uzak durmak, başkaları hakkında kötü düşünmemek nasıl bir temizliktir?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  Çevre temizliği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  Manevi temizlik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  Elbise temizliği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  Beden temizliği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15. Aşağıdakilerden hangisini yaparsak "manevi temizlik" yapmış oluruz?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Dişleri fırçalamak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Banyo yapmak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Hata ve günahlardan tövbe etmek 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Arkadaşlarla iyi geçinmek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16. Aşağıdakilerden hangisi namaz abdestiyle temizlenen yerlerden değildir?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Ağzımız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Kollarımız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Ayaklarımız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Dizlerimiz</w:t>
      </w:r>
    </w:p>
    <w:p w:rsidR="005C30BC" w:rsidRPr="0064164F" w:rsidRDefault="005C30BC" w:rsidP="006B4212">
      <w:pPr>
        <w:spacing w:after="0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17. “İnşallah” kelimesinin anlamı aşağıdakilerden hangisidir?</w:t>
      </w:r>
    </w:p>
    <w:p w:rsidR="005C30BC" w:rsidRPr="0064164F" w:rsidRDefault="005C30BC" w:rsidP="006B4212">
      <w:pPr>
        <w:spacing w:after="0" w:line="240" w:lineRule="auto"/>
        <w:rPr>
          <w:rFonts w:cs="Arial"/>
          <w:sz w:val="20"/>
          <w:szCs w:val="20"/>
        </w:rPr>
      </w:pPr>
    </w:p>
    <w:p w:rsidR="005C30BC" w:rsidRPr="0064164F" w:rsidRDefault="005C30BC" w:rsidP="006B4212">
      <w:pPr>
        <w:spacing w:after="0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Allah’a şükür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Allah korusun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Allah en büyüktür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Allah izin verirse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18. Bir konuda birine söz verirken ek olarak söylediğimiz söz aşağıdakilerden hangisidir?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Maşallah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b)Allah korusun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c)Elhamdülillah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d)İnşallah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19. Aşağıdakilerden hangisi Allah’ın yapılmasını kesinlikle yasakladığı iş ve davranışlara denir?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a)Haram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b)Helal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Sevap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Cehennem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20. Aşağıdakilerden hangisi haram sayılabilecek davranışlardan değildir?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Hırsızlık yapmak.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Başkasının arkasından konuşmak.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Selamlaşmak.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Kıskançlık.</w:t>
      </w:r>
    </w:p>
    <w:p w:rsidR="005C30BC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21. Dinimizin yapmamızı istediği, yaptığımız zaman ödül kazanacağımız iş ve davranışlara ne ad verilir?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Haram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Günah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Mekruh</w:t>
      </w:r>
      <w:r w:rsidRPr="0064164F">
        <w:rPr>
          <w:rStyle w:val="apple-converted-space"/>
          <w:rFonts w:ascii="Calibri" w:hAnsi="Calibri" w:cs="Arial"/>
          <w:bCs/>
          <w:sz w:val="20"/>
          <w:szCs w:val="20"/>
        </w:rPr>
        <w:t> 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Sevap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22. Aşağıdakilerden hangisi Peygamberimizin kız çocuklarından birisi değildir?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Zeynep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Rukiye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Aişe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Fatıma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23. Hz Muhammed’in doğduğu toplumla ilgili olarak aşağıdakilerden hangisi yanlıştır?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Haksız kazanç ve zulüm yaygındı.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İnsanlar kendi elleriyle yaptıkları putlara tapıyorlardı.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Kadın ve kız çocuklarına çok değer verilirdi.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İnsanlar kabileler halinde yaşıyorlardı.</w:t>
      </w:r>
    </w:p>
    <w:p w:rsidR="005C30BC" w:rsidRPr="0064164F" w:rsidRDefault="005C30BC" w:rsidP="006B4212">
      <w:pPr>
        <w:pStyle w:val="Index8"/>
        <w:rPr>
          <w:rFonts w:ascii="Calibri" w:hAnsi="Calibri" w:cs="Arial"/>
          <w:b/>
          <w:sz w:val="20"/>
          <w:szCs w:val="20"/>
        </w:rPr>
      </w:pPr>
      <w:r w:rsidRPr="0064164F">
        <w:rPr>
          <w:rFonts w:ascii="Calibri" w:hAnsi="Calibri" w:cs="Arial"/>
          <w:b/>
          <w:sz w:val="20"/>
          <w:szCs w:val="20"/>
        </w:rPr>
        <w:t>24. İslam’dan önceki döneme özel bir isim verilmiştir. Bu isim aşağıdakilerden hangisidir?</w:t>
      </w:r>
    </w:p>
    <w:p w:rsidR="005C30BC" w:rsidRPr="0064164F" w:rsidRDefault="005C30BC" w:rsidP="006B4212">
      <w:pPr>
        <w:pStyle w:val="Index8"/>
        <w:rPr>
          <w:rFonts w:ascii="Calibri" w:hAnsi="Calibri" w:cs="Arial"/>
          <w:sz w:val="20"/>
          <w:szCs w:val="20"/>
        </w:rPr>
      </w:pPr>
      <w:r w:rsidRPr="0064164F">
        <w:rPr>
          <w:rFonts w:ascii="Calibri" w:hAnsi="Calibri" w:cs="Arial"/>
          <w:sz w:val="20"/>
          <w:szCs w:val="20"/>
        </w:rPr>
        <w:t>a) Asabiye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b) Cahiliye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c) Hudeybiye</w:t>
      </w:r>
      <w:r w:rsidRPr="0064164F">
        <w:rPr>
          <w:rFonts w:ascii="Calibri" w:hAnsi="Calibri"/>
          <w:sz w:val="20"/>
          <w:szCs w:val="20"/>
        </w:rPr>
        <w:br/>
      </w:r>
      <w:r w:rsidRPr="0064164F">
        <w:rPr>
          <w:rFonts w:ascii="Calibri" w:hAnsi="Calibri" w:cs="Arial"/>
          <w:sz w:val="20"/>
          <w:szCs w:val="20"/>
        </w:rPr>
        <w:t>d) Kureyş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25. Aşağıdakilerden hangisi diğerlerine göre daha sık yapılması gereken bir temizliktir?</w:t>
      </w:r>
    </w:p>
    <w:p w:rsidR="005C30BC" w:rsidRPr="0064164F" w:rsidRDefault="005C30BC" w:rsidP="006B4212">
      <w:pPr>
        <w:spacing w:before="100" w:beforeAutospacing="1" w:after="100" w:afterAutospacing="1" w:line="240" w:lineRule="auto"/>
        <w:rPr>
          <w:rFonts w:cs="Arial"/>
          <w:sz w:val="20"/>
          <w:szCs w:val="20"/>
        </w:rPr>
      </w:pPr>
      <w:r w:rsidRPr="0064164F">
        <w:rPr>
          <w:rFonts w:cs="Arial"/>
          <w:sz w:val="20"/>
          <w:szCs w:val="20"/>
        </w:rPr>
        <w:t>a) Banyo yapmak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b) Tırnakları kesmek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c) Saçları yıkamak</w:t>
      </w:r>
      <w:r w:rsidRPr="0064164F">
        <w:rPr>
          <w:sz w:val="20"/>
          <w:szCs w:val="20"/>
        </w:rPr>
        <w:br/>
      </w:r>
      <w:r w:rsidRPr="0064164F">
        <w:rPr>
          <w:rFonts w:cs="Arial"/>
          <w:sz w:val="20"/>
          <w:szCs w:val="20"/>
        </w:rPr>
        <w:t>d) Dişleri fırçalamak</w:t>
      </w: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Default="005C30BC" w:rsidP="006B4212">
      <w:pPr>
        <w:spacing w:after="0" w:line="240" w:lineRule="auto"/>
        <w:rPr>
          <w:rFonts w:cs="Arial"/>
          <w:sz w:val="18"/>
          <w:szCs w:val="18"/>
        </w:rPr>
      </w:pPr>
    </w:p>
    <w:p w:rsidR="005C30BC" w:rsidRPr="00F543AA" w:rsidRDefault="005C30BC" w:rsidP="00002AEE">
      <w:pPr>
        <w:spacing w:after="0" w:line="240" w:lineRule="auto"/>
        <w:jc w:val="right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Süreniz 30 Dakikadır.</w:t>
      </w: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Başarılar Dilerim…</w:t>
      </w: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Mehmet Fatih Bütün</w:t>
      </w:r>
    </w:p>
    <w:p w:rsidR="005C30BC" w:rsidRPr="00F543AA" w:rsidRDefault="005C30BC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F543AA">
        <w:rPr>
          <w:rFonts w:cs="Arial"/>
          <w:b/>
          <w:sz w:val="18"/>
          <w:szCs w:val="18"/>
        </w:rPr>
        <w:t>Din Kültürü ve Ahlak Bilgisi Öğretmeni</w:t>
      </w:r>
    </w:p>
    <w:sectPr w:rsidR="005C30BC" w:rsidRPr="00F543AA" w:rsidSect="00E06036">
      <w:footerReference w:type="default" r:id="rId6"/>
      <w:pgSz w:w="11906" w:h="16838"/>
      <w:pgMar w:top="709" w:right="707" w:bottom="426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0BC" w:rsidRDefault="005C30BC" w:rsidP="00F543AA">
      <w:pPr>
        <w:spacing w:after="0" w:line="240" w:lineRule="auto"/>
      </w:pPr>
      <w:r>
        <w:separator/>
      </w:r>
    </w:p>
  </w:endnote>
  <w:endnote w:type="continuationSeparator" w:id="0">
    <w:p w:rsidR="005C30BC" w:rsidRDefault="005C30BC" w:rsidP="00F5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0BC" w:rsidRDefault="005C30BC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5C30BC" w:rsidRDefault="005C30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0BC" w:rsidRDefault="005C30BC" w:rsidP="00F543AA">
      <w:pPr>
        <w:spacing w:after="0" w:line="240" w:lineRule="auto"/>
      </w:pPr>
      <w:r>
        <w:separator/>
      </w:r>
    </w:p>
  </w:footnote>
  <w:footnote w:type="continuationSeparator" w:id="0">
    <w:p w:rsidR="005C30BC" w:rsidRDefault="005C30BC" w:rsidP="00F54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B6B"/>
    <w:rsid w:val="00002AEE"/>
    <w:rsid w:val="001709C3"/>
    <w:rsid w:val="001972D1"/>
    <w:rsid w:val="00460FAD"/>
    <w:rsid w:val="005C30BC"/>
    <w:rsid w:val="0064164F"/>
    <w:rsid w:val="006B4212"/>
    <w:rsid w:val="00703674"/>
    <w:rsid w:val="00847409"/>
    <w:rsid w:val="0086280D"/>
    <w:rsid w:val="00A17347"/>
    <w:rsid w:val="00A96B6B"/>
    <w:rsid w:val="00AF747B"/>
    <w:rsid w:val="00C04D58"/>
    <w:rsid w:val="00E06036"/>
    <w:rsid w:val="00E3147B"/>
    <w:rsid w:val="00F5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8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8">
    <w:name w:val="index 8"/>
    <w:basedOn w:val="Normal"/>
    <w:uiPriority w:val="99"/>
    <w:semiHidden/>
    <w:rsid w:val="00A96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uiPriority w:val="99"/>
    <w:rsid w:val="006B4212"/>
  </w:style>
  <w:style w:type="paragraph" w:styleId="ListParagraph">
    <w:name w:val="List Paragraph"/>
    <w:basedOn w:val="Normal"/>
    <w:uiPriority w:val="99"/>
    <w:qFormat/>
    <w:rsid w:val="006B42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43A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43A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639</Words>
  <Characters>3648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</dc:creator>
  <cp:keywords>www.sorubak.com</cp:keywords>
  <dc:description/>
  <cp:lastModifiedBy>edanur</cp:lastModifiedBy>
  <cp:revision>10</cp:revision>
  <dcterms:created xsi:type="dcterms:W3CDTF">2013-12-28T11:40:00Z</dcterms:created>
  <dcterms:modified xsi:type="dcterms:W3CDTF">2015-01-10T17:36:00Z</dcterms:modified>
</cp:coreProperties>
</file>