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E0" w:rsidRDefault="00106EE0" w:rsidP="00344E04">
      <w:pPr>
        <w:sectPr w:rsidR="00106EE0" w:rsidSect="00344E04">
          <w:pgSz w:w="11906" w:h="16838"/>
          <w:pgMar w:top="567" w:right="567" w:bottom="425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6" type="#_x0000_t62" style="position:absolute;margin-left:331.55pt;margin-top:60.1pt;width:222pt;height:30.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" adj="-1435,11475" strokecolor="#9bbb59" strokeweight="2pt">
            <v:textbox>
              <w:txbxContent>
                <w:p w:rsidR="00106EE0" w:rsidRPr="00522784" w:rsidRDefault="00106EE0" w:rsidP="00522784">
                  <w:pPr>
                    <w:jc w:val="center"/>
                    <w:rPr>
                      <w:rFonts w:ascii="ALFABET98" w:hAnsi="ALFABET98"/>
                      <w:b/>
                      <w:color w:val="00B0F0"/>
                    </w:rPr>
                  </w:pPr>
                  <w:r w:rsidRPr="00522784">
                    <w:rPr>
                      <w:rFonts w:ascii="ALFABET98" w:hAnsi="ALFABET98"/>
                      <w:b/>
                      <w:color w:val="00B0F0"/>
                    </w:rPr>
                    <w:t>İnsan isimleri eş sesli kelime değildir.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387.9pt;margin-top:-21.6pt;width:145.5pt;height:73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" filled="f" stroked="f">
            <v:textbox>
              <w:txbxContent>
                <w:p w:rsidR="00106EE0" w:rsidRPr="001179E6" w:rsidRDefault="00106EE0" w:rsidP="00901E73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Ace Crikey" w:hAnsi="Ace Crikey"/>
                      <w:b/>
                      <w:color w:val="E36C0A"/>
                      <w:sz w:val="50"/>
                      <w:szCs w:val="50"/>
                    </w:rPr>
                  </w:pPr>
                  <w:r w:rsidRPr="001179E6">
                    <w:rPr>
                      <w:rFonts w:ascii="Ace Crikey" w:hAnsi="Ace Crikey"/>
                      <w:b/>
                      <w:color w:val="E36C0A"/>
                      <w:sz w:val="50"/>
                      <w:szCs w:val="50"/>
                    </w:rPr>
                    <w:t>DENEME</w:t>
                  </w:r>
                </w:p>
                <w:p w:rsidR="00106EE0" w:rsidRPr="00901E73" w:rsidRDefault="00106EE0" w:rsidP="00901E73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Ace Crikey" w:hAnsi="Ace Crikey"/>
                      <w:b/>
                      <w:color w:val="00B050"/>
                      <w:sz w:val="50"/>
                      <w:szCs w:val="50"/>
                    </w:rPr>
                  </w:pPr>
                  <w:r w:rsidRPr="001179E6">
                    <w:rPr>
                      <w:rFonts w:ascii="Ace Crikey" w:hAnsi="Ace Crikey"/>
                      <w:b/>
                      <w:color w:val="E36C0A"/>
                      <w:sz w:val="50"/>
                      <w:szCs w:val="50"/>
                    </w:rPr>
                    <w:t>SINAVI-3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8" type="#_x0000_t75" style="position:absolute;margin-left:-1.35pt;margin-top:-21.6pt;width:62.25pt;height:60.75pt;z-index:251645440;visibility:visible">
            <v:imagedata r:id="rId7" o:title=""/>
          </v:shape>
        </w:pict>
      </w:r>
      <w:r>
        <w:rPr>
          <w:noProof/>
          <w:lang w:eastAsia="tr-TR"/>
        </w:rPr>
        <w:pict>
          <v:roundrect id="Yuvarlatılmış Dikdörtgen 6" o:spid="_x0000_s1029" style="position:absolute;margin-left:373.65pt;margin-top:-15.6pt;width:159.75pt;height:55.5pt;z-index:251644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" stroked="f" strokeweight="2pt">
            <v:textbox>
              <w:txbxContent>
                <w:p w:rsidR="00106EE0" w:rsidRDefault="00106EE0" w:rsidP="00901E7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" o:spid="_x0000_s1030" style="position:absolute;z-index:251643392;visibility:visible" from="-13.35pt,40.7pt" to="553.5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" strokecolor="#c0504d" strokeweight="2pt">
            <v:shadow on="t" color="black" opacity="24903f" origin=",.5" offset="0,.55556mm"/>
          </v:line>
        </w:pict>
      </w:r>
    </w:p>
    <w:p w:rsidR="00106EE0" w:rsidRPr="002B37BE" w:rsidRDefault="00106EE0" w:rsidP="002B37BE">
      <w:pPr>
        <w:jc w:val="center"/>
        <w:rPr>
          <w:rFonts w:ascii="ALFABET98" w:hAnsi="ALFABET98"/>
          <w:b/>
          <w:color w:val="FF0000"/>
          <w:sz w:val="28"/>
          <w:szCs w:val="28"/>
          <w:u w:val="single"/>
        </w:rPr>
      </w:pPr>
      <w:r>
        <w:rPr>
          <w:noProof/>
          <w:lang w:eastAsia="tr-TR"/>
        </w:rPr>
        <w:pict>
          <v:rect id="Dikdörtgen 11" o:spid="_x0000_s1031" style="position:absolute;left:0;text-align:left;margin-left:-13.35pt;margin-top:25.9pt;width:276.6pt;height:279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" strokecolor="#4bacc6" strokeweight="2pt">
            <v:textbox>
              <w:txbxContent>
                <w:p w:rsidR="00106EE0" w:rsidRDefault="00106EE0" w:rsidP="003F0F68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   </w:t>
                  </w:r>
                  <w:r w:rsidRPr="003F0F68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>Trendeyim. Çok sevinçliyim. Bir trene bindiğim için böyle sevinçli olabileceğimi sanmazdım.</w:t>
                  </w:r>
                </w:p>
                <w:p w:rsidR="00106EE0" w:rsidRDefault="00106EE0" w:rsidP="003F0F68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    Her yer diz boyu kar. Dün kalkması gereken uçak kalkmadı. O uçak bugün de kalkmadı. Otobüsler yollarda çakılı kaldı. Devletin ekipleri araçlarını homurdatarak ve gıcırdatarak karla savaşmaya gittiler. Önce yakınlardan başladılar. Sonra daha uzaklara gittiler.</w:t>
                  </w:r>
                </w:p>
                <w:p w:rsidR="00106EE0" w:rsidRDefault="00106EE0" w:rsidP="003F0F68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    Bu trene bir doğu ilimizden bindim. Trende bile yer bulma olanağı neredeyse tümden ortadan kalkmıştı. Sonunda kendimi bu yolcu treninin bir köşesine atmayı becerince, derin bir soluk aldım.</w:t>
                  </w:r>
                </w:p>
                <w:p w:rsidR="00106EE0" w:rsidRPr="003F0F68" w:rsidRDefault="00106EE0" w:rsidP="003F0F68">
                  <w:pPr>
                    <w:jc w:val="right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3F0F6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(Adalet Ağaoğlu’nun “Yol” adlı hikâyesinden)</w:t>
                  </w:r>
                </w:p>
              </w:txbxContent>
            </v:textbox>
          </v:rect>
        </w:pict>
      </w:r>
      <w:r w:rsidRPr="002B37BE">
        <w:rPr>
          <w:rFonts w:ascii="ALFABET98" w:hAnsi="ALFABET98"/>
          <w:b/>
          <w:color w:val="7030A0"/>
          <w:sz w:val="28"/>
          <w:szCs w:val="28"/>
          <w:u w:val="single"/>
        </w:rPr>
        <w:t>TÜRKÇE</w:t>
      </w:r>
      <w:r>
        <w:rPr>
          <w:noProof/>
          <w:lang w:eastAsia="tr-TR"/>
        </w:rPr>
        <w:pict>
          <v:shape id="Resim 1" o:spid="_x0000_s1032" type="#_x0000_t75" style="position:absolute;left:0;text-align:left;margin-left:.15pt;margin-top:-32.05pt;width:537pt;height:47.25pt;z-index:-251674112;visibility:visible;mso-position-horizontal-relative:text;mso-position-vertical-relative:text" wrapcoords="-30 0 -30 21257 21600 21257 21600 0 -30 0">
            <v:imagedata r:id="rId8" o:title="" cropbottom="61752f"/>
            <w10:wrap type="tight"/>
          </v:shape>
        </w:pict>
      </w:r>
    </w:p>
    <w:p w:rsidR="00106EE0" w:rsidRDefault="00106EE0" w:rsidP="00344E04"/>
    <w:p w:rsidR="00106EE0" w:rsidRDefault="00106EE0" w:rsidP="00344E04"/>
    <w:p w:rsidR="00106EE0" w:rsidRDefault="00106EE0" w:rsidP="00344E04"/>
    <w:p w:rsidR="00106EE0" w:rsidRDefault="00106EE0" w:rsidP="00344E04"/>
    <w:p w:rsidR="00106EE0" w:rsidRDefault="00106EE0" w:rsidP="00344E04"/>
    <w:p w:rsidR="00106EE0" w:rsidRDefault="00106EE0" w:rsidP="00344E04"/>
    <w:p w:rsidR="00106EE0" w:rsidRDefault="00106EE0" w:rsidP="00344E04"/>
    <w:p w:rsidR="00106EE0" w:rsidRDefault="00106EE0" w:rsidP="00344E04"/>
    <w:p w:rsidR="00106EE0" w:rsidRDefault="00106EE0" w:rsidP="00344E04">
      <w:pPr>
        <w:rPr>
          <w:rFonts w:ascii="ALFABET98" w:hAnsi="ALFABET98"/>
          <w:b/>
          <w:color w:val="00B0F0"/>
          <w:sz w:val="24"/>
          <w:szCs w:val="24"/>
        </w:rPr>
      </w:pPr>
    </w:p>
    <w:p w:rsidR="00106EE0" w:rsidRDefault="00106EE0" w:rsidP="00344E04">
      <w:pPr>
        <w:rPr>
          <w:rFonts w:ascii="ALFABET98" w:hAnsi="ALFABET98"/>
          <w:color w:val="7030A0"/>
          <w:sz w:val="24"/>
          <w:szCs w:val="24"/>
        </w:rPr>
      </w:pPr>
    </w:p>
    <w:p w:rsidR="00106EE0" w:rsidRDefault="00106EE0" w:rsidP="00344E04">
      <w:pPr>
        <w:rPr>
          <w:rFonts w:ascii="ALFABET98" w:hAnsi="ALFABET98"/>
          <w:color w:val="7030A0"/>
          <w:sz w:val="24"/>
          <w:szCs w:val="24"/>
        </w:rPr>
      </w:pPr>
    </w:p>
    <w:p w:rsidR="00106EE0" w:rsidRPr="00FF3162" w:rsidRDefault="00106EE0" w:rsidP="00344E04">
      <w:pPr>
        <w:rPr>
          <w:rFonts w:ascii="ALFABET98" w:hAnsi="ALFABET98"/>
          <w:color w:val="7030A0"/>
          <w:sz w:val="24"/>
          <w:szCs w:val="24"/>
        </w:rPr>
      </w:pPr>
      <w:r w:rsidRPr="00FF3162">
        <w:rPr>
          <w:rFonts w:ascii="ALFABET98" w:hAnsi="ALFABET98"/>
          <w:color w:val="7030A0"/>
          <w:sz w:val="24"/>
          <w:szCs w:val="24"/>
        </w:rPr>
        <w:t>(İlk üç soruyu yukarıdaki metne göre yanıtlayınız?)</w:t>
      </w:r>
    </w:p>
    <w:p w:rsidR="00106EE0" w:rsidRDefault="00106EE0" w:rsidP="00FF3162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Yazar niçin sevinçlidir? </w:t>
      </w:r>
    </w:p>
    <w:p w:rsidR="00106EE0" w:rsidRPr="00FF3162" w:rsidRDefault="00106EE0" w:rsidP="00FF316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106EE0" w:rsidRDefault="00106EE0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Evine döndüğü için</w:t>
      </w:r>
    </w:p>
    <w:p w:rsidR="00106EE0" w:rsidRDefault="00106EE0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Trene bindiği için</w:t>
      </w:r>
    </w:p>
    <w:p w:rsidR="00106EE0" w:rsidRDefault="00106EE0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Kar yağdığı için</w:t>
      </w:r>
    </w:p>
    <w:p w:rsidR="00106EE0" w:rsidRDefault="00106EE0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Uçağa binemediği için</w:t>
      </w:r>
    </w:p>
    <w:p w:rsidR="00106EE0" w:rsidRPr="002B37BE" w:rsidRDefault="00106EE0" w:rsidP="003F0F68">
      <w:pPr>
        <w:pStyle w:val="ListParagraph"/>
        <w:jc w:val="both"/>
        <w:rPr>
          <w:rFonts w:ascii="ALFABET98" w:hAnsi="ALFABET98"/>
          <w:sz w:val="20"/>
          <w:szCs w:val="20"/>
        </w:rPr>
      </w:pPr>
    </w:p>
    <w:p w:rsidR="00106EE0" w:rsidRPr="00436780" w:rsidRDefault="00106EE0" w:rsidP="00436780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Yazar neden trene binmiştir?</w:t>
      </w:r>
    </w:p>
    <w:p w:rsidR="00106EE0" w:rsidRPr="002B37BE" w:rsidRDefault="00106EE0" w:rsidP="00FF3162">
      <w:pPr>
        <w:pStyle w:val="ListParagraph"/>
        <w:ind w:left="360"/>
        <w:jc w:val="both"/>
        <w:rPr>
          <w:rFonts w:ascii="ALFABET98" w:hAnsi="ALFABET98"/>
          <w:sz w:val="12"/>
          <w:szCs w:val="12"/>
        </w:rPr>
      </w:pPr>
    </w:p>
    <w:p w:rsidR="00106EE0" w:rsidRDefault="00106EE0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Uçakta yer olmadığından dolayı</w:t>
      </w:r>
    </w:p>
    <w:p w:rsidR="00106EE0" w:rsidRDefault="00106EE0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Trene binmeyi sevdiğinden dolayı</w:t>
      </w:r>
    </w:p>
    <w:p w:rsidR="00106EE0" w:rsidRDefault="00106EE0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Uçağı kalkmadığından dolayı</w:t>
      </w:r>
    </w:p>
    <w:p w:rsidR="00106EE0" w:rsidRDefault="00106EE0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Otobüslerde yer olmadığından dolayı</w:t>
      </w:r>
      <w:r w:rsidRPr="00FF3162">
        <w:rPr>
          <w:rFonts w:ascii="ALFABET98" w:hAnsi="ALFABET98"/>
          <w:sz w:val="24"/>
          <w:szCs w:val="24"/>
        </w:rPr>
        <w:t xml:space="preserve"> </w:t>
      </w:r>
    </w:p>
    <w:p w:rsidR="00106EE0" w:rsidRPr="002B37BE" w:rsidRDefault="00106EE0" w:rsidP="00FF3162">
      <w:pPr>
        <w:pStyle w:val="ListParagraph"/>
        <w:jc w:val="both"/>
        <w:rPr>
          <w:rFonts w:ascii="ALFABET98" w:hAnsi="ALFABET98"/>
          <w:sz w:val="20"/>
          <w:szCs w:val="20"/>
        </w:rPr>
      </w:pPr>
    </w:p>
    <w:p w:rsidR="00106EE0" w:rsidRDefault="00106EE0" w:rsidP="00FF3162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Kasım Usta oğlunu niçin hemen dükkâna soktu? </w:t>
      </w:r>
    </w:p>
    <w:p w:rsidR="00106EE0" w:rsidRPr="00FF3162" w:rsidRDefault="00106EE0" w:rsidP="00FF316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106EE0" w:rsidRDefault="00106EE0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Tedavi etmek için </w:t>
      </w:r>
    </w:p>
    <w:p w:rsidR="00106EE0" w:rsidRDefault="00106EE0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Dövmek için </w:t>
      </w:r>
    </w:p>
    <w:p w:rsidR="00106EE0" w:rsidRDefault="00106EE0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Hava soğuk olduğu için </w:t>
      </w:r>
    </w:p>
    <w:p w:rsidR="00106EE0" w:rsidRPr="00FF3162" w:rsidRDefault="00106EE0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>Korumak için</w:t>
      </w:r>
    </w:p>
    <w:p w:rsidR="00106EE0" w:rsidRDefault="00106EE0" w:rsidP="00DF5825">
      <w:pPr>
        <w:pStyle w:val="ListParagraph"/>
        <w:numPr>
          <w:ilvl w:val="0"/>
          <w:numId w:val="1"/>
        </w:numPr>
        <w:rPr>
          <w:rFonts w:ascii="ALFABET98" w:hAnsi="ALFABET98"/>
          <w:color w:val="00B0F0"/>
          <w:sz w:val="24"/>
          <w:szCs w:val="24"/>
        </w:rPr>
      </w:pPr>
    </w:p>
    <w:p w:rsidR="00106EE0" w:rsidRDefault="00106EE0" w:rsidP="00DF5825">
      <w:pPr>
        <w:ind w:firstLine="426"/>
        <w:jc w:val="both"/>
        <w:rPr>
          <w:rFonts w:ascii="ALFABET98" w:hAnsi="ALFABET98"/>
          <w:color w:val="00B050"/>
          <w:sz w:val="24"/>
          <w:szCs w:val="24"/>
        </w:rPr>
      </w:pPr>
      <w:r w:rsidRPr="00DF5825">
        <w:rPr>
          <w:rFonts w:ascii="ALFABET98" w:hAnsi="ALFABET98"/>
          <w:color w:val="00B050"/>
          <w:sz w:val="24"/>
          <w:szCs w:val="24"/>
        </w:rPr>
        <w:t>Ahmet sınıfta arkadaşlarına eş sesli kelimelerle ilgili bu bilgiyi vermiştir. Öğretmeni tahtaya bir labirent oluşturmuş ve öğrenciler bu labirentlerden geçerek bazı kelimelere ulaşmışlardır.</w:t>
      </w:r>
    </w:p>
    <w:p w:rsidR="00106EE0" w:rsidRDefault="00106EE0" w:rsidP="00DF5825">
      <w:pPr>
        <w:ind w:firstLine="426"/>
        <w:jc w:val="both"/>
        <w:rPr>
          <w:rFonts w:ascii="ALFABET98" w:hAnsi="ALFABET98"/>
          <w:sz w:val="24"/>
          <w:szCs w:val="24"/>
        </w:rPr>
      </w:pPr>
      <w:r w:rsidRPr="00DF5825">
        <w:rPr>
          <w:rFonts w:ascii="ALFABET98" w:hAnsi="ALFABET98"/>
          <w:sz w:val="24"/>
          <w:szCs w:val="24"/>
        </w:rPr>
        <w:t>Hangi öğrencinin ulaştığı kelime eş sesli kelimedir?</w:t>
      </w:r>
    </w:p>
    <w:p w:rsidR="00106EE0" w:rsidRDefault="00106EE0" w:rsidP="00DF5825">
      <w:pPr>
        <w:pStyle w:val="ListParagraph"/>
        <w:autoSpaceDE w:val="0"/>
        <w:autoSpaceDN w:val="0"/>
        <w:adjustRightInd w:val="0"/>
        <w:spacing w:after="0" w:line="240" w:lineRule="auto"/>
        <w:ind w:left="708"/>
        <w:rPr>
          <w:rFonts w:ascii="ALFABET98" w:hAnsi="ALFABET98" w:cs="Arial-BoldMT"/>
          <w:bCs/>
          <w:sz w:val="24"/>
          <w:szCs w:val="20"/>
        </w:rPr>
      </w:pPr>
      <w:r w:rsidRPr="00901E73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 </w:t>
      </w:r>
      <w:r>
        <w:rPr>
          <w:rFonts w:ascii="ALFABET98" w:hAnsi="ALFABET98" w:cs="Arial-BoldMT"/>
          <w:bCs/>
          <w:sz w:val="24"/>
          <w:szCs w:val="20"/>
        </w:rPr>
        <w:t>Bahar</w:t>
      </w:r>
      <w:r w:rsidRPr="00901E73">
        <w:rPr>
          <w:rFonts w:ascii="ALFABET98" w:hAnsi="ALFABET98" w:cs="Arial-BoldMT"/>
          <w:bCs/>
          <w:sz w:val="24"/>
          <w:szCs w:val="20"/>
        </w:rPr>
        <w:t xml:space="preserve">  </w:t>
      </w:r>
      <w:r w:rsidRPr="00901E73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01E73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Gül</w:t>
      </w:r>
      <w:r w:rsidRPr="00901E73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 w:rsidRPr="00901E73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 </w:t>
      </w:r>
      <w:r>
        <w:rPr>
          <w:rFonts w:ascii="ALFABET98" w:hAnsi="ALFABET98" w:cs="Arial-BoldMT"/>
          <w:bCs/>
          <w:sz w:val="24"/>
          <w:szCs w:val="20"/>
        </w:rPr>
        <w:t>Nil</w:t>
      </w:r>
      <w:r w:rsidRPr="00901E73">
        <w:rPr>
          <w:rFonts w:ascii="ALFABET98" w:hAnsi="ALFABET98" w:cs="Arial-BoldMT"/>
          <w:bCs/>
          <w:sz w:val="24"/>
          <w:szCs w:val="20"/>
        </w:rPr>
        <w:t xml:space="preserve">  </w:t>
      </w:r>
      <w:r w:rsidRPr="00901E73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901E73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Nehir</w:t>
      </w:r>
    </w:p>
    <w:p w:rsidR="00106EE0" w:rsidRPr="00A05B8F" w:rsidRDefault="00106EE0" w:rsidP="00DF5825">
      <w:pPr>
        <w:pStyle w:val="ListParagraph"/>
        <w:autoSpaceDE w:val="0"/>
        <w:autoSpaceDN w:val="0"/>
        <w:adjustRightInd w:val="0"/>
        <w:spacing w:after="0" w:line="240" w:lineRule="auto"/>
        <w:ind w:left="708"/>
        <w:rPr>
          <w:rFonts w:ascii="ALFABET98" w:hAnsi="ALFABET98" w:cs="Arial-BoldMT"/>
          <w:bCs/>
          <w:sz w:val="16"/>
          <w:szCs w:val="16"/>
        </w:rPr>
      </w:pPr>
    </w:p>
    <w:p w:rsidR="00106EE0" w:rsidRPr="003932FE" w:rsidRDefault="00106EE0" w:rsidP="00DF582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E36C0A"/>
          <w:sz w:val="24"/>
          <w:szCs w:val="20"/>
        </w:rPr>
        <w:t>İsmet: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Kumlardan kale yaptık.</w:t>
      </w:r>
    </w:p>
    <w:p w:rsidR="00106EE0" w:rsidRPr="003932FE" w:rsidRDefault="00106EE0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92D050"/>
          <w:sz w:val="24"/>
          <w:szCs w:val="20"/>
        </w:rPr>
        <w:t>Ertan: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Türkçe sınavına çalışıyorum.</w:t>
      </w:r>
    </w:p>
    <w:p w:rsidR="00106EE0" w:rsidRPr="003932FE" w:rsidRDefault="00106EE0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00B0F0"/>
          <w:sz w:val="24"/>
          <w:szCs w:val="20"/>
        </w:rPr>
        <w:t>Birgül: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Yaz tatilinde Kıbrıs’a gideceğiz.</w:t>
      </w:r>
    </w:p>
    <w:p w:rsidR="00106EE0" w:rsidRPr="003932FE" w:rsidRDefault="00106EE0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FF0000"/>
          <w:sz w:val="24"/>
          <w:szCs w:val="20"/>
        </w:rPr>
        <w:t>Ecem: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Okulun son günleri çok sıkıcı geçer.</w:t>
      </w:r>
    </w:p>
    <w:p w:rsidR="00106EE0" w:rsidRPr="00A05B8F" w:rsidRDefault="00106EE0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sz w:val="12"/>
          <w:szCs w:val="12"/>
        </w:rPr>
      </w:pPr>
    </w:p>
    <w:p w:rsidR="00106EE0" w:rsidRDefault="00106EE0" w:rsidP="0033349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Hangi çocuğun söylediği cümlede </w:t>
      </w:r>
      <w:r w:rsidRPr="0033349B">
        <w:rPr>
          <w:rFonts w:ascii="ALFABET98" w:hAnsi="ALFABET98"/>
          <w:b/>
          <w:sz w:val="24"/>
          <w:szCs w:val="24"/>
          <w:u w:val="single"/>
        </w:rPr>
        <w:t>deva</w:t>
      </w:r>
      <w:r>
        <w:rPr>
          <w:rFonts w:ascii="ALFABET98" w:hAnsi="ALFABET98"/>
          <w:b/>
          <w:sz w:val="24"/>
          <w:szCs w:val="24"/>
          <w:u w:val="single"/>
        </w:rPr>
        <w:t xml:space="preserve">m eden </w:t>
      </w:r>
      <w:r w:rsidRPr="0033349B">
        <w:rPr>
          <w:rFonts w:ascii="ALFABET98" w:hAnsi="ALFABET98"/>
          <w:b/>
          <w:sz w:val="24"/>
          <w:szCs w:val="24"/>
          <w:u w:val="single"/>
        </w:rPr>
        <w:t>bir eylem</w:t>
      </w:r>
      <w:r>
        <w:rPr>
          <w:rFonts w:ascii="ALFABET98" w:hAnsi="ALFABET98"/>
          <w:sz w:val="24"/>
          <w:szCs w:val="24"/>
        </w:rPr>
        <w:t xml:space="preserve"> </w:t>
      </w:r>
      <w:r w:rsidRPr="0033349B">
        <w:rPr>
          <w:rFonts w:ascii="ALFABET98" w:hAnsi="ALFABET98"/>
          <w:sz w:val="24"/>
          <w:szCs w:val="24"/>
        </w:rPr>
        <w:t>yer</w:t>
      </w:r>
      <w:r>
        <w:rPr>
          <w:rFonts w:ascii="ALFABET98" w:hAnsi="ALFABET98"/>
          <w:sz w:val="24"/>
          <w:szCs w:val="24"/>
        </w:rPr>
        <w:t xml:space="preserve"> almaktadır?</w:t>
      </w:r>
    </w:p>
    <w:p w:rsidR="00106EE0" w:rsidRDefault="00106EE0" w:rsidP="0033349B">
      <w:pPr>
        <w:pStyle w:val="ListParagraph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>a</w:t>
      </w:r>
      <w:r w:rsidRPr="00CC156E">
        <w:rPr>
          <w:rFonts w:ascii="ALFABET98" w:hAnsi="ALFABET98"/>
          <w:color w:val="FF0000"/>
          <w:sz w:val="24"/>
          <w:szCs w:val="24"/>
        </w:rPr>
        <w:t xml:space="preserve">) </w:t>
      </w:r>
      <w:r>
        <w:rPr>
          <w:rFonts w:ascii="ALFABET98" w:hAnsi="ALFABET98"/>
          <w:sz w:val="24"/>
          <w:szCs w:val="24"/>
        </w:rPr>
        <w:t xml:space="preserve">Ertan  </w:t>
      </w:r>
      <w:r>
        <w:rPr>
          <w:rFonts w:ascii="ALFABET98" w:hAnsi="ALFABET98"/>
          <w:sz w:val="24"/>
          <w:szCs w:val="24"/>
        </w:rPr>
        <w:tab/>
      </w:r>
      <w:r w:rsidRPr="00CC156E">
        <w:rPr>
          <w:rFonts w:ascii="ALFABET98" w:hAnsi="ALFABET98"/>
          <w:sz w:val="24"/>
          <w:szCs w:val="24"/>
        </w:rPr>
        <w:tab/>
      </w:r>
      <w:r w:rsidRPr="006C74AC">
        <w:rPr>
          <w:rFonts w:ascii="ALFABET98" w:hAnsi="ALFABET98"/>
          <w:color w:val="FF0000"/>
          <w:sz w:val="24"/>
          <w:szCs w:val="24"/>
        </w:rPr>
        <w:t xml:space="preserve">      </w:t>
      </w:r>
      <w:r>
        <w:rPr>
          <w:rFonts w:ascii="ALFABET98" w:hAnsi="ALFABET98"/>
          <w:color w:val="FF0000"/>
          <w:sz w:val="24"/>
          <w:szCs w:val="24"/>
        </w:rPr>
        <w:t xml:space="preserve">       b) </w:t>
      </w:r>
      <w:r>
        <w:rPr>
          <w:rFonts w:ascii="ALFABET98" w:hAnsi="ALFABET98"/>
          <w:sz w:val="24"/>
          <w:szCs w:val="24"/>
        </w:rPr>
        <w:t>İsmet</w:t>
      </w:r>
      <w:r>
        <w:rPr>
          <w:rFonts w:ascii="ALFABET98" w:hAnsi="ALFABET98"/>
          <w:color w:val="FF0000"/>
          <w:sz w:val="24"/>
          <w:szCs w:val="24"/>
        </w:rPr>
        <w:t xml:space="preserve">                  c) </w:t>
      </w:r>
      <w:r>
        <w:rPr>
          <w:rFonts w:ascii="ALFABET98" w:hAnsi="ALFABET98"/>
          <w:sz w:val="24"/>
          <w:szCs w:val="24"/>
        </w:rPr>
        <w:t>Ecem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  <w:t xml:space="preserve">             d) </w:t>
      </w:r>
      <w:r w:rsidRPr="0033349B">
        <w:rPr>
          <w:rFonts w:ascii="ALFABET98" w:hAnsi="ALFABET98"/>
          <w:sz w:val="24"/>
          <w:szCs w:val="24"/>
        </w:rPr>
        <w:t>Birgül</w:t>
      </w:r>
    </w:p>
    <w:p w:rsidR="00106EE0" w:rsidRPr="00A05B8F" w:rsidRDefault="00106EE0" w:rsidP="0033349B">
      <w:pPr>
        <w:pStyle w:val="ListParagraph"/>
        <w:ind w:left="360"/>
        <w:rPr>
          <w:rFonts w:ascii="ALFABET98" w:hAnsi="ALFABET98"/>
          <w:sz w:val="16"/>
          <w:szCs w:val="16"/>
        </w:rPr>
      </w:pPr>
    </w:p>
    <w:p w:rsidR="00106EE0" w:rsidRPr="00A05B8F" w:rsidRDefault="00106EE0" w:rsidP="00A05B8F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00B050"/>
          <w:sz w:val="24"/>
          <w:szCs w:val="24"/>
        </w:rPr>
      </w:pPr>
      <w:r>
        <w:rPr>
          <w:rFonts w:ascii="ALFABET98" w:hAnsi="ALFABET98"/>
          <w:color w:val="00B050"/>
          <w:sz w:val="24"/>
          <w:szCs w:val="24"/>
        </w:rPr>
        <w:t>“Pazar</w:t>
      </w:r>
      <w:r>
        <w:rPr>
          <w:rFonts w:ascii="Times New Roman" w:hAnsi="Times New Roman"/>
          <w:color w:val="00B050"/>
          <w:sz w:val="24"/>
          <w:szCs w:val="24"/>
        </w:rPr>
        <w:t xml:space="preserve">” </w:t>
      </w:r>
      <w:r>
        <w:rPr>
          <w:rFonts w:ascii="ALFABET98" w:hAnsi="ALFABET98"/>
          <w:sz w:val="24"/>
          <w:szCs w:val="24"/>
        </w:rPr>
        <w:t>kelimesi hangi seçenekte farklı bir anlamda kullanılmıştır?</w:t>
      </w:r>
    </w:p>
    <w:p w:rsidR="00106EE0" w:rsidRPr="00A05B8F" w:rsidRDefault="00106EE0" w:rsidP="00A05B8F">
      <w:pPr>
        <w:pStyle w:val="ListParagraph"/>
        <w:ind w:left="360"/>
        <w:jc w:val="both"/>
        <w:rPr>
          <w:rFonts w:ascii="ALFABET98" w:hAnsi="ALFABET98"/>
          <w:color w:val="00B050"/>
          <w:sz w:val="12"/>
          <w:szCs w:val="12"/>
        </w:rPr>
      </w:pPr>
    </w:p>
    <w:p w:rsidR="00106EE0" w:rsidRPr="00A05B8F" w:rsidRDefault="00106EE0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 sokakta p</w:t>
      </w:r>
      <w:r w:rsidRPr="00A05B8F">
        <w:rPr>
          <w:rFonts w:ascii="ALFABET98" w:hAnsi="ALFABET98"/>
          <w:sz w:val="24"/>
          <w:szCs w:val="24"/>
        </w:rPr>
        <w:t>azar kuruluyor.</w:t>
      </w:r>
    </w:p>
    <w:p w:rsidR="00106EE0" w:rsidRPr="00A05B8F" w:rsidRDefault="00106EE0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A05B8F">
        <w:rPr>
          <w:rFonts w:ascii="ALFABET98" w:hAnsi="ALFABET98"/>
          <w:sz w:val="24"/>
          <w:szCs w:val="24"/>
        </w:rPr>
        <w:t>Pazar, bizim eve çok yakın olacakmış.</w:t>
      </w:r>
    </w:p>
    <w:p w:rsidR="00106EE0" w:rsidRPr="00A05B8F" w:rsidRDefault="00106EE0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A05B8F">
        <w:rPr>
          <w:rFonts w:ascii="ALFABET98" w:hAnsi="ALFABET98"/>
          <w:sz w:val="24"/>
          <w:szCs w:val="24"/>
        </w:rPr>
        <w:t>Bir de baktım ki bugün pazar, yarın okul açılacak.</w:t>
      </w:r>
    </w:p>
    <w:p w:rsidR="00106EE0" w:rsidRDefault="00106EE0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A05B8F">
        <w:rPr>
          <w:rFonts w:ascii="ALFABET98" w:hAnsi="ALFABET98"/>
          <w:sz w:val="24"/>
          <w:szCs w:val="24"/>
        </w:rPr>
        <w:t>Pazarda çok para harcamış.</w:t>
      </w:r>
    </w:p>
    <w:p w:rsidR="00106EE0" w:rsidRPr="00A05B8F" w:rsidRDefault="00106EE0" w:rsidP="00A05B8F">
      <w:pPr>
        <w:pStyle w:val="ListParagraph"/>
        <w:rPr>
          <w:rFonts w:ascii="ALFABET98" w:hAnsi="ALFABET98"/>
          <w:sz w:val="24"/>
          <w:szCs w:val="24"/>
        </w:rPr>
      </w:pPr>
    </w:p>
    <w:p w:rsidR="00106EE0" w:rsidRDefault="00106EE0" w:rsidP="002B37BE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color w:val="0070C0"/>
          <w:sz w:val="24"/>
          <w:szCs w:val="24"/>
        </w:rPr>
        <w:t xml:space="preserve">“adayı </w:t>
      </w:r>
      <w:r w:rsidRPr="002B37BE">
        <w:rPr>
          <w:rFonts w:ascii="Times New Roman" w:hAnsi="Times New Roman"/>
          <w:color w:val="0070C0"/>
          <w:sz w:val="24"/>
          <w:szCs w:val="24"/>
        </w:rPr>
        <w:t>–</w:t>
      </w:r>
      <w:r w:rsidRPr="002B37BE">
        <w:rPr>
          <w:rFonts w:ascii="ALFABET98" w:hAnsi="ALFABET98"/>
          <w:color w:val="0070C0"/>
          <w:sz w:val="24"/>
          <w:szCs w:val="24"/>
        </w:rPr>
        <w:t xml:space="preserve"> elmay</w:t>
      </w:r>
      <w:r w:rsidRPr="002B37BE">
        <w:rPr>
          <w:rFonts w:ascii="ALFABET98" w:hAnsi="ALFABET98" w:cs="ALFABET98"/>
          <w:color w:val="0070C0"/>
          <w:sz w:val="24"/>
          <w:szCs w:val="24"/>
        </w:rPr>
        <w:t>ı</w:t>
      </w:r>
      <w:r w:rsidRPr="002B37BE">
        <w:rPr>
          <w:rFonts w:ascii="ALFABET98" w:hAnsi="ALFABET98"/>
          <w:color w:val="0070C0"/>
          <w:sz w:val="24"/>
          <w:szCs w:val="24"/>
        </w:rPr>
        <w:t xml:space="preserve"> - </w:t>
      </w:r>
      <w:r w:rsidRPr="002B37BE">
        <w:rPr>
          <w:rFonts w:ascii="ALFABET98" w:hAnsi="ALFABET98" w:cs="ALFABET98"/>
          <w:color w:val="0070C0"/>
          <w:sz w:val="24"/>
          <w:szCs w:val="24"/>
        </w:rPr>
        <w:t>ö</w:t>
      </w:r>
      <w:r w:rsidRPr="002B37BE">
        <w:rPr>
          <w:rFonts w:ascii="ALFABET98" w:hAnsi="ALFABET98"/>
          <w:color w:val="0070C0"/>
          <w:sz w:val="24"/>
          <w:szCs w:val="24"/>
        </w:rPr>
        <w:t>rt</w:t>
      </w:r>
      <w:r w:rsidRPr="002B37BE">
        <w:rPr>
          <w:rFonts w:ascii="ALFABET98" w:hAnsi="ALFABET98" w:cs="ALFABET98"/>
          <w:color w:val="0070C0"/>
          <w:sz w:val="24"/>
          <w:szCs w:val="24"/>
        </w:rPr>
        <w:t>ü”</w:t>
      </w:r>
      <w:r w:rsidRPr="002B37BE">
        <w:rPr>
          <w:rFonts w:ascii="ALFABET98" w:hAnsi="ALFABET98"/>
          <w:color w:val="0070C0"/>
          <w:sz w:val="24"/>
          <w:szCs w:val="24"/>
        </w:rPr>
        <w:t xml:space="preserve"> </w:t>
      </w:r>
      <w:r w:rsidRPr="002B37BE">
        <w:rPr>
          <w:rFonts w:ascii="ALFABET98" w:hAnsi="ALFABET98"/>
          <w:sz w:val="24"/>
          <w:szCs w:val="24"/>
        </w:rPr>
        <w:t>s</w:t>
      </w:r>
      <w:r w:rsidRPr="002B37BE">
        <w:rPr>
          <w:rFonts w:ascii="ALFABET98" w:hAnsi="ALFABET98" w:cs="ALFABET98"/>
          <w:sz w:val="24"/>
          <w:szCs w:val="24"/>
        </w:rPr>
        <w:t>ö</w:t>
      </w:r>
      <w:r w:rsidRPr="002B37BE">
        <w:rPr>
          <w:rFonts w:ascii="ALFABET98" w:hAnsi="ALFABET98"/>
          <w:sz w:val="24"/>
          <w:szCs w:val="24"/>
        </w:rPr>
        <w:t>zc</w:t>
      </w:r>
      <w:r w:rsidRPr="002B37BE">
        <w:rPr>
          <w:rFonts w:ascii="ALFABET98" w:hAnsi="ALFABET98" w:cs="ALFABET98"/>
          <w:sz w:val="24"/>
          <w:szCs w:val="24"/>
        </w:rPr>
        <w:t>ü</w:t>
      </w:r>
      <w:r w:rsidRPr="002B37BE">
        <w:rPr>
          <w:rFonts w:ascii="ALFABET98" w:hAnsi="ALFABET98"/>
          <w:sz w:val="24"/>
          <w:szCs w:val="24"/>
        </w:rPr>
        <w:t>kleri s</w:t>
      </w:r>
      <w:r w:rsidRPr="002B37BE">
        <w:rPr>
          <w:rFonts w:ascii="ALFABET98" w:hAnsi="ALFABET98" w:cs="ALFABET98"/>
          <w:sz w:val="24"/>
          <w:szCs w:val="24"/>
        </w:rPr>
        <w:t>ı</w:t>
      </w:r>
      <w:r w:rsidRPr="002B37BE">
        <w:rPr>
          <w:rFonts w:ascii="ALFABET98" w:hAnsi="ALFABET98"/>
          <w:sz w:val="24"/>
          <w:szCs w:val="24"/>
        </w:rPr>
        <w:t>ras</w:t>
      </w:r>
      <w:r w:rsidRPr="002B37BE">
        <w:rPr>
          <w:rFonts w:ascii="ALFABET98" w:hAnsi="ALFABET98" w:cs="ALFABET98"/>
          <w:sz w:val="24"/>
          <w:szCs w:val="24"/>
        </w:rPr>
        <w:t>ı</w:t>
      </w:r>
      <w:r w:rsidRPr="002B37BE">
        <w:rPr>
          <w:rFonts w:ascii="ALFABET98" w:hAnsi="ALFABET98"/>
          <w:sz w:val="24"/>
          <w:szCs w:val="24"/>
        </w:rPr>
        <w:t>yla ad</w:t>
      </w:r>
      <w:r w:rsidRPr="002B37BE">
        <w:rPr>
          <w:rFonts w:ascii="ALFABET98" w:hAnsi="ALFABET98" w:cs="ALFABET98"/>
          <w:sz w:val="24"/>
          <w:szCs w:val="24"/>
        </w:rPr>
        <w:t>ı</w:t>
      </w:r>
      <w:r w:rsidRPr="002B37BE">
        <w:rPr>
          <w:rFonts w:ascii="ALFABET98" w:hAnsi="ALFABET98"/>
          <w:sz w:val="24"/>
          <w:szCs w:val="24"/>
        </w:rPr>
        <w:t>n hangi h</w:t>
      </w:r>
      <w:r w:rsidRPr="002B37BE">
        <w:rPr>
          <w:rFonts w:ascii="ALFABET98" w:hAnsi="ALFABET98" w:cs="ALFABET98"/>
          <w:sz w:val="24"/>
          <w:szCs w:val="24"/>
        </w:rPr>
        <w:t>â</w:t>
      </w:r>
      <w:r w:rsidRPr="002B37BE">
        <w:rPr>
          <w:rFonts w:ascii="ALFABET98" w:hAnsi="ALFABET98"/>
          <w:sz w:val="24"/>
          <w:szCs w:val="24"/>
        </w:rPr>
        <w:t xml:space="preserve">lindedirler? </w:t>
      </w:r>
    </w:p>
    <w:p w:rsidR="00106EE0" w:rsidRPr="002B37BE" w:rsidRDefault="00106EE0" w:rsidP="002B37BE">
      <w:pPr>
        <w:pStyle w:val="ListParagraph"/>
        <w:ind w:left="360"/>
        <w:rPr>
          <w:rFonts w:ascii="ALFABET98" w:hAnsi="ALFABET98"/>
          <w:sz w:val="12"/>
          <w:szCs w:val="12"/>
        </w:rPr>
      </w:pPr>
    </w:p>
    <w:p w:rsidR="00106EE0" w:rsidRDefault="00106EE0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>“-i” durumu, “-i” durumu, “-i” durumu</w:t>
      </w:r>
      <w:r w:rsidRPr="002B37BE">
        <w:rPr>
          <w:rFonts w:ascii="ALFABET98" w:hAnsi="ALFABET98"/>
          <w:sz w:val="24"/>
          <w:szCs w:val="24"/>
        </w:rPr>
        <w:tab/>
      </w:r>
    </w:p>
    <w:p w:rsidR="00106EE0" w:rsidRDefault="00106EE0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 xml:space="preserve">“-i” durumu, yalın durumu, “-i” durumu </w:t>
      </w:r>
    </w:p>
    <w:p w:rsidR="00106EE0" w:rsidRDefault="00106EE0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 xml:space="preserve">“-i” durumu, “-i” durumu, “-de” durumu </w:t>
      </w:r>
    </w:p>
    <w:p w:rsidR="00106EE0" w:rsidRPr="002B37BE" w:rsidRDefault="00106EE0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>“-i” durumu, “-i” durumu, yalın durumu</w:t>
      </w:r>
    </w:p>
    <w:p w:rsidR="00106EE0" w:rsidRPr="0012502D" w:rsidRDefault="00106EE0" w:rsidP="0012502D">
      <w:pPr>
        <w:rPr>
          <w:rFonts w:ascii="ALFABET98" w:hAnsi="ALFABET98"/>
          <w:b/>
          <w:color w:val="00B0F0"/>
          <w:sz w:val="28"/>
          <w:szCs w:val="28"/>
        </w:rPr>
      </w:pPr>
    </w:p>
    <w:p w:rsidR="00106EE0" w:rsidRPr="002B37BE" w:rsidRDefault="00106EE0" w:rsidP="00022EC0">
      <w:pPr>
        <w:pStyle w:val="ListParagraph"/>
        <w:ind w:left="360"/>
        <w:jc w:val="center"/>
        <w:rPr>
          <w:rFonts w:ascii="ALFABET98" w:hAnsi="ALFABET98"/>
          <w:b/>
          <w:color w:val="C00000"/>
          <w:sz w:val="28"/>
          <w:szCs w:val="28"/>
          <w:u w:val="single"/>
        </w:rPr>
      </w:pPr>
      <w:r w:rsidRPr="002B37BE">
        <w:rPr>
          <w:rFonts w:ascii="ALFABET98" w:hAnsi="ALFABET98"/>
          <w:b/>
          <w:color w:val="C00000"/>
          <w:sz w:val="28"/>
          <w:szCs w:val="28"/>
          <w:u w:val="single"/>
        </w:rPr>
        <w:t>MATEMATİK</w:t>
      </w:r>
    </w:p>
    <w:p w:rsidR="00106EE0" w:rsidRPr="000D10A2" w:rsidRDefault="00106EE0" w:rsidP="007C7ED7">
      <w:pPr>
        <w:pStyle w:val="ListParagraph"/>
        <w:numPr>
          <w:ilvl w:val="0"/>
          <w:numId w:val="5"/>
        </w:numPr>
        <w:jc w:val="both"/>
        <w:rPr>
          <w:rFonts w:ascii="ALFABET98" w:hAnsi="ALFABET98"/>
          <w:color w:val="00B0F0"/>
          <w:sz w:val="24"/>
          <w:szCs w:val="24"/>
        </w:rPr>
      </w:pPr>
      <w:r w:rsidRPr="000D10A2">
        <w:rPr>
          <w:rFonts w:ascii="ALFABET98" w:hAnsi="ALFABET98"/>
          <w:color w:val="00B0F0"/>
          <w:sz w:val="24"/>
          <w:szCs w:val="24"/>
        </w:rPr>
        <w:t>Bir kırtasiyedeki ataşlar, 10’luk ve 100’lük paketlerde satılmaktadır.</w:t>
      </w:r>
    </w:p>
    <w:p w:rsidR="00106EE0" w:rsidRPr="000D10A2" w:rsidRDefault="00106EE0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 w:rsidRPr="000D10A2">
        <w:rPr>
          <w:rFonts w:ascii="ALFABET98" w:hAnsi="ALFABET98"/>
          <w:sz w:val="24"/>
          <w:szCs w:val="24"/>
        </w:rPr>
        <w:t>3 tane 10’luk, 7 tane 100’lük paket ataş alan Mutlu, toplam kaç tane ataş almış olur?</w:t>
      </w:r>
    </w:p>
    <w:p w:rsidR="00106EE0" w:rsidRDefault="00106EE0" w:rsidP="00C46C3A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 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>307</w:t>
      </w:r>
      <w:r w:rsidRPr="00F428A6">
        <w:rPr>
          <w:rFonts w:ascii="ALFABET98" w:hAnsi="ALFABET98"/>
          <w:sz w:val="24"/>
          <w:szCs w:val="24"/>
        </w:rPr>
        <w:t xml:space="preserve">   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 xml:space="preserve">370 </w:t>
      </w:r>
      <w:r w:rsidRPr="00F428A6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 xml:space="preserve"> 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730</w:t>
      </w:r>
      <w:r w:rsidRPr="00F428A6">
        <w:rPr>
          <w:rFonts w:ascii="ALFABET98" w:hAnsi="ALFABET98"/>
          <w:sz w:val="24"/>
          <w:szCs w:val="24"/>
        </w:rPr>
        <w:t xml:space="preserve">     </w:t>
      </w:r>
      <w:r>
        <w:rPr>
          <w:rFonts w:ascii="ALFABET98" w:hAnsi="ALFABET98"/>
          <w:sz w:val="24"/>
          <w:szCs w:val="24"/>
        </w:rPr>
        <w:t xml:space="preserve">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d) </w:t>
      </w:r>
      <w:r>
        <w:rPr>
          <w:rFonts w:ascii="ALFABET98" w:hAnsi="ALFABET98"/>
          <w:sz w:val="24"/>
          <w:szCs w:val="24"/>
        </w:rPr>
        <w:t>703</w:t>
      </w:r>
    </w:p>
    <w:p w:rsidR="00106EE0" w:rsidRPr="00BA6FA9" w:rsidRDefault="00106EE0" w:rsidP="00BA6FA9">
      <w:pPr>
        <w:jc w:val="both"/>
        <w:rPr>
          <w:rFonts w:ascii="ALFABET98" w:hAnsi="ALFABET98"/>
          <w:sz w:val="12"/>
          <w:szCs w:val="12"/>
        </w:rPr>
      </w:pPr>
    </w:p>
    <w:p w:rsidR="00106EE0" w:rsidRDefault="00106EE0" w:rsidP="007C7ED7">
      <w:pPr>
        <w:pStyle w:val="ListParagraph"/>
        <w:numPr>
          <w:ilvl w:val="0"/>
          <w:numId w:val="5"/>
        </w:numPr>
        <w:jc w:val="both"/>
        <w:rPr>
          <w:rFonts w:ascii="ALFABET98" w:hAnsi="ALFABET98"/>
          <w:color w:val="00B050"/>
          <w:sz w:val="24"/>
          <w:szCs w:val="24"/>
        </w:rPr>
      </w:pPr>
      <w:r w:rsidRPr="000D10A2">
        <w:rPr>
          <w:rFonts w:ascii="ALFABET98" w:hAnsi="ALFABET98"/>
          <w:color w:val="00B050"/>
          <w:sz w:val="24"/>
          <w:szCs w:val="24"/>
        </w:rPr>
        <w:t>Ardışık üç çift doğal sayının toplamı 120’dir.</w:t>
      </w:r>
    </w:p>
    <w:p w:rsidR="00106EE0" w:rsidRDefault="00106EE0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 w:rsidRPr="000D10A2">
        <w:rPr>
          <w:rFonts w:ascii="ALFABET98" w:hAnsi="ALFABET98"/>
          <w:sz w:val="24"/>
          <w:szCs w:val="24"/>
        </w:rPr>
        <w:t xml:space="preserve">Buna göre, bu doğal sayılardan </w:t>
      </w:r>
      <w:r w:rsidRPr="000D10A2">
        <w:rPr>
          <w:rFonts w:ascii="ALFABET98" w:hAnsi="ALFABET98"/>
          <w:b/>
          <w:sz w:val="24"/>
          <w:szCs w:val="24"/>
        </w:rPr>
        <w:t>en büyüğü ile en küçüğünün toplamı</w:t>
      </w:r>
      <w:r w:rsidRPr="000D10A2">
        <w:rPr>
          <w:rFonts w:ascii="ALFABET98" w:hAnsi="ALFABET98"/>
          <w:sz w:val="24"/>
          <w:szCs w:val="24"/>
        </w:rPr>
        <w:t xml:space="preserve"> kaçtır?</w:t>
      </w:r>
    </w:p>
    <w:p w:rsidR="00106EE0" w:rsidRDefault="00106EE0" w:rsidP="000D10A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>82</w:t>
      </w:r>
      <w:r w:rsidRPr="000D10A2">
        <w:rPr>
          <w:rFonts w:ascii="ALFABET98" w:hAnsi="ALFABET98"/>
          <w:sz w:val="24"/>
          <w:szCs w:val="24"/>
        </w:rPr>
        <w:t xml:space="preserve">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>80</w:t>
      </w:r>
      <w:r w:rsidRPr="000D10A2">
        <w:rPr>
          <w:rFonts w:ascii="ALFABET98" w:hAnsi="ALFABET98"/>
          <w:sz w:val="24"/>
          <w:szCs w:val="24"/>
        </w:rPr>
        <w:t xml:space="preserve">  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78</w:t>
      </w:r>
      <w:r w:rsidRPr="000D10A2">
        <w:rPr>
          <w:rFonts w:ascii="ALFABET98" w:hAnsi="ALFABET98"/>
          <w:sz w:val="24"/>
          <w:szCs w:val="24"/>
        </w:rPr>
        <w:t xml:space="preserve">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d) </w:t>
      </w:r>
      <w:r>
        <w:rPr>
          <w:rFonts w:ascii="ALFABET98" w:hAnsi="ALFABET98"/>
          <w:sz w:val="24"/>
          <w:szCs w:val="24"/>
        </w:rPr>
        <w:t>76</w:t>
      </w:r>
    </w:p>
    <w:p w:rsidR="00106EE0" w:rsidRPr="000D10A2" w:rsidRDefault="00106EE0" w:rsidP="000D10A2">
      <w:pPr>
        <w:rPr>
          <w:rFonts w:ascii="ALFABET98" w:hAnsi="ALFABET98"/>
          <w:sz w:val="12"/>
          <w:szCs w:val="12"/>
        </w:rPr>
      </w:pPr>
    </w:p>
    <w:p w:rsidR="00106EE0" w:rsidRDefault="00106EE0" w:rsidP="007C7ED7">
      <w:pPr>
        <w:pStyle w:val="ListParagraph"/>
        <w:numPr>
          <w:ilvl w:val="0"/>
          <w:numId w:val="5"/>
        </w:numPr>
        <w:jc w:val="both"/>
        <w:rPr>
          <w:rFonts w:ascii="ALFABET98" w:hAnsi="ALFABET98"/>
          <w:color w:val="00B0F0"/>
          <w:sz w:val="24"/>
          <w:szCs w:val="24"/>
        </w:rPr>
      </w:pPr>
      <w:r w:rsidRPr="000D10A2">
        <w:rPr>
          <w:rFonts w:ascii="ALFABET98" w:hAnsi="ALFABET98"/>
          <w:color w:val="00B0F0"/>
          <w:sz w:val="24"/>
          <w:szCs w:val="24"/>
        </w:rPr>
        <w:t>Bir köyün nüfusu en yakın yüzlüğe yuvarlandığında 1500 bulunuyor.</w:t>
      </w:r>
    </w:p>
    <w:p w:rsidR="00106EE0" w:rsidRDefault="00106EE0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Buna göre bu köyün nüfusu </w:t>
      </w:r>
      <w:r w:rsidRPr="000D10A2">
        <w:rPr>
          <w:rFonts w:ascii="ALFABET98" w:hAnsi="ALFABET98"/>
          <w:b/>
          <w:sz w:val="24"/>
          <w:szCs w:val="24"/>
          <w:u w:val="single"/>
        </w:rPr>
        <w:t>en fazla</w:t>
      </w:r>
      <w:r>
        <w:rPr>
          <w:rFonts w:ascii="ALFABET98" w:hAnsi="ALFABET98"/>
          <w:sz w:val="24"/>
          <w:szCs w:val="24"/>
        </w:rPr>
        <w:t xml:space="preserve"> kaç kişi olabilir?</w:t>
      </w:r>
    </w:p>
    <w:p w:rsidR="00106EE0" w:rsidRDefault="00106EE0" w:rsidP="002D16A6">
      <w:pPr>
        <w:autoSpaceDE w:val="0"/>
        <w:autoSpaceDN w:val="0"/>
        <w:adjustRightInd w:val="0"/>
        <w:spacing w:after="0" w:line="240" w:lineRule="auto"/>
        <w:ind w:left="345"/>
        <w:rPr>
          <w:rFonts w:ascii="ALFABET98" w:hAnsi="ALFABET98" w:cs="Arial-BoldMT"/>
          <w:bCs/>
          <w:sz w:val="24"/>
          <w:szCs w:val="20"/>
        </w:rPr>
      </w:pP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1599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1559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1501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1549</w:t>
      </w:r>
    </w:p>
    <w:p w:rsidR="00106EE0" w:rsidRDefault="00106EE0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sz w:val="24"/>
          <w:szCs w:val="20"/>
        </w:rPr>
      </w:pPr>
    </w:p>
    <w:p w:rsidR="00106EE0" w:rsidRDefault="00106EE0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sz w:val="24"/>
          <w:szCs w:val="20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0" o:spid="_x0000_s1033" type="#_x0000_t176" style="position:absolute;margin-left:22.65pt;margin-top:14.2pt;width:75.75pt;height:96pt;z-index:251650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" fillcolor="yellow" stroked="f" strokeweight="2.25pt">
            <v:shadow on="t" color="black" opacity="26214f" origin=".5,-.5" offset="-.74836mm,.74836mm"/>
            <v:textbox>
              <w:txbxContent>
                <w:p w:rsidR="00106EE0" w:rsidRPr="00323C07" w:rsidRDefault="00106EE0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46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A</w:t>
                  </w:r>
                  <w:r>
                    <w:rPr>
                      <w:sz w:val="32"/>
                      <w:szCs w:val="32"/>
                    </w:rPr>
                    <w:t>5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Default="00106EE0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B</w:t>
                  </w:r>
                  <w:r>
                    <w:rPr>
                      <w:sz w:val="32"/>
                      <w:szCs w:val="32"/>
                    </w:rPr>
                    <w:t>26</w:t>
                  </w:r>
                </w:p>
                <w:p w:rsidR="00106EE0" w:rsidRDefault="00106EE0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+    19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C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Pr="00323C07" w:rsidRDefault="00106EE0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8795</w:t>
                  </w:r>
                  <w:r w:rsidRPr="00323C07">
                    <w:rPr>
                      <w:sz w:val="32"/>
                      <w:szCs w:val="32"/>
                    </w:rPr>
                    <w:t xml:space="preserve"> 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106EE0" w:rsidRDefault="00106EE0" w:rsidP="002D16A6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06EE0" w:rsidRPr="002D16A6" w:rsidRDefault="00106EE0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sz w:val="24"/>
          <w:szCs w:val="20"/>
        </w:rPr>
      </w:pPr>
    </w:p>
    <w:p w:rsidR="00106EE0" w:rsidRPr="000D10A2" w:rsidRDefault="00106EE0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106EE0" w:rsidRDefault="00106EE0" w:rsidP="000D10A2">
      <w:pPr>
        <w:pStyle w:val="ListParagraph"/>
        <w:rPr>
          <w:rFonts w:ascii="ALFABET98" w:hAnsi="ALFABET98"/>
          <w:sz w:val="24"/>
          <w:szCs w:val="24"/>
        </w:rPr>
      </w:pPr>
    </w:p>
    <w:p w:rsidR="00106EE0" w:rsidRDefault="00106EE0" w:rsidP="000D10A2">
      <w:pPr>
        <w:pStyle w:val="ListParagrap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14" o:spid="_x0000_s1034" style="position:absolute;left:0;text-align:left;flip:y;z-index:251651584;visibility:visible" from="32.4pt,7.85pt" to="88.6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" strokecolor="#c0504d" strokeweight="2pt">
            <v:shadow on="t" color="black" opacity="24903f" origin=",.5" offset="0,.55556mm"/>
          </v:line>
        </w:pict>
      </w:r>
    </w:p>
    <w:p w:rsidR="00106EE0" w:rsidRDefault="00106EE0" w:rsidP="000D10A2">
      <w:pPr>
        <w:pStyle w:val="ListParagraph"/>
        <w:rPr>
          <w:rFonts w:ascii="ALFABET98" w:hAnsi="ALFABET98"/>
          <w:sz w:val="24"/>
          <w:szCs w:val="24"/>
        </w:rPr>
      </w:pPr>
    </w:p>
    <w:p w:rsidR="00106EE0" w:rsidRDefault="00106EE0" w:rsidP="000D10A2">
      <w:pPr>
        <w:pStyle w:val="ListParagraph"/>
        <w:rPr>
          <w:rFonts w:ascii="ALFABET98" w:hAnsi="ALFABET98"/>
          <w:sz w:val="24"/>
          <w:szCs w:val="24"/>
        </w:rPr>
      </w:pPr>
    </w:p>
    <w:p w:rsidR="00106EE0" w:rsidRDefault="00106EE0" w:rsidP="002D16A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 ve</w:t>
      </w:r>
      <w:r w:rsidRPr="002D16A6">
        <w:rPr>
          <w:rFonts w:ascii="ALFABET98" w:hAnsi="ALFABET98"/>
          <w:sz w:val="24"/>
          <w:szCs w:val="24"/>
        </w:rPr>
        <w:t>r</w:t>
      </w:r>
      <w:r>
        <w:rPr>
          <w:rFonts w:ascii="ALFABET98" w:hAnsi="ALFABET98"/>
          <w:sz w:val="24"/>
          <w:szCs w:val="24"/>
        </w:rPr>
        <w:t>i</w:t>
      </w:r>
      <w:r w:rsidRPr="002D16A6">
        <w:rPr>
          <w:rFonts w:ascii="ALFABET98" w:hAnsi="ALFABET98"/>
          <w:sz w:val="24"/>
          <w:szCs w:val="24"/>
        </w:rPr>
        <w:t xml:space="preserve">len toplama işlemindeki </w:t>
      </w:r>
      <w:r w:rsidRPr="002D16A6">
        <w:rPr>
          <w:rFonts w:ascii="ALFABET98" w:hAnsi="ALFABET98"/>
          <w:color w:val="FF0000"/>
          <w:sz w:val="24"/>
          <w:szCs w:val="24"/>
        </w:rPr>
        <w:t xml:space="preserve">A,B,C </w:t>
      </w:r>
      <w:r w:rsidRPr="002D16A6">
        <w:rPr>
          <w:rFonts w:ascii="ALFABET98" w:hAnsi="ALFABET98"/>
          <w:sz w:val="24"/>
          <w:szCs w:val="24"/>
        </w:rPr>
        <w:t xml:space="preserve">rakamları kullanılarak yazılabilecek </w:t>
      </w:r>
      <w:r w:rsidRPr="00085ABC">
        <w:rPr>
          <w:rFonts w:ascii="ALFABET98" w:hAnsi="ALFABET98"/>
          <w:b/>
          <w:sz w:val="24"/>
          <w:szCs w:val="24"/>
          <w:u w:val="single"/>
        </w:rPr>
        <w:t>üç basamaklı en küçük</w:t>
      </w:r>
      <w:r w:rsidRPr="002D16A6">
        <w:rPr>
          <w:rFonts w:ascii="ALFABET98" w:hAnsi="ALFABET98"/>
          <w:sz w:val="24"/>
          <w:szCs w:val="24"/>
        </w:rPr>
        <w:t xml:space="preserve"> sayı kaçtır?</w:t>
      </w:r>
    </w:p>
    <w:p w:rsidR="00106EE0" w:rsidRDefault="00106EE0" w:rsidP="002D16A6">
      <w:pPr>
        <w:autoSpaceDE w:val="0"/>
        <w:autoSpaceDN w:val="0"/>
        <w:adjustRightInd w:val="0"/>
        <w:spacing w:after="0" w:line="240" w:lineRule="auto"/>
        <w:ind w:left="345"/>
        <w:rPr>
          <w:rFonts w:ascii="ALFABET98" w:hAnsi="ALFABET98" w:cs="Arial-BoldMT"/>
          <w:bCs/>
          <w:sz w:val="24"/>
          <w:szCs w:val="20"/>
        </w:rPr>
      </w:pP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489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486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479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476</w:t>
      </w:r>
    </w:p>
    <w:p w:rsidR="00106EE0" w:rsidRDefault="00106EE0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106EE0" w:rsidRPr="00924B39" w:rsidRDefault="00106EE0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color w:val="FF0000"/>
          <w:sz w:val="12"/>
          <w:szCs w:val="12"/>
        </w:rPr>
      </w:pPr>
    </w:p>
    <w:p w:rsidR="00106EE0" w:rsidRDefault="00106EE0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/>
          <w:bCs/>
          <w:color w:val="E36C0A"/>
          <w:sz w:val="24"/>
          <w:szCs w:val="20"/>
        </w:rPr>
      </w:pPr>
      <w:r>
        <w:rPr>
          <w:rFonts w:ascii="ALFABET98" w:hAnsi="ALFABET98" w:cs="Arial-BoldMT"/>
          <w:b/>
          <w:bCs/>
          <w:color w:val="E36C0A"/>
          <w:sz w:val="24"/>
          <w:szCs w:val="20"/>
        </w:rPr>
        <w:t xml:space="preserve">  </w:t>
      </w:r>
      <w:r w:rsidRPr="00022EC0">
        <w:rPr>
          <w:rFonts w:ascii="ALFABET98" w:hAnsi="ALFABET98" w:cs="Arial-BoldMT"/>
          <w:b/>
          <w:bCs/>
          <w:color w:val="E36C0A"/>
          <w:sz w:val="24"/>
          <w:szCs w:val="20"/>
        </w:rPr>
        <w:t xml:space="preserve">1, 3, 7 , 15, </w:t>
      </w:r>
      <w:r w:rsidRPr="00022EC0">
        <w:rPr>
          <w:rFonts w:ascii="Times New Roman" w:hAnsi="Times New Roman"/>
          <w:b/>
          <w:bCs/>
          <w:color w:val="E36C0A"/>
          <w:sz w:val="24"/>
          <w:szCs w:val="20"/>
        </w:rPr>
        <w:t>………</w:t>
      </w:r>
      <w:r w:rsidRPr="00022EC0">
        <w:rPr>
          <w:rFonts w:ascii="ALFABET98" w:hAnsi="ALFABET98" w:cs="Arial-BoldMT"/>
          <w:b/>
          <w:bCs/>
          <w:color w:val="E36C0A"/>
          <w:sz w:val="24"/>
          <w:szCs w:val="20"/>
        </w:rPr>
        <w:t>, 63</w:t>
      </w:r>
    </w:p>
    <w:p w:rsidR="00106EE0" w:rsidRPr="00022EC0" w:rsidRDefault="00106EE0" w:rsidP="00022EC0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LFABET98" w:hAnsi="ALFABET98" w:cs="Arial-BoldMT"/>
          <w:b/>
          <w:bCs/>
          <w:color w:val="E36C0A"/>
          <w:sz w:val="16"/>
          <w:szCs w:val="16"/>
        </w:rPr>
      </w:pPr>
    </w:p>
    <w:p w:rsidR="00106EE0" w:rsidRPr="00924B39" w:rsidRDefault="00106EE0" w:rsidP="00022EC0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 w:rsidRPr="00924B39">
        <w:rPr>
          <w:rFonts w:ascii="ALFABET98" w:hAnsi="ALFABET98" w:cs="Arial-BoldMT"/>
          <w:bCs/>
          <w:sz w:val="24"/>
          <w:szCs w:val="24"/>
        </w:rPr>
        <w:t>Yukarıda verilen sayı örüntüsünde boş bırakılan yere gelmesi gereken sayı aşağıdakilerden hangisidir?</w:t>
      </w:r>
    </w:p>
    <w:p w:rsidR="00106EE0" w:rsidRDefault="00106EE0" w:rsidP="00022EC0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</w:rPr>
      </w:pPr>
    </w:p>
    <w:p w:rsidR="00106EE0" w:rsidRDefault="00106EE0" w:rsidP="00022EC0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color w:val="FF0000"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31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35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38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44</w:t>
      </w:r>
    </w:p>
    <w:p w:rsidR="00106EE0" w:rsidRDefault="00106EE0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 w:rsidRPr="00022EC0">
        <w:rPr>
          <w:rFonts w:ascii="ALFABET98" w:hAnsi="ALFABET98" w:cs="Arial-BoldMT"/>
          <w:b/>
          <w:bCs/>
          <w:color w:val="C00000"/>
          <w:sz w:val="24"/>
          <w:szCs w:val="24"/>
        </w:rPr>
        <w:t>“708 100”</w:t>
      </w:r>
      <w:r w:rsidRPr="00022EC0">
        <w:rPr>
          <w:rFonts w:ascii="ALFABET98" w:hAnsi="ALFABET98" w:cs="Arial-BoldMT"/>
          <w:bCs/>
          <w:color w:val="C00000"/>
          <w:sz w:val="24"/>
          <w:szCs w:val="24"/>
        </w:rPr>
        <w:t xml:space="preserve"> </w:t>
      </w:r>
      <w:r w:rsidRPr="00022EC0">
        <w:rPr>
          <w:rFonts w:ascii="ALFABET98" w:hAnsi="ALFABET98" w:cs="Arial-BoldMT"/>
          <w:bCs/>
          <w:sz w:val="24"/>
          <w:szCs w:val="24"/>
        </w:rPr>
        <w:t>doğal sayısının 10 fazlasının okunuşu aşağıdakilerden hangisidir?</w:t>
      </w:r>
    </w:p>
    <w:p w:rsidR="00106EE0" w:rsidRDefault="00106EE0" w:rsidP="00022EC0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LFABET98" w:hAnsi="ALFABET98" w:cs="Arial-BoldMT"/>
          <w:bCs/>
          <w:sz w:val="24"/>
          <w:szCs w:val="24"/>
        </w:rPr>
      </w:pPr>
    </w:p>
    <w:p w:rsidR="00106EE0" w:rsidRDefault="00106EE0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Yedi yüz sekiz bin yüz on</w:t>
      </w:r>
    </w:p>
    <w:p w:rsidR="00106EE0" w:rsidRDefault="00106EE0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Yetmiş sekiz bin yüz on</w:t>
      </w:r>
    </w:p>
    <w:p w:rsidR="00106EE0" w:rsidRDefault="00106EE0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Yedi yüz sekiz bin on</w:t>
      </w:r>
    </w:p>
    <w:p w:rsidR="00106EE0" w:rsidRDefault="00106EE0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Yetmiş bin sekiz yüz on</w:t>
      </w:r>
    </w:p>
    <w:p w:rsidR="00106EE0" w:rsidRDefault="00106EE0" w:rsidP="00FE1552">
      <w:pPr>
        <w:tabs>
          <w:tab w:val="left" w:pos="3000"/>
        </w:tabs>
        <w:rPr>
          <w:rFonts w:ascii="Times New Roman" w:hAnsi="Times New Roman"/>
          <w:sz w:val="24"/>
        </w:rPr>
      </w:pPr>
      <w:hyperlink r:id="rId9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106EE0" w:rsidRDefault="00106EE0" w:rsidP="009204D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</w:p>
    <w:p w:rsidR="00106EE0" w:rsidRDefault="00106EE0" w:rsidP="00022E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noProof/>
          <w:lang w:eastAsia="tr-TR"/>
        </w:rPr>
        <w:pict>
          <v:shape id="Akış Çizelgesi: Öteki İşlem 15" o:spid="_x0000_s1035" type="#_x0000_t176" style="position:absolute;left:0;text-align:left;margin-left:303.15pt;margin-top:11.5pt;width:75.75pt;height:71.25pt;z-index:2516526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" fillcolor="yellow" stroked="f" strokeweight="2.25pt">
            <v:shadow on="t" color="black" opacity="26214f" origin=".5,-.5" offset="-.74836mm,.74836mm"/>
            <v:textbox>
              <w:txbxContent>
                <w:p w:rsidR="00106EE0" w:rsidRPr="00323C07" w:rsidRDefault="00106EE0" w:rsidP="00022EC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791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Pr="00022EC0" w:rsidRDefault="00106EE0" w:rsidP="00022EC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    142</w:t>
                  </w:r>
                </w:p>
                <w:p w:rsidR="00106EE0" w:rsidRPr="00323C07" w:rsidRDefault="00106EE0" w:rsidP="00022EC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106EE0" w:rsidRDefault="00106EE0" w:rsidP="00022EC0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06EE0" w:rsidRPr="00022EC0" w:rsidRDefault="00106EE0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</w:p>
    <w:p w:rsidR="00106EE0" w:rsidRPr="002D16A6" w:rsidRDefault="00106EE0" w:rsidP="002D16A6">
      <w:pPr>
        <w:jc w:val="bot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16" o:spid="_x0000_s1036" style="position:absolute;left:0;text-align:left;flip:y;z-index:251653632;visibility:visible" from="30.2pt,18.5pt" to="86.4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" strokecolor="#c0504d" strokeweight="2pt">
            <v:shadow on="t" color="black" opacity="24903f" origin=",.5" offset="0,.55556mm"/>
          </v:line>
        </w:pict>
      </w:r>
    </w:p>
    <w:p w:rsidR="00106EE0" w:rsidRDefault="00106EE0" w:rsidP="000D10A2">
      <w:pPr>
        <w:pStyle w:val="ListParagraph"/>
        <w:rPr>
          <w:rFonts w:ascii="ALFABET98" w:hAnsi="ALFABET98"/>
          <w:sz w:val="24"/>
          <w:szCs w:val="24"/>
        </w:rPr>
      </w:pPr>
    </w:p>
    <w:p w:rsidR="00106EE0" w:rsidRPr="009204D6" w:rsidRDefault="00106EE0" w:rsidP="009204D6">
      <w:pPr>
        <w:pStyle w:val="ListParagraph"/>
        <w:jc w:val="both"/>
        <w:rPr>
          <w:rFonts w:ascii="ALFABET98" w:hAnsi="ALFABET98"/>
          <w:color w:val="7030A0"/>
          <w:sz w:val="12"/>
          <w:szCs w:val="12"/>
        </w:rPr>
      </w:pPr>
    </w:p>
    <w:p w:rsidR="00106EE0" w:rsidRPr="009204D6" w:rsidRDefault="00106EE0" w:rsidP="009204D6">
      <w:pPr>
        <w:jc w:val="both"/>
        <w:rPr>
          <w:rFonts w:ascii="ALFABET98" w:hAnsi="ALFABET98"/>
          <w:color w:val="7030A0"/>
          <w:sz w:val="24"/>
          <w:szCs w:val="24"/>
        </w:rPr>
      </w:pPr>
      <w:r w:rsidRPr="009204D6">
        <w:rPr>
          <w:rFonts w:ascii="ALFABET98" w:hAnsi="ALFABET98"/>
          <w:color w:val="7030A0"/>
          <w:sz w:val="24"/>
          <w:szCs w:val="24"/>
        </w:rPr>
        <w:t>Yukarıdaki çıkarma işleminin sonucunu bulurken Ferit sonucu en yakın onluğa, Caner ise en yakın yüzlüğe yuvarladı.</w:t>
      </w:r>
    </w:p>
    <w:p w:rsidR="00106EE0" w:rsidRDefault="00106EE0" w:rsidP="009204D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Buna göre, Ferit ve Caner’in bulduğu tahmini sonuç arasındaki fark kaçtır?</w:t>
      </w:r>
    </w:p>
    <w:p w:rsidR="00106EE0" w:rsidRDefault="00106EE0" w:rsidP="009204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>60</w:t>
      </w:r>
      <w:r w:rsidRPr="000D10A2">
        <w:rPr>
          <w:rFonts w:ascii="ALFABET98" w:hAnsi="ALFABET98"/>
          <w:sz w:val="24"/>
          <w:szCs w:val="24"/>
        </w:rPr>
        <w:t xml:space="preserve">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>50</w:t>
      </w:r>
      <w:r w:rsidRPr="000D10A2">
        <w:rPr>
          <w:rFonts w:ascii="ALFABET98" w:hAnsi="ALFABET98"/>
          <w:sz w:val="24"/>
          <w:szCs w:val="24"/>
        </w:rPr>
        <w:t xml:space="preserve">  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40</w:t>
      </w:r>
      <w:r w:rsidRPr="000D10A2">
        <w:rPr>
          <w:rFonts w:ascii="ALFABET98" w:hAnsi="ALFABET98"/>
          <w:sz w:val="24"/>
          <w:szCs w:val="24"/>
        </w:rPr>
        <w:t xml:space="preserve">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d) </w:t>
      </w:r>
      <w:r>
        <w:rPr>
          <w:rFonts w:ascii="ALFABET98" w:hAnsi="ALFABET98"/>
          <w:sz w:val="24"/>
          <w:szCs w:val="24"/>
        </w:rPr>
        <w:t>30</w:t>
      </w:r>
    </w:p>
    <w:p w:rsidR="00106EE0" w:rsidRPr="00FD60BD" w:rsidRDefault="00106EE0" w:rsidP="00FD60BD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toplama işlemlerinden hangisinin sonucu </w:t>
      </w:r>
      <w:r w:rsidRPr="00FD60BD">
        <w:rPr>
          <w:rFonts w:ascii="ALFABET98" w:hAnsi="ALFABET98"/>
          <w:b/>
          <w:sz w:val="24"/>
          <w:szCs w:val="24"/>
          <w:u w:val="single"/>
        </w:rPr>
        <w:t>en büyüktür?</w:t>
      </w: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  <w:r>
        <w:rPr>
          <w:noProof/>
          <w:lang w:eastAsia="tr-TR"/>
        </w:rPr>
        <w:pict>
          <v:shape id="Akış Çizelgesi: Öteki İşlem 10" o:spid="_x0000_s1037" type="#_x0000_t176" style="position:absolute;left:0;text-align:left;margin-left:441.9pt;margin-top:7.95pt;width:75.75pt;height:70.5pt;z-index:2516567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" fillcolor="#92d050" stroked="f" strokeweight="2.25pt">
            <v:shadow on="t" color="black" opacity="26214f" origin=".5,-.5" offset="-.74836mm,.74836mm"/>
            <v:textbox>
              <w:txbxContent>
                <w:p w:rsidR="00106EE0" w:rsidRPr="00323C07" w:rsidRDefault="00106EE0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3616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Default="00106EE0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+ 5393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106EE0" w:rsidRPr="00323C07" w:rsidRDefault="00106EE0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106EE0" w:rsidRDefault="00106EE0" w:rsidP="00FD60B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5" o:spid="_x0000_s1038" type="#_x0000_t176" style="position:absolute;left:0;text-align:left;margin-left:314.4pt;margin-top:11.7pt;width:75.75pt;height:70.5pt;z-index:25165465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" fillcolor="yellow" stroked="f" strokeweight="2.25pt">
            <v:shadow on="t" color="black" opacity="26214f" origin=".5,-.5" offset="-.74836mm,.74836mm"/>
            <v:textbox>
              <w:txbxContent>
                <w:p w:rsidR="00106EE0" w:rsidRPr="00323C07" w:rsidRDefault="00106EE0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3968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Default="00106EE0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+ 2707</w:t>
                  </w:r>
                </w:p>
                <w:p w:rsidR="00106EE0" w:rsidRPr="00323C07" w:rsidRDefault="00106EE0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106EE0" w:rsidRDefault="00106EE0" w:rsidP="00FD60B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/>
          <w:bCs/>
          <w:sz w:val="24"/>
          <w:szCs w:val="20"/>
        </w:rPr>
      </w:pPr>
      <w:r w:rsidRPr="00FD60BD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Cs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/>
          <w:bCs/>
          <w:sz w:val="24"/>
          <w:szCs w:val="20"/>
        </w:rPr>
        <w:t xml:space="preserve"> 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 w:rsidRPr="00FD60BD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Cs/>
          <w:sz w:val="24"/>
          <w:szCs w:val="20"/>
        </w:rPr>
        <w:t xml:space="preserve">  </w:t>
      </w:r>
      <w:r w:rsidRPr="00FD60BD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  <w:r>
        <w:rPr>
          <w:noProof/>
          <w:lang w:eastAsia="tr-TR"/>
        </w:rPr>
        <w:pict>
          <v:line id="Düz Bağlayıcı 17" o:spid="_x0000_s1039" style="position:absolute;left:0;text-align:left;flip:y;z-index:251657728;visibility:visible" from="168.95pt,3.95pt" to="225.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" strokecolor="#c0504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40" style="position:absolute;left:0;text-align:left;flip:y;z-index:251655680;visibility:visible" from="39.2pt,8.45pt" to="95.4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" strokecolor="#c0504d" strokeweight="2pt">
            <v:shadow on="t" color="black" opacity="24903f" origin=",.5" offset="0,.55556mm"/>
          </v:line>
        </w:pict>
      </w: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106EE0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  <w:r>
        <w:rPr>
          <w:noProof/>
          <w:lang w:eastAsia="tr-TR"/>
        </w:rPr>
        <w:pict>
          <v:shape id="Akış Çizelgesi: Öteki İşlem 19" o:spid="_x0000_s1041" type="#_x0000_t176" style="position:absolute;left:0;text-align:left;margin-left:441.9pt;margin-top:7.25pt;width:75.75pt;height:70.5pt;z-index:2516597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" fillcolor="#00b0f0" stroked="f" strokeweight="2.25pt">
            <v:shadow on="t" color="black" opacity="26214f" origin=".5,-.5" offset="-.74836mm,.74836mm"/>
            <v:textbox>
              <w:txbxContent>
                <w:p w:rsidR="00106EE0" w:rsidRPr="00323C07" w:rsidRDefault="00106EE0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3701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Default="00106EE0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+ 3985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106EE0" w:rsidRPr="00323C07" w:rsidRDefault="00106EE0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106EE0" w:rsidRDefault="00106EE0" w:rsidP="0062224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18" o:spid="_x0000_s1042" type="#_x0000_t176" style="position:absolute;left:0;text-align:left;margin-left:313.65pt;margin-top:6.5pt;width:75.75pt;height:70.5pt;z-index:251658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" fillcolor="red" stroked="f" strokeweight="2.25pt">
            <v:shadow on="t" color="black" opacity="26214f" origin=".5,-.5" offset="-.74836mm,.74836mm"/>
            <v:textbox>
              <w:txbxContent>
                <w:p w:rsidR="00106EE0" w:rsidRPr="00323C07" w:rsidRDefault="00106EE0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3724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106EE0" w:rsidRDefault="00106EE0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+ 5138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106EE0" w:rsidRPr="00323C07" w:rsidRDefault="00106EE0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106EE0" w:rsidRDefault="00106EE0" w:rsidP="0062224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06EE0" w:rsidRPr="00FD60BD" w:rsidRDefault="00106EE0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sz w:val="24"/>
          <w:szCs w:val="20"/>
        </w:rPr>
      </w:pPr>
      <w:r w:rsidRPr="00FD60BD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Cs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FD60BD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</w:p>
    <w:p w:rsidR="00106EE0" w:rsidRPr="00FD60BD" w:rsidRDefault="00106EE0" w:rsidP="00FD60BD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43" style="position:absolute;flip:y;z-index:251661824;visibility:visible" from="168.95pt,20.3pt" to="225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4" style="position:absolute;flip:y;z-index:251660800;visibility:visible" from="39.2pt,20.3pt" to="95.4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" strokeweight="2pt">
            <v:shadow on="t" color="black" opacity="24903f" origin=",.5" offset="0,.55556mm"/>
          </v:line>
        </w:pict>
      </w:r>
    </w:p>
    <w:p w:rsidR="00106EE0" w:rsidRDefault="00106EE0" w:rsidP="00FD60BD">
      <w:pPr>
        <w:rPr>
          <w:rFonts w:ascii="ALFABET98" w:hAnsi="ALFABET98"/>
          <w:sz w:val="24"/>
          <w:szCs w:val="24"/>
        </w:rPr>
      </w:pPr>
    </w:p>
    <w:p w:rsidR="00106EE0" w:rsidRPr="00FD60BD" w:rsidRDefault="00106EE0" w:rsidP="00FD60BD">
      <w:pPr>
        <w:rPr>
          <w:rFonts w:ascii="ALFABET98" w:hAnsi="ALFABET98"/>
          <w:sz w:val="24"/>
          <w:szCs w:val="24"/>
        </w:rPr>
      </w:pPr>
    </w:p>
    <w:p w:rsidR="00106EE0" w:rsidRPr="0062224C" w:rsidRDefault="00106EE0" w:rsidP="0062224C">
      <w:pPr>
        <w:pStyle w:val="ListParagraph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Dikdörtgen 23" o:spid="_x0000_s1045" style="position:absolute;left:0;text-align:left;margin-left:99.2pt;margin-top:16.45pt;width:14.25pt;height:12.7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" fillcolor="yellow" strokecolor="yellow" strokeweight="2pt"/>
        </w:pict>
      </w:r>
      <w:r>
        <w:rPr>
          <w:noProof/>
          <w:lang w:eastAsia="tr-TR"/>
        </w:rPr>
        <w:pict>
          <v:rect id="Dikdörtgen 22" o:spid="_x0000_s1046" style="position:absolute;left:0;text-align:left;margin-left:30.2pt;margin-top:10.45pt;width:176.25pt;height:24.7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" strokecolor="#8064a2" strokeweight="2pt">
            <v:textbox>
              <w:txbxContent>
                <w:p w:rsidR="00106EE0" w:rsidRPr="00AC5D35" w:rsidRDefault="00106EE0" w:rsidP="00AC5D35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C5D35">
                    <w:rPr>
                      <w:rFonts w:ascii="ALFABET98" w:hAnsi="ALFABET98"/>
                      <w:sz w:val="24"/>
                      <w:szCs w:val="24"/>
                    </w:rPr>
                    <w:t>407     &lt; 4076</w:t>
                  </w:r>
                </w:p>
              </w:txbxContent>
            </v:textbox>
          </v:rect>
        </w:pict>
      </w:r>
    </w:p>
    <w:p w:rsidR="00106EE0" w:rsidRDefault="00106EE0" w:rsidP="000D10A2">
      <w:pPr>
        <w:pStyle w:val="ListParagraph"/>
        <w:rPr>
          <w:rFonts w:ascii="ALFABET98" w:hAnsi="ALFABET98"/>
          <w:sz w:val="24"/>
          <w:szCs w:val="24"/>
        </w:rPr>
      </w:pPr>
    </w:p>
    <w:p w:rsidR="00106EE0" w:rsidRPr="00AC5D35" w:rsidRDefault="00106EE0" w:rsidP="00AC5D35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Dikdörtgen 24" o:spid="_x0000_s1047" style="position:absolute;margin-left:255.95pt;margin-top:2.75pt;width:14.25pt;height:12.7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" fillcolor="yellow" strokecolor="yellow" strokeweight="2pt"/>
        </w:pict>
      </w:r>
      <w:r>
        <w:rPr>
          <w:rFonts w:ascii="ALFABET98" w:hAnsi="ALFABET98"/>
          <w:sz w:val="24"/>
          <w:szCs w:val="24"/>
        </w:rPr>
        <w:t xml:space="preserve">Yukarıda verilen sıralamanın doğru olabilmesi için yerine yazılacak kaç farklı rakam vardır?  </w:t>
      </w:r>
    </w:p>
    <w:p w:rsidR="00106EE0" w:rsidRPr="00AC5D35" w:rsidRDefault="00106EE0" w:rsidP="00AC5D35">
      <w:pPr>
        <w:rPr>
          <w:rFonts w:ascii="ALFABET98" w:hAnsi="ALFABET98"/>
          <w:sz w:val="24"/>
          <w:szCs w:val="24"/>
        </w:rPr>
      </w:pPr>
      <w:r>
        <w:rPr>
          <w:rFonts w:ascii="ALFABET98" w:hAnsi="ALFABET98" w:cs="Arial-BoldMT"/>
          <w:bCs/>
          <w:color w:val="FF0000"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6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5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</w:t>
      </w:r>
    </w:p>
    <w:p w:rsidR="00106EE0" w:rsidRPr="003932FE" w:rsidRDefault="00106EE0" w:rsidP="003932FE">
      <w:pPr>
        <w:rPr>
          <w:rFonts w:ascii="ALFABET98" w:hAnsi="ALFABET98"/>
          <w:sz w:val="24"/>
          <w:szCs w:val="24"/>
        </w:rPr>
      </w:pPr>
    </w:p>
    <w:p w:rsidR="00106EE0" w:rsidRPr="002B37BE" w:rsidRDefault="00106EE0" w:rsidP="00127E40">
      <w:pPr>
        <w:jc w:val="center"/>
        <w:rPr>
          <w:rFonts w:ascii="ALFABET98" w:hAnsi="ALFABET98"/>
          <w:b/>
          <w:color w:val="7030A0"/>
          <w:sz w:val="28"/>
          <w:szCs w:val="28"/>
          <w:u w:val="single"/>
        </w:rPr>
      </w:pPr>
      <w:r w:rsidRPr="002B37BE">
        <w:rPr>
          <w:rFonts w:ascii="ALFABET98" w:hAnsi="ALFABET98"/>
          <w:b/>
          <w:color w:val="984806"/>
          <w:sz w:val="28"/>
          <w:szCs w:val="28"/>
          <w:u w:val="single"/>
        </w:rPr>
        <w:t>FEN VE TEKNOLOJİ</w:t>
      </w:r>
    </w:p>
    <w:p w:rsidR="00106EE0" w:rsidRPr="003932FE" w:rsidRDefault="00106EE0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/>
          <w:b/>
          <w:sz w:val="24"/>
          <w:szCs w:val="24"/>
          <w:u w:val="single"/>
        </w:rPr>
      </w:pPr>
      <w:r w:rsidRPr="003932FE">
        <w:rPr>
          <w:rFonts w:ascii="ALFABET98" w:hAnsi="ALFABET98"/>
          <w:color w:val="00B0F0"/>
          <w:sz w:val="24"/>
          <w:szCs w:val="24"/>
        </w:rPr>
        <w:t>Kan vererek hayat kurtarabiliriz. Bazen de başkalarının kanına gereksinim duyarız.</w:t>
      </w:r>
    </w:p>
    <w:p w:rsidR="00106EE0" w:rsidRPr="003932FE" w:rsidRDefault="00106EE0" w:rsidP="003932FE">
      <w:pPr>
        <w:ind w:left="142"/>
        <w:jc w:val="both"/>
        <w:rPr>
          <w:rFonts w:ascii="ALFABET98" w:hAnsi="ALFABET98"/>
          <w:sz w:val="24"/>
          <w:szCs w:val="24"/>
        </w:rPr>
      </w:pPr>
      <w:r w:rsidRPr="003932FE">
        <w:rPr>
          <w:rFonts w:ascii="ALFABET98" w:hAnsi="ALFABET98"/>
          <w:sz w:val="24"/>
          <w:szCs w:val="24"/>
        </w:rPr>
        <w:t>İnsanlara kan nakli yapılırken kan hangi yapıya aktarılır?</w:t>
      </w:r>
    </w:p>
    <w:p w:rsidR="00106EE0" w:rsidRDefault="00106EE0" w:rsidP="003932FE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kalp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damar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karaciğer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akciğer</w:t>
      </w:r>
    </w:p>
    <w:p w:rsidR="00106EE0" w:rsidRDefault="00106EE0" w:rsidP="003932FE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</w:p>
    <w:p w:rsidR="00106EE0" w:rsidRPr="003932FE" w:rsidRDefault="00106EE0" w:rsidP="007C7E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color w:val="00B050"/>
          <w:sz w:val="24"/>
          <w:szCs w:val="20"/>
        </w:rPr>
      </w:pPr>
      <w:r w:rsidRPr="003932FE">
        <w:rPr>
          <w:rFonts w:ascii="ALFABET98" w:hAnsi="ALFABET98" w:cs="Arial-BoldMT"/>
          <w:bCs/>
          <w:color w:val="00B050"/>
          <w:sz w:val="24"/>
          <w:szCs w:val="20"/>
        </w:rPr>
        <w:t>I. Beş duyu organıyla algılanabilen varlıkların bütünüdür.</w:t>
      </w:r>
    </w:p>
    <w:p w:rsidR="00106EE0" w:rsidRDefault="00106EE0" w:rsidP="003932F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LFABET98" w:hAnsi="ALFABET98" w:cs="Arial-BoldMT"/>
          <w:bCs/>
          <w:color w:val="0070C0"/>
          <w:sz w:val="24"/>
          <w:szCs w:val="20"/>
        </w:rPr>
      </w:pPr>
      <w:r w:rsidRPr="003932FE">
        <w:rPr>
          <w:rFonts w:ascii="ALFABET98" w:hAnsi="ALFABET98" w:cs="Arial-BoldMT"/>
          <w:bCs/>
          <w:color w:val="0070C0"/>
          <w:sz w:val="24"/>
          <w:szCs w:val="20"/>
        </w:rPr>
        <w:t>II. Varlıkların boşlukta kapladığı yerdir.</w:t>
      </w:r>
    </w:p>
    <w:p w:rsidR="00106EE0" w:rsidRDefault="00106EE0" w:rsidP="003932FE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 w:rsidRPr="003932FE">
        <w:rPr>
          <w:rFonts w:ascii="ALFABET98" w:hAnsi="ALFABET98" w:cs="Arial-BoldMT"/>
          <w:bCs/>
          <w:sz w:val="24"/>
          <w:szCs w:val="20"/>
        </w:rPr>
        <w:t>Yukarıdaki varlıklar sırayla hangi kavramları açıklamaktadır?</w:t>
      </w:r>
    </w:p>
    <w:p w:rsidR="00106EE0" w:rsidRDefault="00106EE0" w:rsidP="003932FE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</w:p>
    <w:p w:rsidR="00106EE0" w:rsidRDefault="00106EE0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Madde, cisim</w:t>
      </w:r>
    </w:p>
    <w:p w:rsidR="00106EE0" w:rsidRDefault="00106EE0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Madde, hacim</w:t>
      </w:r>
    </w:p>
    <w:p w:rsidR="00106EE0" w:rsidRDefault="00106EE0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Hacim, madde</w:t>
      </w:r>
    </w:p>
    <w:p w:rsidR="00106EE0" w:rsidRDefault="00106EE0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Hacim, cisim</w:t>
      </w:r>
    </w:p>
    <w:p w:rsidR="00106EE0" w:rsidRDefault="00106EE0" w:rsidP="003932F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</w:p>
    <w:p w:rsidR="00106EE0" w:rsidRPr="003932FE" w:rsidRDefault="00106EE0" w:rsidP="007C7E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 xml:space="preserve">Aşağıdakilerden hangisi alet </w:t>
      </w:r>
      <w:r w:rsidRPr="003932FE">
        <w:rPr>
          <w:rFonts w:ascii="ALFABET98" w:hAnsi="ALFABET98" w:cs="Arial-BoldMT"/>
          <w:b/>
          <w:bCs/>
          <w:sz w:val="24"/>
          <w:szCs w:val="20"/>
          <w:u w:val="single"/>
        </w:rPr>
        <w:t>değildir?</w:t>
      </w:r>
    </w:p>
    <w:p w:rsidR="00106EE0" w:rsidRDefault="00106EE0" w:rsidP="00720F3F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  <w:r>
        <w:rPr>
          <w:noProof/>
          <w:lang w:eastAsia="tr-TR"/>
        </w:rPr>
        <w:pict>
          <v:shape id="Resim 26" o:spid="_x0000_s1048" type="#_x0000_t75" alt="http://www.guncelposta.com/images_up/1300-testere_kayseri_egitim_aratirma_hastenesi.jpg" style="position:absolute;left:0;text-align:left;margin-left:186.15pt;margin-top:16.5pt;width:70.5pt;height:46.9pt;z-index:-251649536;visibility:visible" wrapcoords="-230 0 -230 21257 21600 21257 21600 0 -230 0">
            <v:imagedata r:id="rId10" o:title=""/>
            <w10:wrap type="through"/>
          </v:shape>
        </w:pic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</w:p>
    <w:p w:rsidR="00106EE0" w:rsidRPr="00924B39" w:rsidRDefault="00106EE0" w:rsidP="007C7ED7">
      <w:pPr>
        <w:pStyle w:val="ListParagraph"/>
        <w:numPr>
          <w:ilvl w:val="0"/>
          <w:numId w:val="11"/>
        </w:numPr>
        <w:rPr>
          <w:rFonts w:ascii="ALFABET98" w:hAnsi="ALFABET98"/>
          <w:color w:val="00B050"/>
        </w:rPr>
      </w:pPr>
      <w:r>
        <w:rPr>
          <w:noProof/>
          <w:lang w:eastAsia="tr-TR"/>
        </w:rPr>
        <w:pict>
          <v:shape id="Resim 25" o:spid="_x0000_s1049" type="#_x0000_t75" alt="http://images.clipartlogo.com/files/images/43/432502/screwdriver-clip-art_t.jpg" style="position:absolute;left:0;text-align:left;margin-left:52.65pt;margin-top:3.5pt;width:34.8pt;height:50.2pt;z-index:-251650560;visibility:visible" wrapcoords="-470 0 -470 21278 21600 21278 21600 0 -470 0">
            <v:imagedata r:id="rId11" o:title=""/>
            <w10:wrap type="tight"/>
          </v:shape>
        </w:pict>
      </w:r>
      <w:r>
        <w:rPr>
          <w:rFonts w:ascii="ALFABET98" w:hAnsi="ALFABET98"/>
          <w:b/>
          <w:color w:val="00B050"/>
          <w:sz w:val="28"/>
          <w:szCs w:val="28"/>
        </w:rPr>
        <w:t xml:space="preserve">                             </w:t>
      </w:r>
      <w:r>
        <w:rPr>
          <w:rFonts w:ascii="ALFABET98" w:hAnsi="ALFABET98"/>
          <w:color w:val="FF0000"/>
        </w:rPr>
        <w:tab/>
        <w:t xml:space="preserve">        b)</w:t>
      </w:r>
    </w:p>
    <w:p w:rsidR="00106EE0" w:rsidRDefault="00106EE0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106EE0" w:rsidRDefault="00106EE0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106EE0" w:rsidRPr="00924B39" w:rsidRDefault="00106EE0" w:rsidP="00924B39">
      <w:pPr>
        <w:ind w:left="284"/>
        <w:rPr>
          <w:rFonts w:ascii="ALFABET98" w:hAnsi="ALFABET98"/>
          <w:b/>
          <w:color w:val="00B050"/>
          <w:sz w:val="28"/>
          <w:szCs w:val="28"/>
        </w:rPr>
      </w:pPr>
      <w:r>
        <w:rPr>
          <w:noProof/>
          <w:lang w:eastAsia="tr-TR"/>
        </w:rPr>
        <w:pict>
          <v:shape id="Resim 28" o:spid="_x0000_s1050" type="#_x0000_t75" alt="http://images.clipartlogo.com/files/ss/thumb/118/118723075/cartoon-hammer_small.jpg" style="position:absolute;left:0;text-align:left;margin-left:186.15pt;margin-top:2.75pt;width:57.75pt;height:57.75pt;z-index:-251647488;visibility:visible" wrapcoords="-281 0 -281 21319 21600 21319 21600 0 -281 0">
            <v:imagedata r:id="rId12" o:title=""/>
            <w10:wrap type="through"/>
          </v:shape>
        </w:pict>
      </w:r>
      <w:r>
        <w:rPr>
          <w:noProof/>
          <w:lang w:eastAsia="tr-TR"/>
        </w:rPr>
        <w:pict>
          <v:shape id="Resim 27" o:spid="_x0000_s1051" type="#_x0000_t75" alt="http://kartalgida.com/images/paket%20un_0.JPG" style="position:absolute;left:0;text-align:left;margin-left:42.15pt;margin-top:16.25pt;width:38.25pt;height:49.5pt;z-index:-251648512;visibility:visible" wrapcoords="-424 0 -424 21273 21600 21273 21600 0 -424 0">
            <v:imagedata r:id="rId13" o:title=""/>
            <w10:wrap type="through"/>
          </v:shape>
        </w:pic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                 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</w:p>
    <w:p w:rsidR="00106EE0" w:rsidRDefault="00106EE0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106EE0" w:rsidRDefault="00106EE0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106EE0" w:rsidRDefault="00106EE0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106EE0" w:rsidRPr="00924B39" w:rsidRDefault="00106EE0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/>
          <w:b/>
          <w:sz w:val="28"/>
          <w:szCs w:val="28"/>
        </w:rPr>
      </w:pPr>
      <w:r w:rsidRPr="00924B39">
        <w:rPr>
          <w:rFonts w:ascii="ALFABET98" w:hAnsi="ALFABET98"/>
          <w:sz w:val="24"/>
          <w:szCs w:val="24"/>
        </w:rPr>
        <w:t>Aşağıdakilerden hangisi katı madde olduğu halde sıvı madde gibi özellikler gösterir?</w:t>
      </w:r>
    </w:p>
    <w:p w:rsidR="00106EE0" w:rsidRPr="00924B39" w:rsidRDefault="00106EE0" w:rsidP="00924B39">
      <w:pPr>
        <w:pStyle w:val="ListParagraph"/>
        <w:ind w:left="360"/>
        <w:jc w:val="both"/>
        <w:rPr>
          <w:rFonts w:ascii="ALFABET98" w:hAnsi="ALFABET98"/>
          <w:b/>
          <w:sz w:val="12"/>
          <w:szCs w:val="12"/>
        </w:rPr>
      </w:pPr>
    </w:p>
    <w:p w:rsidR="00106EE0" w:rsidRDefault="00106EE0" w:rsidP="00924B3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kum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masa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tahta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tuğla</w:t>
      </w:r>
    </w:p>
    <w:p w:rsidR="00106EE0" w:rsidRDefault="00106EE0" w:rsidP="00924B3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</w:p>
    <w:p w:rsidR="00106EE0" w:rsidRDefault="00106EE0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Vücuda alınacak havanın büyük oranda temizlendiği organ aşağıdakilerden hangisidir?</w:t>
      </w:r>
    </w:p>
    <w:p w:rsidR="00106EE0" w:rsidRPr="00924B39" w:rsidRDefault="00106EE0" w:rsidP="00A55168">
      <w:pPr>
        <w:pStyle w:val="ListParagraph"/>
        <w:ind w:left="360"/>
        <w:jc w:val="both"/>
        <w:rPr>
          <w:rFonts w:ascii="ALFABET98" w:hAnsi="ALFABET98" w:cs="Arial-BoldMT"/>
          <w:bCs/>
          <w:sz w:val="24"/>
          <w:szCs w:val="20"/>
        </w:rPr>
      </w:pPr>
    </w:p>
    <w:p w:rsidR="00106EE0" w:rsidRDefault="00106EE0" w:rsidP="00A55168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burun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ağız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gırtlak 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diyafram</w:t>
      </w:r>
    </w:p>
    <w:p w:rsidR="00106EE0" w:rsidRPr="00A55168" w:rsidRDefault="00106EE0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Cs/>
          <w:color w:val="00B050"/>
          <w:sz w:val="24"/>
          <w:szCs w:val="20"/>
        </w:rPr>
      </w:pPr>
      <w:r w:rsidRPr="00A55168">
        <w:rPr>
          <w:rFonts w:ascii="ALFABET98" w:hAnsi="ALFABET98" w:cs="Arial-BoldMT"/>
          <w:bCs/>
          <w:color w:val="00B050"/>
          <w:sz w:val="24"/>
          <w:szCs w:val="20"/>
        </w:rPr>
        <w:t>I.   Vücudun oksijen ihtiyacının artması</w:t>
      </w:r>
    </w:p>
    <w:p w:rsidR="00106EE0" w:rsidRPr="00A55168" w:rsidRDefault="00106EE0" w:rsidP="00A55168">
      <w:pPr>
        <w:pStyle w:val="ListParagraph"/>
        <w:ind w:left="360"/>
        <w:rPr>
          <w:rFonts w:ascii="ALFABET98" w:hAnsi="ALFABET98" w:cs="Arial-BoldMT"/>
          <w:bCs/>
          <w:color w:val="0070C0"/>
          <w:sz w:val="24"/>
          <w:szCs w:val="20"/>
        </w:rPr>
      </w:pPr>
      <w:r w:rsidRPr="00A55168">
        <w:rPr>
          <w:rFonts w:ascii="ALFABET98" w:hAnsi="ALFABET98" w:cs="Arial-BoldMT"/>
          <w:bCs/>
          <w:color w:val="0070C0"/>
          <w:sz w:val="24"/>
          <w:szCs w:val="20"/>
        </w:rPr>
        <w:t>II.  Aniden korkma ve heyecanlanma</w:t>
      </w:r>
    </w:p>
    <w:p w:rsidR="00106EE0" w:rsidRPr="00A55168" w:rsidRDefault="00106EE0" w:rsidP="00A55168">
      <w:pPr>
        <w:pStyle w:val="ListParagraph"/>
        <w:ind w:left="360"/>
        <w:rPr>
          <w:rFonts w:ascii="ALFABET98" w:hAnsi="ALFABET98" w:cs="Arial-BoldMT"/>
          <w:bCs/>
          <w:color w:val="E36C0A"/>
          <w:sz w:val="24"/>
          <w:szCs w:val="20"/>
        </w:rPr>
      </w:pPr>
      <w:r w:rsidRPr="00A55168">
        <w:rPr>
          <w:rFonts w:ascii="ALFABET98" w:hAnsi="ALFABET98" w:cs="Arial-BoldMT"/>
          <w:bCs/>
          <w:color w:val="E36C0A"/>
          <w:sz w:val="24"/>
          <w:szCs w:val="20"/>
        </w:rPr>
        <w:t>III. Televizyon izleme</w:t>
      </w:r>
    </w:p>
    <w:p w:rsidR="00106EE0" w:rsidRPr="00A55168" w:rsidRDefault="00106EE0" w:rsidP="00924B39">
      <w:pPr>
        <w:jc w:val="both"/>
        <w:rPr>
          <w:rFonts w:ascii="ALFABET98" w:hAnsi="ALFABET98"/>
          <w:sz w:val="24"/>
          <w:szCs w:val="24"/>
        </w:rPr>
      </w:pPr>
      <w:r w:rsidRPr="00A55168">
        <w:rPr>
          <w:rFonts w:ascii="ALFABET98" w:hAnsi="ALFABET98"/>
          <w:sz w:val="24"/>
          <w:szCs w:val="24"/>
        </w:rPr>
        <w:t>Yukarıda verilenlerden hangileri kalbin çalışmasını hızlandıran etkenlerdir?</w:t>
      </w:r>
    </w:p>
    <w:p w:rsidR="00106EE0" w:rsidRDefault="00106EE0" w:rsidP="00A55168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I, II ve III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 ve III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II ve III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 ve II</w:t>
      </w:r>
    </w:p>
    <w:p w:rsidR="00106EE0" w:rsidRPr="00085ABC" w:rsidRDefault="00106EE0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Cs/>
          <w:color w:val="7030A0"/>
          <w:sz w:val="24"/>
          <w:szCs w:val="20"/>
        </w:rPr>
      </w:pPr>
      <w:r w:rsidRPr="00085ABC">
        <w:rPr>
          <w:rFonts w:ascii="ALFABET98" w:hAnsi="ALFABET98" w:cs="Arial-BoldMT"/>
          <w:bCs/>
          <w:color w:val="7030A0"/>
          <w:sz w:val="24"/>
          <w:szCs w:val="20"/>
        </w:rPr>
        <w:t>I.  Oksijen</w:t>
      </w:r>
    </w:p>
    <w:p w:rsidR="00106EE0" w:rsidRPr="00085ABC" w:rsidRDefault="00106EE0" w:rsidP="00085ABC">
      <w:pPr>
        <w:pStyle w:val="ListParagraph"/>
        <w:ind w:left="360"/>
        <w:rPr>
          <w:rFonts w:ascii="ALFABET98" w:hAnsi="ALFABET98" w:cs="Arial-BoldMT"/>
          <w:bCs/>
          <w:color w:val="E36C0A"/>
          <w:sz w:val="24"/>
          <w:szCs w:val="20"/>
        </w:rPr>
      </w:pPr>
      <w:r w:rsidRPr="00085ABC">
        <w:rPr>
          <w:rFonts w:ascii="ALFABET98" w:hAnsi="ALFABET98" w:cs="Arial-BoldMT"/>
          <w:bCs/>
          <w:color w:val="E36C0A"/>
          <w:sz w:val="24"/>
          <w:szCs w:val="20"/>
        </w:rPr>
        <w:t>II.  Besin</w:t>
      </w:r>
    </w:p>
    <w:p w:rsidR="00106EE0" w:rsidRDefault="00106EE0" w:rsidP="00085ABC">
      <w:pPr>
        <w:pStyle w:val="ListParagraph"/>
        <w:ind w:left="360"/>
        <w:rPr>
          <w:rFonts w:ascii="ALFABET98" w:hAnsi="ALFABET98" w:cs="Arial-BoldMT"/>
          <w:bCs/>
          <w:color w:val="00B050"/>
          <w:sz w:val="24"/>
          <w:szCs w:val="20"/>
        </w:rPr>
      </w:pPr>
      <w:r w:rsidRPr="00085ABC">
        <w:rPr>
          <w:rFonts w:ascii="ALFABET98" w:hAnsi="ALFABET98" w:cs="Arial-BoldMT"/>
          <w:bCs/>
          <w:color w:val="00B050"/>
          <w:sz w:val="24"/>
          <w:szCs w:val="20"/>
        </w:rPr>
        <w:t>III. Karbondioksit</w:t>
      </w:r>
    </w:p>
    <w:p w:rsidR="00106EE0" w:rsidRDefault="00106EE0" w:rsidP="00085ABC">
      <w:pPr>
        <w:jc w:val="both"/>
        <w:rPr>
          <w:rFonts w:ascii="ALFABET98" w:hAnsi="ALFABET98" w:cs="Arial-BoldMT"/>
          <w:b/>
          <w:bCs/>
          <w:sz w:val="24"/>
          <w:szCs w:val="20"/>
          <w:u w:val="single"/>
        </w:rPr>
      </w:pPr>
      <w:r w:rsidRPr="00085ABC">
        <w:rPr>
          <w:rFonts w:ascii="ALFABET98" w:hAnsi="ALFABET98" w:cs="Arial-BoldMT"/>
          <w:bCs/>
          <w:sz w:val="24"/>
          <w:szCs w:val="20"/>
        </w:rPr>
        <w:t xml:space="preserve">Yukarıda verilenlerden hangisi ya da hangileri kanla </w:t>
      </w:r>
      <w:r w:rsidRPr="00085ABC">
        <w:rPr>
          <w:rFonts w:ascii="ALFABET98" w:hAnsi="ALFABET98" w:cs="Arial-BoldMT"/>
          <w:b/>
          <w:bCs/>
          <w:sz w:val="24"/>
          <w:szCs w:val="20"/>
          <w:u w:val="single"/>
        </w:rPr>
        <w:t>akciğerlere taşınıp burada atılır?</w:t>
      </w:r>
    </w:p>
    <w:p w:rsidR="00106EE0" w:rsidRDefault="00106EE0" w:rsidP="00085ABC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Yalnız I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 ve II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Yalnız III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I, II ve III</w:t>
      </w:r>
    </w:p>
    <w:p w:rsidR="00106EE0" w:rsidRPr="00085ABC" w:rsidRDefault="00106EE0" w:rsidP="00085ABC">
      <w:pPr>
        <w:contextualSpacing/>
        <w:rPr>
          <w:rFonts w:ascii="ALFABET98" w:hAnsi="ALFABET98" w:cs="Arial-BoldMT"/>
          <w:bCs/>
          <w:color w:val="FF0000"/>
          <w:sz w:val="12"/>
          <w:szCs w:val="12"/>
        </w:rPr>
      </w:pPr>
    </w:p>
    <w:p w:rsidR="00106EE0" w:rsidRDefault="00106EE0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Aşağıda verilenlerden hangisi opaktır?</w:t>
      </w:r>
    </w:p>
    <w:p w:rsidR="00106EE0" w:rsidRPr="00FB62B9" w:rsidRDefault="00106EE0" w:rsidP="00085ABC">
      <w:pPr>
        <w:pStyle w:val="ListParagraph"/>
        <w:ind w:left="360"/>
        <w:rPr>
          <w:rFonts w:ascii="ALFABET98" w:hAnsi="ALFABET98" w:cs="Arial-BoldMT"/>
          <w:bCs/>
          <w:sz w:val="12"/>
          <w:szCs w:val="12"/>
        </w:rPr>
      </w:pPr>
    </w:p>
    <w:p w:rsidR="00106EE0" w:rsidRDefault="00106EE0" w:rsidP="00085ABC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gözlük camı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taş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sığ su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hava</w:t>
      </w:r>
    </w:p>
    <w:p w:rsidR="00106EE0" w:rsidRDefault="00106EE0" w:rsidP="00085ABC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</w:p>
    <w:p w:rsidR="00106EE0" w:rsidRDefault="00106EE0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/>
          <w:bCs/>
          <w:sz w:val="24"/>
          <w:szCs w:val="20"/>
          <w:u w:val="single"/>
        </w:rPr>
      </w:pPr>
      <w:r>
        <w:rPr>
          <w:rFonts w:ascii="ALFABET98" w:hAnsi="ALFABET98" w:cs="Arial-BoldMT"/>
          <w:bCs/>
          <w:sz w:val="24"/>
          <w:szCs w:val="20"/>
        </w:rPr>
        <w:t xml:space="preserve">Aşağıdaki ifadelerden hangisi </w:t>
      </w:r>
      <w:r w:rsidRPr="00FB62B9">
        <w:rPr>
          <w:rFonts w:ascii="ALFABET98" w:hAnsi="ALFABET98" w:cs="Arial-BoldMT"/>
          <w:b/>
          <w:bCs/>
          <w:sz w:val="24"/>
          <w:szCs w:val="20"/>
          <w:u w:val="single"/>
        </w:rPr>
        <w:t>yanlıştır?</w:t>
      </w:r>
    </w:p>
    <w:p w:rsidR="00106EE0" w:rsidRPr="00FB62B9" w:rsidRDefault="00106EE0" w:rsidP="002F24F9">
      <w:pPr>
        <w:pStyle w:val="ListParagraph"/>
        <w:ind w:left="360"/>
        <w:rPr>
          <w:rFonts w:ascii="ALFABET98" w:hAnsi="ALFABET98" w:cs="Arial-BoldMT"/>
          <w:b/>
          <w:bCs/>
          <w:sz w:val="24"/>
          <w:szCs w:val="20"/>
          <w:u w:val="single"/>
        </w:rPr>
      </w:pPr>
    </w:p>
    <w:p w:rsidR="00106EE0" w:rsidRDefault="00106EE0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Katı maddeye ısı verildiğinde sıvı hale geçer.</w:t>
      </w:r>
    </w:p>
    <w:p w:rsidR="00106EE0" w:rsidRDefault="00106EE0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Katı madde ısı kaybettiğinde sıvı hale geçer.</w:t>
      </w:r>
    </w:p>
    <w:p w:rsidR="00106EE0" w:rsidRDefault="00106EE0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Sıvı maddeye ısı verildiğinde gaz hale geçer.</w:t>
      </w:r>
    </w:p>
    <w:p w:rsidR="00106EE0" w:rsidRDefault="00106EE0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Gaz madde ısı kaybettiğinde sıvı hale geçer.</w:t>
      </w:r>
    </w:p>
    <w:p w:rsidR="00106EE0" w:rsidRDefault="00106EE0" w:rsidP="002F24F9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</w:p>
    <w:p w:rsidR="00106EE0" w:rsidRPr="002F24F9" w:rsidRDefault="00106EE0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 w:cs="Arial-BoldMT"/>
          <w:bCs/>
          <w:color w:val="00B0F0"/>
          <w:sz w:val="24"/>
          <w:szCs w:val="24"/>
        </w:rPr>
      </w:pPr>
      <w:r w:rsidRPr="002F24F9">
        <w:rPr>
          <w:rFonts w:ascii="ALFABET98" w:hAnsi="ALFABET98" w:cs="Arial-BoldMT"/>
          <w:bCs/>
          <w:color w:val="00B0F0"/>
          <w:sz w:val="24"/>
          <w:szCs w:val="24"/>
        </w:rPr>
        <w:t>Tahta parçacıkları, kum ve sudan oluşan karışımdan tahta parçacıklarını ayırmak istiyoruz.</w:t>
      </w:r>
    </w:p>
    <w:p w:rsidR="00106EE0" w:rsidRDefault="00106EE0" w:rsidP="002F24F9">
      <w:p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Bunun için aşağıdaki yöntemlerden hangisi kullanılmalıdır?</w:t>
      </w:r>
    </w:p>
    <w:p w:rsidR="00106EE0" w:rsidRPr="002F24F9" w:rsidRDefault="00106EE0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Savurma</w:t>
      </w:r>
    </w:p>
    <w:p w:rsidR="00106EE0" w:rsidRPr="002F24F9" w:rsidRDefault="00106EE0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Yüzdürme</w:t>
      </w:r>
    </w:p>
    <w:p w:rsidR="00106EE0" w:rsidRPr="002F24F9" w:rsidRDefault="00106EE0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Süzme</w:t>
      </w:r>
    </w:p>
    <w:p w:rsidR="00106EE0" w:rsidRDefault="00106EE0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Mıknatısla ayırma</w:t>
      </w:r>
    </w:p>
    <w:p w:rsidR="00106EE0" w:rsidRPr="002B37BE" w:rsidRDefault="00106EE0" w:rsidP="002F24F9">
      <w:pPr>
        <w:ind w:left="360"/>
        <w:jc w:val="center"/>
        <w:rPr>
          <w:rFonts w:ascii="ALFABET98" w:hAnsi="ALFABET98" w:cs="Arial-BoldMT"/>
          <w:bCs/>
          <w:sz w:val="24"/>
          <w:szCs w:val="24"/>
          <w:u w:val="single"/>
        </w:rPr>
      </w:pPr>
      <w:r w:rsidRPr="002B37BE">
        <w:rPr>
          <w:rFonts w:ascii="ALFABET98" w:hAnsi="ALFABET98"/>
          <w:b/>
          <w:color w:val="00B050"/>
          <w:sz w:val="28"/>
          <w:szCs w:val="28"/>
          <w:u w:val="single"/>
        </w:rPr>
        <w:t>SOSYAL BİLGİLER</w:t>
      </w:r>
    </w:p>
    <w:p w:rsidR="00106EE0" w:rsidRPr="002F24F9" w:rsidRDefault="00106EE0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</w:tblGrid>
      <w:tr w:rsidR="00106EE0" w:rsidRPr="001179E6" w:rsidTr="001179E6">
        <w:tc>
          <w:tcPr>
            <w:tcW w:w="5070" w:type="dxa"/>
          </w:tcPr>
          <w:p w:rsidR="00106EE0" w:rsidRPr="001179E6" w:rsidRDefault="00106EE0" w:rsidP="001179E6">
            <w:pPr>
              <w:spacing w:after="0" w:line="240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1179E6">
              <w:rPr>
                <w:rFonts w:ascii="ALFABET98" w:hAnsi="ALFABET98"/>
                <w:color w:val="7030A0"/>
                <w:sz w:val="24"/>
                <w:szCs w:val="24"/>
              </w:rPr>
              <w:t>1881 yılında Selanik’te doğdu.</w:t>
            </w:r>
          </w:p>
        </w:tc>
      </w:tr>
      <w:tr w:rsidR="00106EE0" w:rsidRPr="001179E6" w:rsidTr="001179E6">
        <w:tc>
          <w:tcPr>
            <w:tcW w:w="5070" w:type="dxa"/>
          </w:tcPr>
          <w:p w:rsidR="00106EE0" w:rsidRPr="001179E6" w:rsidRDefault="00106EE0" w:rsidP="001179E6">
            <w:pPr>
              <w:spacing w:after="0" w:line="240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1179E6">
              <w:rPr>
                <w:rFonts w:ascii="ALFABET98" w:hAnsi="ALFABET98"/>
                <w:color w:val="00B050"/>
                <w:sz w:val="24"/>
                <w:szCs w:val="24"/>
              </w:rPr>
              <w:t>1905 yılında Harp Akademisinden mezun oldu.</w:t>
            </w:r>
          </w:p>
        </w:tc>
      </w:tr>
      <w:tr w:rsidR="00106EE0" w:rsidRPr="001179E6" w:rsidTr="001179E6">
        <w:tc>
          <w:tcPr>
            <w:tcW w:w="5070" w:type="dxa"/>
          </w:tcPr>
          <w:p w:rsidR="00106EE0" w:rsidRPr="001179E6" w:rsidRDefault="00106EE0" w:rsidP="001179E6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1179E6">
              <w:rPr>
                <w:rFonts w:ascii="ALFABET98" w:hAnsi="ALFABET98"/>
                <w:color w:val="FF0000"/>
                <w:sz w:val="24"/>
                <w:szCs w:val="24"/>
              </w:rPr>
              <w:t>?</w:t>
            </w:r>
          </w:p>
        </w:tc>
      </w:tr>
      <w:tr w:rsidR="00106EE0" w:rsidRPr="001179E6" w:rsidTr="001179E6">
        <w:tc>
          <w:tcPr>
            <w:tcW w:w="5070" w:type="dxa"/>
          </w:tcPr>
          <w:p w:rsidR="00106EE0" w:rsidRPr="001179E6" w:rsidRDefault="00106EE0" w:rsidP="001179E6">
            <w:pPr>
              <w:spacing w:after="0" w:line="240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1179E6">
              <w:rPr>
                <w:rFonts w:ascii="ALFABET98" w:hAnsi="ALFABET98"/>
                <w:color w:val="0070C0"/>
                <w:sz w:val="24"/>
                <w:szCs w:val="24"/>
              </w:rPr>
              <w:t>1920 yılında TBMM’yi açtı.</w:t>
            </w:r>
          </w:p>
        </w:tc>
      </w:tr>
    </w:tbl>
    <w:p w:rsidR="00106EE0" w:rsidRDefault="00106EE0" w:rsidP="002F24F9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 verilen Atatürk’ün yaşam kronolojisine göre </w:t>
      </w:r>
      <w:r w:rsidRPr="002F24F9">
        <w:rPr>
          <w:rFonts w:ascii="ALFABET98" w:hAnsi="ALFABET98"/>
          <w:b/>
          <w:color w:val="FF0000"/>
          <w:sz w:val="24"/>
          <w:szCs w:val="24"/>
        </w:rPr>
        <w:t>“?”</w:t>
      </w:r>
      <w:r>
        <w:rPr>
          <w:rFonts w:ascii="ALFABET98" w:hAnsi="ALFABET98"/>
          <w:sz w:val="24"/>
          <w:szCs w:val="24"/>
        </w:rPr>
        <w:t xml:space="preserve"> yerine hangisi gelmelidir?</w:t>
      </w:r>
    </w:p>
    <w:p w:rsidR="00106EE0" w:rsidRDefault="00106EE0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1923 yılında cumhuriyeti ilan etti.</w:t>
      </w:r>
    </w:p>
    <w:p w:rsidR="00106EE0" w:rsidRDefault="00106EE0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1915 yılında Çanakkale Savaşı’nı kazandı.</w:t>
      </w:r>
    </w:p>
    <w:p w:rsidR="00106EE0" w:rsidRDefault="00106EE0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1938 yılında hayatını kaybetti.</w:t>
      </w:r>
    </w:p>
    <w:p w:rsidR="00106EE0" w:rsidRDefault="00106EE0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1922 yılında saltanatı kaldırdı.</w:t>
      </w:r>
    </w:p>
    <w:p w:rsidR="00106EE0" w:rsidRDefault="00106EE0" w:rsidP="002F24F9">
      <w:pPr>
        <w:pStyle w:val="ListParagraph"/>
        <w:ind w:left="502"/>
        <w:jc w:val="both"/>
        <w:rPr>
          <w:rFonts w:ascii="ALFABET98" w:hAnsi="ALFABET98"/>
          <w:sz w:val="24"/>
          <w:szCs w:val="24"/>
        </w:rPr>
      </w:pPr>
    </w:p>
    <w:p w:rsidR="00106EE0" w:rsidRDefault="00106EE0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Aşağıdakilerden hangisi kültürümüzü yansıtan öğelerden biri </w:t>
      </w:r>
      <w:r w:rsidRPr="00AB1D65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106EE0" w:rsidRDefault="00106EE0" w:rsidP="00AB1D65">
      <w:pPr>
        <w:pStyle w:val="ListParagraph"/>
        <w:ind w:left="360"/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b/>
          <w:sz w:val="24"/>
          <w:szCs w:val="24"/>
          <w:u w:val="single"/>
        </w:rPr>
        <w:t xml:space="preserve">    </w:t>
      </w:r>
    </w:p>
    <w:p w:rsidR="00106EE0" w:rsidRPr="00AB1D65" w:rsidRDefault="00106EE0" w:rsidP="007C7ED7">
      <w:pPr>
        <w:pStyle w:val="ListParagraph"/>
        <w:numPr>
          <w:ilvl w:val="0"/>
          <w:numId w:val="15"/>
        </w:numPr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Resim 12" o:spid="_x0000_s1052" type="#_x0000_t75" alt="http://i.tmgrup.com.tr/es/galeri/manifesto/ne-dedigi-anlasilamayan-kahve-sevenler/kahve.png" style="position:absolute;left:0;text-align:left;margin-left:165.9pt;margin-top:11.9pt;width:54pt;height:43.75pt;z-index:-251645440;visibility:visible" wrapcoords="9000 372 6900 745 3000 4469 3000 6331 1200 8566 -300 11172 -300 13034 2400 18248 2700 18621 7200 20855 8100 20855 14400 20855 15000 20855 20100 18248 21300 13779 21300 5586 15300 1117 12900 372 9000 372">
            <v:imagedata r:id="rId14" o:title=""/>
            <w10:wrap type="through"/>
          </v:shape>
        </w:pict>
      </w:r>
      <w:r>
        <w:rPr>
          <w:rFonts w:ascii="ALFABET98" w:hAnsi="ALFABET98"/>
          <w:sz w:val="24"/>
          <w:szCs w:val="24"/>
        </w:rPr>
        <w:t xml:space="preserve">                        </w:t>
      </w:r>
      <w:r w:rsidRPr="00AB1D65">
        <w:rPr>
          <w:rFonts w:ascii="ALFABET98" w:hAnsi="ALFABET98"/>
          <w:color w:val="FF0000"/>
          <w:sz w:val="24"/>
          <w:szCs w:val="24"/>
        </w:rPr>
        <w:t>b)</w:t>
      </w:r>
    </w:p>
    <w:p w:rsidR="00106EE0" w:rsidRPr="00AB1D65" w:rsidRDefault="00106EE0" w:rsidP="00AB1D65">
      <w:pPr>
        <w:pStyle w:val="ListParagraph"/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Resim 8" o:spid="_x0000_s1053" type="#_x0000_t75" alt="http://upload.wikimedia.org/wikipedia/commons/8/87/CocaColaBottle_background_free.jpg" style="position:absolute;left:0;text-align:left;margin-left:43.65pt;margin-top:.15pt;width:38.25pt;height:42pt;z-index:-251646464;visibility:visible" wrapcoords="-424 0 -424 21214 21600 21214 21600 0 -424 0">
            <v:imagedata r:id="rId15" o:title=""/>
            <w10:wrap type="through"/>
          </v:shape>
        </w:pict>
      </w:r>
    </w:p>
    <w:p w:rsidR="00106EE0" w:rsidRDefault="00106EE0" w:rsidP="002F24F9">
      <w:pPr>
        <w:jc w:val="both"/>
        <w:rPr>
          <w:rFonts w:ascii="ALFABET98" w:hAnsi="ALFABET98"/>
          <w:sz w:val="24"/>
          <w:szCs w:val="24"/>
        </w:rPr>
      </w:pPr>
    </w:p>
    <w:p w:rsidR="00106EE0" w:rsidRDefault="00106EE0" w:rsidP="00AB1D65">
      <w:p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noProof/>
          <w:lang w:eastAsia="tr-TR"/>
        </w:rPr>
        <w:pict>
          <v:shape id="Resim 29" o:spid="_x0000_s1054" type="#_x0000_t75" alt="http://harbiyiyorum.com/wp-content/uploads/kuru-kare-baklava-imam-cagdas.jpg" style="position:absolute;left:0;text-align:left;margin-left:24.15pt;margin-top:20.05pt;width:57.7pt;height:43.3pt;z-index:-251644416;visibility:visible" wrapcoords="-281 0 -281 21228 21600 21228 21600 0 -281 0">
            <v:imagedata r:id="rId16" o:title=""/>
            <w10:wrap type="through"/>
          </v:shape>
        </w:pict>
      </w:r>
      <w:r>
        <w:rPr>
          <w:noProof/>
          <w:lang w:eastAsia="tr-TR"/>
        </w:rPr>
        <w:pict>
          <v:shape id="Resim 31" o:spid="_x0000_s1055" type="#_x0000_t75" alt="http://www.erkaya.com/urun_resim/Image/erkaya/doner3.jpg" style="position:absolute;left:0;text-align:left;margin-left:171.85pt;margin-top:7.15pt;width:56.25pt;height:50.05pt;z-index:-251643392;visibility:visible" wrapcoords="-288 0 -288 21278 21600 21278 21600 0 -288 0">
            <v:imagedata r:id="rId17" o:title=""/>
            <w10:wrap type="through"/>
          </v:shape>
        </w:pict>
      </w:r>
      <w:r w:rsidRPr="00AB1D65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color w:val="FF0000"/>
          <w:sz w:val="24"/>
          <w:szCs w:val="24"/>
        </w:rPr>
        <w:t xml:space="preserve">     </w:t>
      </w:r>
      <w:r>
        <w:rPr>
          <w:rFonts w:ascii="ALFABET98" w:hAnsi="ALFABET98"/>
          <w:color w:val="FF0000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  <w:t xml:space="preserve">d)                   </w:t>
      </w:r>
    </w:p>
    <w:p w:rsidR="00106EE0" w:rsidRPr="00AB1D65" w:rsidRDefault="00106EE0" w:rsidP="00AB1D65">
      <w:p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                                   </w:t>
      </w:r>
    </w:p>
    <w:p w:rsidR="00106EE0" w:rsidRDefault="00106EE0" w:rsidP="002F24F9">
      <w:pPr>
        <w:jc w:val="both"/>
        <w:rPr>
          <w:rFonts w:ascii="ALFABET98" w:hAnsi="ALFABET98"/>
          <w:sz w:val="24"/>
          <w:szCs w:val="24"/>
        </w:rPr>
      </w:pPr>
    </w:p>
    <w:p w:rsidR="00106EE0" w:rsidRDefault="00106EE0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color w:val="00B050"/>
          <w:sz w:val="24"/>
          <w:szCs w:val="24"/>
        </w:rPr>
      </w:pPr>
      <w:r w:rsidRPr="00201FE9">
        <w:rPr>
          <w:rFonts w:ascii="Times New Roman" w:hAnsi="Times New Roman"/>
          <w:color w:val="00B050"/>
          <w:sz w:val="24"/>
          <w:szCs w:val="24"/>
        </w:rPr>
        <w:t>………………</w:t>
      </w:r>
      <w:r w:rsidRPr="00201FE9">
        <w:rPr>
          <w:rFonts w:ascii="ALFABET98" w:hAnsi="ALFABET98"/>
          <w:color w:val="00B050"/>
          <w:sz w:val="24"/>
          <w:szCs w:val="24"/>
        </w:rPr>
        <w:t>bir yerin kuşbakışı görünüşünün kabataslak, ölçüsüz olarak çizimidir.</w:t>
      </w:r>
    </w:p>
    <w:p w:rsidR="00106EE0" w:rsidRDefault="00106EE0" w:rsidP="00201FE9">
      <w:pPr>
        <w:jc w:val="both"/>
        <w:rPr>
          <w:rFonts w:ascii="ALFABET98" w:hAnsi="ALFABET98"/>
          <w:sz w:val="24"/>
          <w:szCs w:val="24"/>
        </w:rPr>
      </w:pPr>
      <w:r w:rsidRPr="00201FE9">
        <w:rPr>
          <w:rFonts w:ascii="ALFABET98" w:hAnsi="ALFABET98"/>
          <w:sz w:val="24"/>
          <w:szCs w:val="24"/>
        </w:rPr>
        <w:t>Yukarıda boş bırakılan yere aşağıdakilerden hangisi gelmelidir?</w:t>
      </w:r>
    </w:p>
    <w:p w:rsidR="00106EE0" w:rsidRDefault="00106EE0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kroki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kuşbakışı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plan  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harita</w:t>
      </w:r>
    </w:p>
    <w:p w:rsidR="00106EE0" w:rsidRDefault="00106EE0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</w:p>
    <w:p w:rsidR="00106EE0" w:rsidRPr="00201FE9" w:rsidRDefault="00106EE0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 w:cs="Arial-BoldMT"/>
          <w:bCs/>
          <w:color w:val="00B050"/>
          <w:sz w:val="23"/>
          <w:szCs w:val="23"/>
        </w:rPr>
      </w:pPr>
      <w:r w:rsidRPr="00201FE9">
        <w:rPr>
          <w:rFonts w:ascii="ALFABET98" w:hAnsi="ALFABET98" w:cs="Arial-BoldMT"/>
          <w:bCs/>
          <w:color w:val="00B050"/>
          <w:sz w:val="23"/>
          <w:szCs w:val="23"/>
        </w:rPr>
        <w:t>Doğal afetlere karşı önleyici tedbirler alabiliriz.</w:t>
      </w:r>
    </w:p>
    <w:p w:rsidR="00106EE0" w:rsidRPr="00201FE9" w:rsidRDefault="00106EE0" w:rsidP="00201FE9">
      <w:pPr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Bu tedbirlerden biri olan ağaçlandırma hangi doğal afette önleyici tedbir </w:t>
      </w:r>
      <w:r w:rsidRPr="00201FE9">
        <w:rPr>
          <w:rFonts w:ascii="ALFABET98" w:hAnsi="ALFABET98"/>
          <w:b/>
          <w:sz w:val="24"/>
          <w:szCs w:val="24"/>
          <w:u w:val="single"/>
        </w:rPr>
        <w:t>olamaz?</w:t>
      </w:r>
    </w:p>
    <w:p w:rsidR="00106EE0" w:rsidRDefault="00106EE0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heyelan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çığ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sel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deprem</w:t>
      </w:r>
    </w:p>
    <w:p w:rsidR="00106EE0" w:rsidRDefault="00106EE0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</w:p>
    <w:p w:rsidR="00106EE0" w:rsidRDefault="00106EE0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201FE9">
        <w:rPr>
          <w:rFonts w:ascii="ALFABET98" w:hAnsi="ALFABET98"/>
          <w:color w:val="00B050"/>
          <w:sz w:val="24"/>
          <w:szCs w:val="24"/>
        </w:rPr>
        <w:t xml:space="preserve">Deniz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K</w:t>
      </w:r>
      <w:r w:rsidRPr="00201FE9">
        <w:rPr>
          <w:rFonts w:ascii="ALFABET98" w:hAnsi="ALFABET98"/>
          <w:color w:val="00B050"/>
          <w:sz w:val="24"/>
          <w:szCs w:val="24"/>
        </w:rPr>
        <w:t xml:space="preserve">öprü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F</w:t>
      </w:r>
      <w:r w:rsidRPr="00201FE9">
        <w:rPr>
          <w:rFonts w:ascii="ALFABET98" w:hAnsi="ALFABET98"/>
          <w:color w:val="00B050"/>
          <w:sz w:val="24"/>
          <w:szCs w:val="24"/>
        </w:rPr>
        <w:t xml:space="preserve">abrika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Ç</w:t>
      </w:r>
      <w:r w:rsidRPr="00201FE9">
        <w:rPr>
          <w:rFonts w:ascii="ALFABET98" w:hAnsi="ALFABET98"/>
          <w:color w:val="00B050"/>
          <w:sz w:val="24"/>
          <w:szCs w:val="24"/>
        </w:rPr>
        <w:t xml:space="preserve">eşme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ş</w:t>
      </w:r>
      <w:r w:rsidRPr="00201FE9">
        <w:rPr>
          <w:rFonts w:ascii="ALFABET98" w:hAnsi="ALFABET98"/>
          <w:color w:val="00B050"/>
          <w:sz w:val="24"/>
          <w:szCs w:val="24"/>
        </w:rPr>
        <w:t>elale</w:t>
      </w:r>
    </w:p>
    <w:p w:rsidR="00106EE0" w:rsidRDefault="00106EE0" w:rsidP="00201FE9">
      <w:pPr>
        <w:pStyle w:val="ListParagraph"/>
        <w:ind w:left="360"/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Yukarıdakilerden hangileri beşeri unsur </w:t>
      </w:r>
      <w:r w:rsidRPr="00201FE9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106EE0" w:rsidRPr="00201FE9" w:rsidRDefault="00106EE0" w:rsidP="00201FE9">
      <w:pPr>
        <w:pStyle w:val="ListParagraph"/>
        <w:ind w:left="360"/>
        <w:jc w:val="both"/>
        <w:rPr>
          <w:rFonts w:ascii="ALFABET98" w:hAnsi="ALFABET98"/>
          <w:b/>
          <w:sz w:val="16"/>
          <w:szCs w:val="16"/>
          <w:u w:val="single"/>
        </w:rPr>
      </w:pPr>
    </w:p>
    <w:p w:rsidR="00106EE0" w:rsidRDefault="00106EE0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Köprü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Fabrika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Çeşme</w:t>
      </w:r>
    </w:p>
    <w:p w:rsidR="00106EE0" w:rsidRDefault="00106EE0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Deniz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Şelale</w:t>
      </w:r>
    </w:p>
    <w:p w:rsidR="00106EE0" w:rsidRDefault="00106EE0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Fabrika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Çeşme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Şelale</w:t>
      </w:r>
    </w:p>
    <w:p w:rsidR="00106EE0" w:rsidRDefault="00106EE0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Deniz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Çeşme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Şelale</w:t>
      </w:r>
    </w:p>
    <w:p w:rsidR="00106EE0" w:rsidRDefault="00106EE0" w:rsidP="00DA67F0">
      <w:pPr>
        <w:pStyle w:val="ListParagraph"/>
        <w:ind w:left="644"/>
        <w:jc w:val="both"/>
        <w:rPr>
          <w:rFonts w:ascii="ALFABET98" w:hAnsi="ALFABET98"/>
          <w:sz w:val="24"/>
          <w:szCs w:val="24"/>
        </w:rPr>
      </w:pPr>
    </w:p>
    <w:p w:rsidR="00106EE0" w:rsidRDefault="00106EE0" w:rsidP="00DA67F0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Sefa dedesine sorular sorarak geçmişini öğreniyor. Sefa'nın kullandığı yöntem aşağıdakilerden hangisidir?</w:t>
      </w:r>
    </w:p>
    <w:p w:rsidR="00106EE0" w:rsidRPr="00DA67F0" w:rsidRDefault="00106EE0" w:rsidP="00DA67F0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 </w:t>
      </w:r>
    </w:p>
    <w:p w:rsidR="00106EE0" w:rsidRDefault="00106EE0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Yazılı tarih yöntemi </w:t>
      </w:r>
      <w:r>
        <w:rPr>
          <w:rFonts w:ascii="ALFABET98" w:hAnsi="ALFABET98"/>
          <w:sz w:val="24"/>
          <w:szCs w:val="24"/>
        </w:rPr>
        <w:t xml:space="preserve">     </w:t>
      </w:r>
    </w:p>
    <w:p w:rsidR="00106EE0" w:rsidRDefault="00106EE0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Sözlü tarih yöntemi </w:t>
      </w:r>
    </w:p>
    <w:p w:rsidR="00106EE0" w:rsidRDefault="00106EE0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Araştırma yöntemi </w:t>
      </w:r>
    </w:p>
    <w:p w:rsidR="00106EE0" w:rsidRDefault="00106EE0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Olayları yaşama</w:t>
      </w:r>
    </w:p>
    <w:p w:rsidR="00106EE0" w:rsidRDefault="00106EE0" w:rsidP="00DA67F0">
      <w:pPr>
        <w:pStyle w:val="ListParagraph"/>
        <w:jc w:val="both"/>
        <w:rPr>
          <w:rFonts w:ascii="ALFABET98" w:hAnsi="ALFABET98"/>
          <w:sz w:val="24"/>
          <w:szCs w:val="24"/>
        </w:rPr>
      </w:pPr>
    </w:p>
    <w:p w:rsidR="00106EE0" w:rsidRPr="00DA67F0" w:rsidRDefault="00106EE0" w:rsidP="00DA67F0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Aşağıdakilerden hangisi Atatürk ilkelerinin dayandığı esaslardan değildir? </w:t>
      </w:r>
    </w:p>
    <w:p w:rsidR="00106EE0" w:rsidRDefault="00106EE0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Vatan ve millet sevgisi </w:t>
      </w:r>
    </w:p>
    <w:p w:rsidR="00106EE0" w:rsidRDefault="00106EE0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Barışçılık </w:t>
      </w:r>
    </w:p>
    <w:p w:rsidR="00106EE0" w:rsidRDefault="00106EE0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Egemenlik padişaha aittir </w:t>
      </w:r>
    </w:p>
    <w:p w:rsidR="00106EE0" w:rsidRDefault="00106EE0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Akılcılık</w:t>
      </w:r>
    </w:p>
    <w:p w:rsidR="00106EE0" w:rsidRPr="002B37BE" w:rsidRDefault="00106EE0" w:rsidP="00DA67F0">
      <w:pPr>
        <w:pStyle w:val="ListParagraph"/>
        <w:jc w:val="both"/>
        <w:rPr>
          <w:rFonts w:ascii="ALFABET98" w:hAnsi="ALFABET98"/>
          <w:sz w:val="20"/>
          <w:szCs w:val="20"/>
        </w:rPr>
      </w:pPr>
    </w:p>
    <w:p w:rsidR="00106EE0" w:rsidRDefault="00106EE0" w:rsidP="00DA67F0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Yönümüzü aşağıdakilerden hangilerine bakarak belirleyemeyiz.</w:t>
      </w:r>
    </w:p>
    <w:p w:rsidR="00106EE0" w:rsidRPr="00DA67F0" w:rsidRDefault="00106EE0" w:rsidP="00DA67F0">
      <w:pPr>
        <w:pStyle w:val="ListParagraph"/>
        <w:ind w:left="360"/>
        <w:jc w:val="both"/>
        <w:rPr>
          <w:rFonts w:ascii="ALFABET98" w:hAnsi="ALFABET98"/>
          <w:sz w:val="12"/>
          <w:szCs w:val="12"/>
        </w:rPr>
      </w:pPr>
    </w:p>
    <w:p w:rsidR="00106EE0" w:rsidRDefault="00106EE0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Kuşların uçuş yönüne</w:t>
      </w:r>
      <w:r>
        <w:rPr>
          <w:rFonts w:ascii="ALFABET98" w:hAnsi="ALFABET98"/>
          <w:sz w:val="24"/>
          <w:szCs w:val="24"/>
        </w:rPr>
        <w:t xml:space="preserve">     </w:t>
      </w:r>
    </w:p>
    <w:p w:rsidR="00106EE0" w:rsidRDefault="00106EE0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Güneşe</w:t>
      </w:r>
    </w:p>
    <w:p w:rsidR="00106EE0" w:rsidRDefault="00106EE0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Yosunlara</w:t>
      </w:r>
    </w:p>
    <w:p w:rsidR="00106EE0" w:rsidRDefault="00106EE0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Pusulaya</w:t>
      </w:r>
    </w:p>
    <w:p w:rsidR="00106EE0" w:rsidRPr="002B37BE" w:rsidRDefault="00106EE0" w:rsidP="002B37BE">
      <w:pPr>
        <w:pStyle w:val="ListParagraph"/>
        <w:ind w:left="644"/>
        <w:jc w:val="both"/>
        <w:rPr>
          <w:rFonts w:ascii="ALFABET98" w:hAnsi="ALFABET98"/>
          <w:sz w:val="20"/>
          <w:szCs w:val="20"/>
        </w:rPr>
      </w:pPr>
    </w:p>
    <w:p w:rsidR="00106EE0" w:rsidRDefault="00106EE0" w:rsidP="002B37BE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>5. Yurdumuzda heyelanların en çok görüldüğü mevsim aşağıdakilerden hangisidir?</w:t>
      </w:r>
    </w:p>
    <w:p w:rsidR="00106EE0" w:rsidRPr="002B37BE" w:rsidRDefault="00106EE0" w:rsidP="002B37BE">
      <w:pPr>
        <w:pStyle w:val="ListParagraph"/>
        <w:ind w:left="360"/>
        <w:jc w:val="both"/>
        <w:rPr>
          <w:rFonts w:ascii="ALFABET98" w:hAnsi="ALFABET98"/>
          <w:sz w:val="12"/>
          <w:szCs w:val="12"/>
        </w:rPr>
      </w:pPr>
    </w:p>
    <w:p w:rsidR="00106EE0" w:rsidRPr="002F24F9" w:rsidRDefault="00106EE0" w:rsidP="002B37BE">
      <w:pPr>
        <w:pStyle w:val="ListParagraph"/>
        <w:ind w:left="360"/>
        <w:rPr>
          <w:rFonts w:ascii="ALFABET98" w:hAnsi="ALFABET98"/>
          <w:sz w:val="24"/>
          <w:szCs w:val="24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ilkbahar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yaz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sonbahar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kış</w:t>
      </w:r>
    </w:p>
    <w:p w:rsidR="00106EE0" w:rsidRPr="0062276C" w:rsidRDefault="00106EE0" w:rsidP="00E01FDE">
      <w:pPr>
        <w:rPr>
          <w:rFonts w:ascii="ALFABET98" w:hAnsi="ALFABET98"/>
          <w:b/>
          <w:color w:val="7030A0"/>
          <w:sz w:val="28"/>
          <w:szCs w:val="28"/>
        </w:rPr>
      </w:pPr>
      <w:r>
        <w:rPr>
          <w:noProof/>
          <w:lang w:eastAsia="tr-TR"/>
        </w:rPr>
        <w:pict>
          <v:shape id="Metin Kutusu 35" o:spid="_x0000_s1056" type="#_x0000_t202" style="position:absolute;margin-left:78.05pt;margin-top:22.15pt;width:2in;height:58.5pt;z-index:2516464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" filled="f" stroked="f">
            <v:textbox>
              <w:txbxContent>
                <w:p w:rsidR="00106EE0" w:rsidRPr="00E01FDE" w:rsidRDefault="00106EE0" w:rsidP="00E01FDE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E01FDE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Pr="001179E6">
        <w:rPr>
          <w:rFonts w:ascii="ALFABET98" w:hAnsi="ALFABET98"/>
          <w:b/>
          <w:noProof/>
          <w:color w:val="7030A0"/>
          <w:sz w:val="28"/>
          <w:szCs w:val="28"/>
          <w:lang w:eastAsia="tr-TR"/>
        </w:rPr>
        <w:pict>
          <v:shape id="Resim 3" o:spid="_x0000_i1025" type="#_x0000_t75" style="width:67.5pt;height:75.75pt;visibility:visible">
            <v:imagedata r:id="rId18" o:title=""/>
          </v:shape>
        </w:pict>
      </w:r>
    </w:p>
    <w:sectPr w:rsidR="00106EE0" w:rsidRPr="0062276C" w:rsidSect="00BE4044">
      <w:type w:val="continuous"/>
      <w:pgSz w:w="11906" w:h="16838"/>
      <w:pgMar w:top="567" w:right="567" w:bottom="425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EE0" w:rsidRDefault="00106EE0" w:rsidP="00E01FDE">
      <w:pPr>
        <w:spacing w:after="0" w:line="240" w:lineRule="auto"/>
      </w:pPr>
      <w:r>
        <w:separator/>
      </w:r>
    </w:p>
  </w:endnote>
  <w:endnote w:type="continuationSeparator" w:id="0">
    <w:p w:rsidR="00106EE0" w:rsidRDefault="00106EE0" w:rsidP="00E01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ce Crike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EE0" w:rsidRDefault="00106EE0" w:rsidP="00E01FDE">
      <w:pPr>
        <w:spacing w:after="0" w:line="240" w:lineRule="auto"/>
      </w:pPr>
      <w:r>
        <w:separator/>
      </w:r>
    </w:p>
  </w:footnote>
  <w:footnote w:type="continuationSeparator" w:id="0">
    <w:p w:rsidR="00106EE0" w:rsidRDefault="00106EE0" w:rsidP="00E01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053"/>
    <w:multiLevelType w:val="hybridMultilevel"/>
    <w:tmpl w:val="1C3A4B0A"/>
    <w:lvl w:ilvl="0" w:tplc="EAE023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32"/>
        <w:szCs w:val="3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4F66832"/>
    <w:multiLevelType w:val="hybridMultilevel"/>
    <w:tmpl w:val="98404B8E"/>
    <w:lvl w:ilvl="0" w:tplc="15245F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E5D49"/>
    <w:multiLevelType w:val="hybridMultilevel"/>
    <w:tmpl w:val="AE16F352"/>
    <w:lvl w:ilvl="0" w:tplc="4C04C95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6770B9F"/>
    <w:multiLevelType w:val="hybridMultilevel"/>
    <w:tmpl w:val="003C6AA0"/>
    <w:lvl w:ilvl="0" w:tplc="B81A76B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F1941F5"/>
    <w:multiLevelType w:val="hybridMultilevel"/>
    <w:tmpl w:val="441664F6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3A1D09"/>
    <w:multiLevelType w:val="hybridMultilevel"/>
    <w:tmpl w:val="55C00AA4"/>
    <w:lvl w:ilvl="0" w:tplc="B81A76B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C85E89"/>
    <w:multiLevelType w:val="hybridMultilevel"/>
    <w:tmpl w:val="0AB053DA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A111918"/>
    <w:multiLevelType w:val="hybridMultilevel"/>
    <w:tmpl w:val="FAB6DBE8"/>
    <w:lvl w:ilvl="0" w:tplc="1114A82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2CD406A4"/>
    <w:multiLevelType w:val="hybridMultilevel"/>
    <w:tmpl w:val="64E29D1A"/>
    <w:lvl w:ilvl="0" w:tplc="912257F4">
      <w:start w:val="1"/>
      <w:numFmt w:val="lowerLetter"/>
      <w:lvlText w:val="%1)"/>
      <w:lvlJc w:val="left"/>
      <w:pPr>
        <w:ind w:left="643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">
    <w:nsid w:val="3E841789"/>
    <w:multiLevelType w:val="hybridMultilevel"/>
    <w:tmpl w:val="313AD8B2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86123"/>
    <w:multiLevelType w:val="hybridMultilevel"/>
    <w:tmpl w:val="B836A088"/>
    <w:lvl w:ilvl="0" w:tplc="13FC1B0A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1948E5"/>
    <w:multiLevelType w:val="hybridMultilevel"/>
    <w:tmpl w:val="6CBE0C18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AF20AA"/>
    <w:multiLevelType w:val="hybridMultilevel"/>
    <w:tmpl w:val="6010E56A"/>
    <w:lvl w:ilvl="0" w:tplc="D19CFD90">
      <w:start w:val="1"/>
      <w:numFmt w:val="decimal"/>
      <w:lvlText w:val="%1."/>
      <w:lvlJc w:val="left"/>
      <w:pPr>
        <w:ind w:left="360" w:hanging="360"/>
      </w:pPr>
      <w:rPr>
        <w:rFonts w:ascii="ALFABET98" w:hAnsi="ALFABET98" w:cs="Times New Roman" w:hint="default"/>
        <w:b/>
        <w:color w:val="FF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7E1266A"/>
    <w:multiLevelType w:val="hybridMultilevel"/>
    <w:tmpl w:val="D5722D9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669E0364"/>
    <w:multiLevelType w:val="hybridMultilevel"/>
    <w:tmpl w:val="DB303CE8"/>
    <w:lvl w:ilvl="0" w:tplc="FC980B4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8E722DC"/>
    <w:multiLevelType w:val="hybridMultilevel"/>
    <w:tmpl w:val="0F50D2BE"/>
    <w:lvl w:ilvl="0" w:tplc="719A9A0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8A5932"/>
    <w:multiLevelType w:val="hybridMultilevel"/>
    <w:tmpl w:val="515A6F54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4721BD"/>
    <w:multiLevelType w:val="hybridMultilevel"/>
    <w:tmpl w:val="ED266290"/>
    <w:lvl w:ilvl="0" w:tplc="CB32E52A">
      <w:start w:val="1"/>
      <w:numFmt w:val="lowerLetter"/>
      <w:lvlText w:val="%1)"/>
      <w:lvlJc w:val="left"/>
      <w:pPr>
        <w:ind w:left="502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>
    <w:nsid w:val="705840EA"/>
    <w:multiLevelType w:val="hybridMultilevel"/>
    <w:tmpl w:val="63D08580"/>
    <w:lvl w:ilvl="0" w:tplc="EAE023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19"/>
  </w:num>
  <w:num w:numId="2">
    <w:abstractNumId w:val="10"/>
  </w:num>
  <w:num w:numId="3">
    <w:abstractNumId w:val="4"/>
  </w:num>
  <w:num w:numId="4">
    <w:abstractNumId w:val="3"/>
  </w:num>
  <w:num w:numId="5">
    <w:abstractNumId w:val="13"/>
  </w:num>
  <w:num w:numId="6">
    <w:abstractNumId w:val="15"/>
  </w:num>
  <w:num w:numId="7">
    <w:abstractNumId w:val="17"/>
  </w:num>
  <w:num w:numId="8">
    <w:abstractNumId w:val="6"/>
  </w:num>
  <w:num w:numId="9">
    <w:abstractNumId w:val="0"/>
  </w:num>
  <w:num w:numId="10">
    <w:abstractNumId w:val="12"/>
  </w:num>
  <w:num w:numId="11">
    <w:abstractNumId w:val="5"/>
  </w:num>
  <w:num w:numId="12">
    <w:abstractNumId w:val="18"/>
  </w:num>
  <w:num w:numId="13">
    <w:abstractNumId w:val="9"/>
  </w:num>
  <w:num w:numId="14">
    <w:abstractNumId w:val="2"/>
  </w:num>
  <w:num w:numId="15">
    <w:abstractNumId w:val="11"/>
  </w:num>
  <w:num w:numId="16">
    <w:abstractNumId w:val="8"/>
  </w:num>
  <w:num w:numId="17">
    <w:abstractNumId w:val="1"/>
  </w:num>
  <w:num w:numId="18">
    <w:abstractNumId w:val="16"/>
  </w:num>
  <w:num w:numId="19">
    <w:abstractNumId w:val="14"/>
  </w:num>
  <w:num w:numId="20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E04"/>
    <w:rsid w:val="00022EC0"/>
    <w:rsid w:val="00085ABC"/>
    <w:rsid w:val="000B3BA7"/>
    <w:rsid w:val="000D10A2"/>
    <w:rsid w:val="00106EE0"/>
    <w:rsid w:val="001179E6"/>
    <w:rsid w:val="00122935"/>
    <w:rsid w:val="0012502D"/>
    <w:rsid w:val="00127E40"/>
    <w:rsid w:val="00180EA9"/>
    <w:rsid w:val="00192103"/>
    <w:rsid w:val="001946E0"/>
    <w:rsid w:val="001B55E4"/>
    <w:rsid w:val="001C66F8"/>
    <w:rsid w:val="001D3E4C"/>
    <w:rsid w:val="001E1423"/>
    <w:rsid w:val="001F3D94"/>
    <w:rsid w:val="00201FE9"/>
    <w:rsid w:val="00246787"/>
    <w:rsid w:val="002932E7"/>
    <w:rsid w:val="002B37BE"/>
    <w:rsid w:val="002B5AA4"/>
    <w:rsid w:val="002B78C8"/>
    <w:rsid w:val="002D16A6"/>
    <w:rsid w:val="002F24F9"/>
    <w:rsid w:val="002F3CF7"/>
    <w:rsid w:val="00323C07"/>
    <w:rsid w:val="0033349B"/>
    <w:rsid w:val="00335055"/>
    <w:rsid w:val="00343192"/>
    <w:rsid w:val="00344E04"/>
    <w:rsid w:val="003554D0"/>
    <w:rsid w:val="003932FE"/>
    <w:rsid w:val="003A44E4"/>
    <w:rsid w:val="003F0F68"/>
    <w:rsid w:val="004328EC"/>
    <w:rsid w:val="00436780"/>
    <w:rsid w:val="00451B88"/>
    <w:rsid w:val="004B6FCC"/>
    <w:rsid w:val="005061FD"/>
    <w:rsid w:val="00521CE1"/>
    <w:rsid w:val="00522784"/>
    <w:rsid w:val="00535C0F"/>
    <w:rsid w:val="0053641D"/>
    <w:rsid w:val="00577926"/>
    <w:rsid w:val="005B1E56"/>
    <w:rsid w:val="005B3033"/>
    <w:rsid w:val="005E78FF"/>
    <w:rsid w:val="0062224C"/>
    <w:rsid w:val="0062276C"/>
    <w:rsid w:val="00642F5C"/>
    <w:rsid w:val="00643836"/>
    <w:rsid w:val="00692DF5"/>
    <w:rsid w:val="006B578F"/>
    <w:rsid w:val="006C7352"/>
    <w:rsid w:val="006C74AC"/>
    <w:rsid w:val="006F0FA6"/>
    <w:rsid w:val="00702763"/>
    <w:rsid w:val="00720F3F"/>
    <w:rsid w:val="00745276"/>
    <w:rsid w:val="007A1CED"/>
    <w:rsid w:val="007C7ED7"/>
    <w:rsid w:val="00842213"/>
    <w:rsid w:val="008727DD"/>
    <w:rsid w:val="008A4C1F"/>
    <w:rsid w:val="008B649F"/>
    <w:rsid w:val="008C2460"/>
    <w:rsid w:val="00901E73"/>
    <w:rsid w:val="009204D6"/>
    <w:rsid w:val="00924B39"/>
    <w:rsid w:val="009A5055"/>
    <w:rsid w:val="009B70F2"/>
    <w:rsid w:val="009E7CB0"/>
    <w:rsid w:val="00A05B8F"/>
    <w:rsid w:val="00A0683A"/>
    <w:rsid w:val="00A268CF"/>
    <w:rsid w:val="00A3541B"/>
    <w:rsid w:val="00A5219D"/>
    <w:rsid w:val="00A55168"/>
    <w:rsid w:val="00A643E6"/>
    <w:rsid w:val="00A82708"/>
    <w:rsid w:val="00A82D91"/>
    <w:rsid w:val="00A95B22"/>
    <w:rsid w:val="00AB15F5"/>
    <w:rsid w:val="00AB1D65"/>
    <w:rsid w:val="00AC1F78"/>
    <w:rsid w:val="00AC5D35"/>
    <w:rsid w:val="00B27C2D"/>
    <w:rsid w:val="00B522B4"/>
    <w:rsid w:val="00B8437A"/>
    <w:rsid w:val="00BA6FA9"/>
    <w:rsid w:val="00BC1AC0"/>
    <w:rsid w:val="00BD085B"/>
    <w:rsid w:val="00BE4044"/>
    <w:rsid w:val="00C33BA2"/>
    <w:rsid w:val="00C42209"/>
    <w:rsid w:val="00C46C3A"/>
    <w:rsid w:val="00CA7F31"/>
    <w:rsid w:val="00CB04FC"/>
    <w:rsid w:val="00CC156E"/>
    <w:rsid w:val="00CE2B6F"/>
    <w:rsid w:val="00CE3CE2"/>
    <w:rsid w:val="00D0020E"/>
    <w:rsid w:val="00D3648F"/>
    <w:rsid w:val="00D77266"/>
    <w:rsid w:val="00DA1994"/>
    <w:rsid w:val="00DA67F0"/>
    <w:rsid w:val="00DD3C8B"/>
    <w:rsid w:val="00DD4DDD"/>
    <w:rsid w:val="00DE1F5D"/>
    <w:rsid w:val="00DF5825"/>
    <w:rsid w:val="00E01FDE"/>
    <w:rsid w:val="00E40A78"/>
    <w:rsid w:val="00E452B6"/>
    <w:rsid w:val="00F2102C"/>
    <w:rsid w:val="00F428A6"/>
    <w:rsid w:val="00F5014E"/>
    <w:rsid w:val="00F62DAE"/>
    <w:rsid w:val="00FB62B9"/>
    <w:rsid w:val="00FD366B"/>
    <w:rsid w:val="00FD60BD"/>
    <w:rsid w:val="00FE1552"/>
    <w:rsid w:val="00FF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3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4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E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E404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2293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0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1FD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01FDE"/>
    <w:rPr>
      <w:rFonts w:cs="Times New Roman"/>
    </w:rPr>
  </w:style>
  <w:style w:type="table" w:styleId="TableGrid">
    <w:name w:val="Table Grid"/>
    <w:basedOn w:val="TableNormal"/>
    <w:uiPriority w:val="99"/>
    <w:rsid w:val="00DD4D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6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5</Pages>
  <Words>1069</Words>
  <Characters>6098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Ömür</dc:creator>
  <cp:keywords>www.sorubak.com</cp:keywords>
  <dc:description/>
  <cp:lastModifiedBy>edanur</cp:lastModifiedBy>
  <cp:revision>15</cp:revision>
  <cp:lastPrinted>2014-12-17T03:30:00Z</cp:lastPrinted>
  <dcterms:created xsi:type="dcterms:W3CDTF">2014-12-22T04:29:00Z</dcterms:created>
  <dcterms:modified xsi:type="dcterms:W3CDTF">2014-12-29T18:21:00Z</dcterms:modified>
  <cp:category>www.sorubak.com</cp:category>
</cp:coreProperties>
</file>