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32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479"/>
        <w:gridCol w:w="5303"/>
      </w:tblGrid>
      <w:tr w:rsidR="006527A2" w:rsidRPr="003D222B" w:rsidTr="003D222B">
        <w:tc>
          <w:tcPr>
            <w:tcW w:w="5479" w:type="dxa"/>
          </w:tcPr>
          <w:p w:rsidR="006527A2" w:rsidRPr="003D222B" w:rsidRDefault="006527A2" w:rsidP="003D222B">
            <w:pPr>
              <w:spacing w:after="0" w:line="240" w:lineRule="auto"/>
              <w:rPr>
                <w:rFonts w:ascii="Comic Sans MS" w:hAnsi="Comic Sans MS"/>
              </w:rPr>
            </w:pPr>
            <w:r w:rsidRPr="003D222B">
              <w:rPr>
                <w:rFonts w:ascii="Comic Sans MS" w:hAnsi="Comic Sans MS"/>
              </w:rPr>
              <w:t xml:space="preserve">       Aşağıdaki çıkarma işlemlerini yapınız. </w:t>
            </w:r>
          </w:p>
          <w:p w:rsidR="006527A2" w:rsidRPr="003D222B" w:rsidRDefault="006527A2" w:rsidP="003D222B">
            <w:pPr>
              <w:spacing w:after="0" w:line="240" w:lineRule="auto"/>
              <w:rPr>
                <w:rFonts w:ascii="Comic Sans MS" w:hAnsi="Comic Sans MS"/>
              </w:rPr>
            </w:pPr>
            <w:r w:rsidRPr="003D222B">
              <w:rPr>
                <w:rFonts w:ascii="Comic Sans MS" w:hAnsi="Comic Sans MS"/>
              </w:rPr>
              <w:t xml:space="preserve">                    </w:t>
            </w:r>
          </w:p>
          <w:p w:rsidR="006527A2" w:rsidRPr="003D222B" w:rsidRDefault="006527A2" w:rsidP="003D222B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rect id="_x0000_s1026" style="position:absolute;margin-left:111.25pt;margin-top:.95pt;width:47.35pt;height:28.55pt;z-index:251514880">
                  <v:textbox>
                    <w:txbxContent>
                      <w:p w:rsidR="006527A2" w:rsidRPr="00FD5500" w:rsidRDefault="006527A2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145</w:t>
                        </w:r>
                      </w:p>
                      <w:p w:rsidR="006527A2" w:rsidRDefault="006527A2"/>
                    </w:txbxContent>
                  </v:textbox>
                </v:rect>
              </w:pict>
            </w:r>
            <w:r w:rsidRPr="003D222B">
              <w:rPr>
                <w:rFonts w:ascii="Comic Sans MS" w:hAnsi="Comic Sans MS"/>
              </w:rPr>
              <w:t xml:space="preserve">                </w:t>
            </w:r>
          </w:p>
          <w:p w:rsidR="006527A2" w:rsidRPr="003D222B" w:rsidRDefault="006527A2" w:rsidP="003D222B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margin-left:133.85pt;margin-top:3.8pt;width:10.6pt;height:14.3pt;flip:x y;z-index:251543552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28" type="#_x0000_t32" style="position:absolute;margin-left:116.45pt;margin-top:3.8pt;width:14.05pt;height:14.3pt;flip:y;z-index:251533312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rect id="_x0000_s1029" style="position:absolute;margin-left:86.6pt;margin-top:14.15pt;width:47.35pt;height:28.55pt;z-index:251515904">
                  <v:textbox>
                    <w:txbxContent>
                      <w:p w:rsidR="006527A2" w:rsidRPr="00FD5500" w:rsidRDefault="006527A2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268</w:t>
                        </w:r>
                      </w:p>
                      <w:p w:rsidR="006527A2" w:rsidRDefault="006527A2"/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030" style="position:absolute;margin-left:133.95pt;margin-top:14.15pt;width:47.35pt;height:28.55pt;z-index:251516928">
                  <v:textbox>
                    <w:txbxContent>
                      <w:p w:rsidR="006527A2" w:rsidRPr="00FD5500" w:rsidRDefault="006527A2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123</w:t>
                        </w:r>
                      </w:p>
                      <w:p w:rsidR="006527A2" w:rsidRDefault="006527A2"/>
                    </w:txbxContent>
                  </v:textbox>
                </v:rect>
              </w:pict>
            </w:r>
          </w:p>
          <w:p w:rsidR="006527A2" w:rsidRPr="003D222B" w:rsidRDefault="006527A2" w:rsidP="003D222B">
            <w:pPr>
              <w:spacing w:after="0" w:line="240" w:lineRule="auto"/>
              <w:rPr>
                <w:rFonts w:ascii="Comic Sans MS" w:hAnsi="Comic Sans MS"/>
              </w:rPr>
            </w:pPr>
          </w:p>
          <w:p w:rsidR="006527A2" w:rsidRPr="003D222B" w:rsidRDefault="006527A2" w:rsidP="003D222B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 id="_x0000_s1031" type="#_x0000_t32" style="position:absolute;margin-left:158.6pt;margin-top:1.5pt;width:10.6pt;height:14.3pt;flip:x y;z-index:251544576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32" type="#_x0000_t32" style="position:absolute;margin-left:144.55pt;margin-top:1.5pt;width:14.05pt;height:14.3pt;flip:y;z-index:251536384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33" type="#_x0000_t32" style="position:absolute;margin-left:116.45pt;margin-top:5.4pt;width:10.6pt;height:14.3pt;flip:x y;z-index:251542528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34" type="#_x0000_t32" style="position:absolute;margin-left:95.8pt;margin-top:1.5pt;width:14.05pt;height:14.3pt;flip:y;z-index:251532288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rect id="_x0000_s1035" style="position:absolute;margin-left:63.9pt;margin-top:12.05pt;width:47.35pt;height:28.55pt;z-index:251521024">
                  <v:textbox>
                    <w:txbxContent>
                      <w:p w:rsidR="006527A2" w:rsidRPr="00FD5500" w:rsidRDefault="006527A2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503</w:t>
                        </w:r>
                      </w:p>
                      <w:p w:rsidR="006527A2" w:rsidRDefault="006527A2"/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036" style="position:absolute;margin-left:111.25pt;margin-top:12.05pt;width:47.35pt;height:28.55pt;z-index:251522048">
                  <v:textbox>
                    <w:txbxContent>
                      <w:p w:rsidR="006527A2" w:rsidRPr="00FD5500" w:rsidRDefault="006527A2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235</w:t>
                        </w:r>
                      </w:p>
                      <w:p w:rsidR="006527A2" w:rsidRDefault="006527A2"/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037" style="position:absolute;margin-left:158.6pt;margin-top:12.05pt;width:47.35pt;height:28.55pt;z-index:251517952">
                  <v:textbox>
                    <w:txbxContent>
                      <w:p w:rsidR="006527A2" w:rsidRPr="00FD5500" w:rsidRDefault="006527A2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112</w:t>
                        </w:r>
                      </w:p>
                      <w:p w:rsidR="006527A2" w:rsidRDefault="006527A2"/>
                    </w:txbxContent>
                  </v:textbox>
                </v:rect>
              </w:pict>
            </w:r>
          </w:p>
          <w:p w:rsidR="006527A2" w:rsidRPr="003D222B" w:rsidRDefault="006527A2" w:rsidP="003D222B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 id="_x0000_s1038" type="#_x0000_t32" style="position:absolute;margin-left:135.9pt;margin-top:14.4pt;width:10.6pt;height:14.3pt;flip:x y;z-index:251549696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39" type="#_x0000_t32" style="position:absolute;margin-left:181.3pt;margin-top:14.4pt;width:10.6pt;height:14.3pt;flip:x y;z-index:251545600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40" type="#_x0000_t32" style="position:absolute;margin-left:88pt;margin-top:14.4pt;width:10.6pt;height:14.3pt;flip:x y;z-index:251541504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41" type="#_x0000_t32" style="position:absolute;margin-left:167.25pt;margin-top:14.4pt;width:14.05pt;height:14.3pt;flip:y;z-index:251539456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42" type="#_x0000_t32" style="position:absolute;margin-left:121.85pt;margin-top:14.4pt;width:14.05pt;height:14.3pt;flip:y;z-index:251535360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43" type="#_x0000_t32" style="position:absolute;margin-left:67.7pt;margin-top:14.4pt;width:14.05pt;height:14.3pt;flip:y;z-index:251531264" o:connectortype="straight">
                  <v:stroke endarrow="block"/>
                </v:shape>
              </w:pict>
            </w:r>
          </w:p>
          <w:p w:rsidR="006527A2" w:rsidRPr="003D222B" w:rsidRDefault="006527A2" w:rsidP="003D222B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rect id="_x0000_s1044" style="position:absolute;margin-left:39.25pt;margin-top:9.95pt;width:47.35pt;height:28.55pt;z-index:251520000">
                  <v:textbox>
                    <w:txbxContent>
                      <w:p w:rsidR="006527A2" w:rsidRPr="00FD5500" w:rsidRDefault="006527A2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918</w:t>
                        </w:r>
                        <w:r>
                          <w:rPr>
                            <w:rFonts w:ascii="Comic Sans MS" w:hAnsi="Comic Sans MS"/>
                          </w:rPr>
                          <w:tab/>
                        </w:r>
                      </w:p>
                      <w:p w:rsidR="006527A2" w:rsidRDefault="006527A2"/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045" style="position:absolute;margin-left:86.6pt;margin-top:9.95pt;width:47.35pt;height:28.55pt;z-index:251518976">
                  <v:textbox>
                    <w:txbxContent>
                      <w:p w:rsidR="006527A2" w:rsidRPr="00FD5500" w:rsidRDefault="006527A2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415</w:t>
                        </w:r>
                      </w:p>
                      <w:p w:rsidR="006527A2" w:rsidRDefault="006527A2"/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046" style="position:absolute;margin-left:133.95pt;margin-top:9.95pt;width:47.35pt;height:28.55pt;z-index:251526144">
                  <v:textbox>
                    <w:txbxContent>
                      <w:p w:rsidR="006527A2" w:rsidRPr="00FD5500" w:rsidRDefault="006527A2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180</w:t>
                        </w:r>
                      </w:p>
                      <w:p w:rsidR="006527A2" w:rsidRDefault="006527A2"/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047" style="position:absolute;margin-left:181.3pt;margin-top:9.95pt;width:47.35pt;height:28.55pt;z-index:251525120">
                  <v:textbox>
                    <w:txbxContent>
                      <w:p w:rsidR="006527A2" w:rsidRPr="00FD5500" w:rsidRDefault="006527A2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68</w:t>
                        </w:r>
                      </w:p>
                      <w:p w:rsidR="006527A2" w:rsidRDefault="006527A2"/>
                    </w:txbxContent>
                  </v:textbox>
                </v:rect>
              </w:pict>
            </w:r>
          </w:p>
          <w:p w:rsidR="006527A2" w:rsidRPr="003D222B" w:rsidRDefault="006527A2" w:rsidP="003D222B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 id="_x0000_s1048" type="#_x0000_t32" style="position:absolute;margin-left:158.6pt;margin-top:13.9pt;width:10.6pt;height:14.3pt;flip:x y;z-index:251548672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49" type="#_x0000_t32" style="position:absolute;margin-left:111.25pt;margin-top:13.9pt;width:10.6pt;height:14.3pt;flip:x y;z-index:251547648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50" type="#_x0000_t32" style="position:absolute;margin-left:205.95pt;margin-top:13.9pt;width:10.6pt;height:14.3pt;flip:x y;z-index:251546624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51" type="#_x0000_t32" style="position:absolute;margin-left:63.9pt;margin-top:13.9pt;width:10.6pt;height:14.3pt;flip:x y;z-index:251538432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52" type="#_x0000_t32" style="position:absolute;margin-left:191.9pt;margin-top:13.9pt;width:14.05pt;height:14.3pt;flip:y;z-index:251540480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53" type="#_x0000_t32" style="position:absolute;margin-left:139.7pt;margin-top:11.6pt;width:14.05pt;height:14.3pt;flip:y;z-index:251537408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54" type="#_x0000_t32" style="position:absolute;margin-left:95.8pt;margin-top:13.9pt;width:14.05pt;height:14.3pt;flip:y;z-index:251534336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55" type="#_x0000_t32" style="position:absolute;margin-left:49.85pt;margin-top:13.9pt;width:14.05pt;height:14.3pt;flip:y;z-index:251530240" o:connectortype="straight">
                  <v:stroke endarrow="block"/>
                </v:shape>
              </w:pict>
            </w:r>
          </w:p>
          <w:p w:rsidR="006527A2" w:rsidRPr="003D222B" w:rsidRDefault="006527A2" w:rsidP="003D222B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rect id="_x0000_s1056" style="position:absolute;margin-left:16.55pt;margin-top:7.85pt;width:47.35pt;height:28.55pt;z-index:251524096">
                  <v:textbox>
                    <w:txbxContent>
                      <w:p w:rsidR="006527A2" w:rsidRPr="00FD5500" w:rsidRDefault="006527A2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1653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057" style="position:absolute;margin-left:63.9pt;margin-top:7.85pt;width:47.35pt;height:28.55pt;z-index:251523072">
                  <v:textbox>
                    <w:txbxContent>
                      <w:p w:rsidR="006527A2" w:rsidRPr="00FD5500" w:rsidRDefault="006527A2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735</w:t>
                        </w:r>
                        <w:r>
                          <w:rPr>
                            <w:rFonts w:ascii="Comic Sans MS" w:hAnsi="Comic Sans MS"/>
                          </w:rPr>
                          <w:tab/>
                        </w:r>
                      </w:p>
                      <w:p w:rsidR="006527A2" w:rsidRDefault="006527A2"/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058" style="position:absolute;margin-left:111.25pt;margin-top:7.85pt;width:47.35pt;height:28.55pt;z-index:251529216">
                  <v:textbox>
                    <w:txbxContent>
                      <w:p w:rsidR="006527A2" w:rsidRPr="00FD5500" w:rsidRDefault="006527A2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320</w:t>
                        </w:r>
                        <w:r>
                          <w:rPr>
                            <w:rFonts w:ascii="Comic Sans MS" w:hAnsi="Comic Sans MS"/>
                          </w:rPr>
                          <w:tab/>
                        </w:r>
                      </w:p>
                      <w:p w:rsidR="006527A2" w:rsidRDefault="006527A2"/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059" style="position:absolute;margin-left:158.6pt;margin-top:7.85pt;width:47.35pt;height:28.55pt;z-index:251528192">
                  <v:textbox>
                    <w:txbxContent>
                      <w:p w:rsidR="006527A2" w:rsidRPr="00FD5500" w:rsidRDefault="006527A2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140</w:t>
                        </w:r>
                      </w:p>
                      <w:p w:rsidR="006527A2" w:rsidRDefault="006527A2"/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060" style="position:absolute;margin-left:205.95pt;margin-top:7.85pt;width:47.35pt;height:28.55pt;z-index:251527168">
                  <v:textbox>
                    <w:txbxContent>
                      <w:p w:rsidR="006527A2" w:rsidRPr="00FD5500" w:rsidRDefault="006527A2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72</w:t>
                        </w:r>
                      </w:p>
                      <w:p w:rsidR="006527A2" w:rsidRDefault="006527A2"/>
                    </w:txbxContent>
                  </v:textbox>
                </v:rect>
              </w:pict>
            </w:r>
            <w:r w:rsidRPr="003D222B">
              <w:rPr>
                <w:rFonts w:ascii="Comic Sans MS" w:hAnsi="Comic Sans MS"/>
              </w:rPr>
              <w:t xml:space="preserve">  </w:t>
            </w:r>
          </w:p>
          <w:p w:rsidR="006527A2" w:rsidRPr="003D222B" w:rsidRDefault="006527A2" w:rsidP="003D222B">
            <w:pPr>
              <w:spacing w:after="0" w:line="240" w:lineRule="auto"/>
              <w:rPr>
                <w:rFonts w:ascii="Comic Sans MS" w:hAnsi="Comic Sans MS"/>
              </w:rPr>
            </w:pPr>
          </w:p>
          <w:p w:rsidR="006527A2" w:rsidRPr="003D222B" w:rsidRDefault="006527A2" w:rsidP="003D222B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5303" w:type="dxa"/>
          </w:tcPr>
          <w:p w:rsidR="006527A2" w:rsidRPr="003D222B" w:rsidRDefault="006527A2" w:rsidP="003D222B">
            <w:pPr>
              <w:spacing w:after="0" w:line="240" w:lineRule="auto"/>
              <w:rPr>
                <w:rFonts w:ascii="Comic Sans MS" w:hAnsi="Comic Sans MS"/>
              </w:rPr>
            </w:pPr>
            <w:r w:rsidRPr="003D222B">
              <w:rPr>
                <w:rFonts w:ascii="Comic Sans MS" w:hAnsi="Comic Sans MS"/>
              </w:rPr>
              <w:t xml:space="preserve"> </w:t>
            </w:r>
          </w:p>
          <w:p w:rsidR="006527A2" w:rsidRPr="003D222B" w:rsidRDefault="006527A2" w:rsidP="003D222B">
            <w:pPr>
              <w:spacing w:after="0" w:line="240" w:lineRule="auto"/>
              <w:rPr>
                <w:rFonts w:ascii="Comic Sans MS" w:hAnsi="Comic Sans MS"/>
              </w:rPr>
            </w:pPr>
            <w:r w:rsidRPr="003D222B">
              <w:rPr>
                <w:rFonts w:ascii="Comic Sans MS" w:hAnsi="Comic Sans MS"/>
              </w:rPr>
              <w:t xml:space="preserve">                    </w:t>
            </w:r>
          </w:p>
          <w:p w:rsidR="006527A2" w:rsidRPr="003D222B" w:rsidRDefault="006527A2" w:rsidP="003D222B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rect id="_x0000_s1061" style="position:absolute;margin-left:111.25pt;margin-top:.95pt;width:47.35pt;height:28.55pt;z-index:251550720">
                  <v:textbox>
                    <w:txbxContent>
                      <w:p w:rsidR="006527A2" w:rsidRPr="00FD5500" w:rsidRDefault="006527A2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  <w:p w:rsidR="006527A2" w:rsidRDefault="006527A2"/>
                    </w:txbxContent>
                  </v:textbox>
                </v:rect>
              </w:pict>
            </w:r>
            <w:r w:rsidRPr="003D222B">
              <w:rPr>
                <w:rFonts w:ascii="Comic Sans MS" w:hAnsi="Comic Sans MS"/>
              </w:rPr>
              <w:t xml:space="preserve">                </w:t>
            </w:r>
          </w:p>
          <w:p w:rsidR="006527A2" w:rsidRPr="003D222B" w:rsidRDefault="006527A2" w:rsidP="003D222B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 id="_x0000_s1062" type="#_x0000_t32" style="position:absolute;margin-left:133.85pt;margin-top:3.8pt;width:10.6pt;height:14.3pt;flip:x y;z-index:251579392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63" type="#_x0000_t32" style="position:absolute;margin-left:116.45pt;margin-top:3.8pt;width:14.05pt;height:14.3pt;flip:y;z-index:251569152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rect id="_x0000_s1064" style="position:absolute;margin-left:86.6pt;margin-top:14.15pt;width:47.35pt;height:28.55pt;z-index:251551744">
                  <v:textbox>
                    <w:txbxContent>
                      <w:p w:rsidR="006527A2" w:rsidRPr="00FD5500" w:rsidRDefault="006527A2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  <w:p w:rsidR="006527A2" w:rsidRDefault="006527A2"/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065" style="position:absolute;margin-left:133.95pt;margin-top:14.15pt;width:47.35pt;height:28.55pt;z-index:251552768">
                  <v:textbox>
                    <w:txbxContent>
                      <w:p w:rsidR="006527A2" w:rsidRPr="00FD5500" w:rsidRDefault="006527A2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  <w:p w:rsidR="006527A2" w:rsidRDefault="006527A2"/>
                    </w:txbxContent>
                  </v:textbox>
                </v:rect>
              </w:pict>
            </w:r>
          </w:p>
          <w:p w:rsidR="006527A2" w:rsidRPr="003D222B" w:rsidRDefault="006527A2" w:rsidP="003D222B">
            <w:pPr>
              <w:spacing w:after="0" w:line="240" w:lineRule="auto"/>
              <w:rPr>
                <w:rFonts w:ascii="Comic Sans MS" w:hAnsi="Comic Sans MS"/>
              </w:rPr>
            </w:pPr>
          </w:p>
          <w:p w:rsidR="006527A2" w:rsidRPr="003D222B" w:rsidRDefault="006527A2" w:rsidP="003D222B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 id="_x0000_s1066" type="#_x0000_t32" style="position:absolute;margin-left:158.6pt;margin-top:1.5pt;width:10.6pt;height:14.3pt;flip:x y;z-index:251580416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67" type="#_x0000_t32" style="position:absolute;margin-left:144.55pt;margin-top:1.5pt;width:14.05pt;height:14.3pt;flip:y;z-index:251572224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68" type="#_x0000_t32" style="position:absolute;margin-left:116.45pt;margin-top:5.4pt;width:10.6pt;height:14.3pt;flip:x y;z-index:251578368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69" type="#_x0000_t32" style="position:absolute;margin-left:95.8pt;margin-top:1.5pt;width:14.05pt;height:14.3pt;flip:y;z-index:251568128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rect id="_x0000_s1070" style="position:absolute;margin-left:63.9pt;margin-top:12.05pt;width:47.35pt;height:28.55pt;z-index:251556864">
                  <v:textbox>
                    <w:txbxContent>
                      <w:p w:rsidR="006527A2" w:rsidRPr="00FD5500" w:rsidRDefault="006527A2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  <w:p w:rsidR="006527A2" w:rsidRDefault="006527A2"/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071" style="position:absolute;margin-left:111.25pt;margin-top:12.05pt;width:47.35pt;height:28.55pt;z-index:251557888">
                  <v:textbox>
                    <w:txbxContent>
                      <w:p w:rsidR="006527A2" w:rsidRPr="00FD5500" w:rsidRDefault="006527A2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  <w:p w:rsidR="006527A2" w:rsidRDefault="006527A2"/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072" style="position:absolute;margin-left:158.6pt;margin-top:12.05pt;width:47.35pt;height:28.55pt;z-index:251553792">
                  <v:textbox>
                    <w:txbxContent>
                      <w:p w:rsidR="006527A2" w:rsidRPr="00FD5500" w:rsidRDefault="006527A2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  <w:p w:rsidR="006527A2" w:rsidRDefault="006527A2"/>
                    </w:txbxContent>
                  </v:textbox>
                </v:rect>
              </w:pict>
            </w:r>
          </w:p>
          <w:p w:rsidR="006527A2" w:rsidRPr="003D222B" w:rsidRDefault="006527A2" w:rsidP="003D222B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 id="_x0000_s1073" type="#_x0000_t32" style="position:absolute;margin-left:135.9pt;margin-top:14.4pt;width:10.6pt;height:14.3pt;flip:x y;z-index:251585536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74" type="#_x0000_t32" style="position:absolute;margin-left:181.3pt;margin-top:14.4pt;width:10.6pt;height:14.3pt;flip:x y;z-index:251581440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75" type="#_x0000_t32" style="position:absolute;margin-left:88pt;margin-top:14.4pt;width:10.6pt;height:14.3pt;flip:x y;z-index:251577344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76" type="#_x0000_t32" style="position:absolute;margin-left:167.25pt;margin-top:14.4pt;width:14.05pt;height:14.3pt;flip:y;z-index:251575296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77" type="#_x0000_t32" style="position:absolute;margin-left:121.85pt;margin-top:14.4pt;width:14.05pt;height:14.3pt;flip:y;z-index:251571200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78" type="#_x0000_t32" style="position:absolute;margin-left:67.7pt;margin-top:14.4pt;width:14.05pt;height:14.3pt;flip:y;z-index:251567104" o:connectortype="straight">
                  <v:stroke endarrow="block"/>
                </v:shape>
              </w:pict>
            </w:r>
          </w:p>
          <w:p w:rsidR="006527A2" w:rsidRPr="003D222B" w:rsidRDefault="006527A2" w:rsidP="003D222B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rect id="_x0000_s1079" style="position:absolute;margin-left:39.25pt;margin-top:9.95pt;width:47.35pt;height:28.55pt;z-index:251555840">
                  <v:textbox>
                    <w:txbxContent>
                      <w:p w:rsidR="006527A2" w:rsidRPr="00FD5500" w:rsidRDefault="006527A2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 xml:space="preserve">  </w:t>
                        </w:r>
                        <w:r>
                          <w:rPr>
                            <w:rFonts w:ascii="Comic Sans MS" w:hAnsi="Comic Sans MS"/>
                          </w:rPr>
                          <w:tab/>
                        </w:r>
                      </w:p>
                      <w:p w:rsidR="006527A2" w:rsidRDefault="006527A2"/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080" style="position:absolute;margin-left:86.6pt;margin-top:9.95pt;width:47.35pt;height:28.55pt;z-index:251554816">
                  <v:textbox>
                    <w:txbxContent>
                      <w:p w:rsidR="006527A2" w:rsidRPr="00FD5500" w:rsidRDefault="006527A2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  <w:p w:rsidR="006527A2" w:rsidRDefault="006527A2"/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081" style="position:absolute;margin-left:133.95pt;margin-top:9.95pt;width:47.35pt;height:28.55pt;z-index:251561984">
                  <v:textbox>
                    <w:txbxContent>
                      <w:p w:rsidR="006527A2" w:rsidRPr="00FD5500" w:rsidRDefault="006527A2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  <w:p w:rsidR="006527A2" w:rsidRDefault="006527A2"/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082" style="position:absolute;margin-left:181.3pt;margin-top:9.95pt;width:47.35pt;height:28.55pt;z-index:251560960">
                  <v:textbox>
                    <w:txbxContent>
                      <w:p w:rsidR="006527A2" w:rsidRPr="00FD5500" w:rsidRDefault="006527A2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  <w:p w:rsidR="006527A2" w:rsidRDefault="006527A2"/>
                    </w:txbxContent>
                  </v:textbox>
                </v:rect>
              </w:pict>
            </w:r>
          </w:p>
          <w:p w:rsidR="006527A2" w:rsidRPr="003D222B" w:rsidRDefault="006527A2" w:rsidP="003D222B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 id="_x0000_s1083" type="#_x0000_t32" style="position:absolute;margin-left:158.6pt;margin-top:13.9pt;width:10.6pt;height:14.3pt;flip:x y;z-index:251584512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84" type="#_x0000_t32" style="position:absolute;margin-left:111.25pt;margin-top:13.9pt;width:10.6pt;height:14.3pt;flip:x y;z-index:251583488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85" type="#_x0000_t32" style="position:absolute;margin-left:205.95pt;margin-top:13.9pt;width:10.6pt;height:14.3pt;flip:x y;z-index:251582464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86" type="#_x0000_t32" style="position:absolute;margin-left:63.9pt;margin-top:13.9pt;width:10.6pt;height:14.3pt;flip:x y;z-index:251574272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87" type="#_x0000_t32" style="position:absolute;margin-left:191.9pt;margin-top:13.9pt;width:14.05pt;height:14.3pt;flip:y;z-index:251576320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88" type="#_x0000_t32" style="position:absolute;margin-left:139.7pt;margin-top:11.6pt;width:14.05pt;height:14.3pt;flip:y;z-index:251573248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89" type="#_x0000_t32" style="position:absolute;margin-left:95.8pt;margin-top:13.9pt;width:14.05pt;height:14.3pt;flip:y;z-index:251570176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90" type="#_x0000_t32" style="position:absolute;margin-left:49.85pt;margin-top:13.9pt;width:14.05pt;height:14.3pt;flip:y;z-index:251566080" o:connectortype="straight">
                  <v:stroke endarrow="block"/>
                </v:shape>
              </w:pict>
            </w:r>
          </w:p>
          <w:p w:rsidR="006527A2" w:rsidRPr="003D222B" w:rsidRDefault="006527A2" w:rsidP="003D222B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rect id="_x0000_s1091" style="position:absolute;margin-left:16.55pt;margin-top:7.85pt;width:47.35pt;height:28.55pt;z-index:251559936">
                  <v:textbox>
                    <w:txbxContent>
                      <w:p w:rsidR="006527A2" w:rsidRPr="00FD5500" w:rsidRDefault="006527A2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852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092" style="position:absolute;margin-left:63.9pt;margin-top:7.85pt;width:47.35pt;height:28.55pt;z-index:251558912">
                  <v:textbox>
                    <w:txbxContent>
                      <w:p w:rsidR="006527A2" w:rsidRPr="00FD5500" w:rsidRDefault="006527A2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 xml:space="preserve"> 530</w:t>
                        </w:r>
                        <w:r>
                          <w:rPr>
                            <w:rFonts w:ascii="Comic Sans MS" w:hAnsi="Comic Sans MS"/>
                          </w:rPr>
                          <w:tab/>
                        </w:r>
                      </w:p>
                      <w:p w:rsidR="006527A2" w:rsidRDefault="006527A2"/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093" style="position:absolute;margin-left:111.25pt;margin-top:7.85pt;width:47.35pt;height:28.55pt;z-index:251565056">
                  <v:textbox>
                    <w:txbxContent>
                      <w:p w:rsidR="006527A2" w:rsidRPr="00FD5500" w:rsidRDefault="006527A2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 xml:space="preserve"> 300</w:t>
                        </w:r>
                        <w:r>
                          <w:rPr>
                            <w:rFonts w:ascii="Comic Sans MS" w:hAnsi="Comic Sans MS"/>
                          </w:rPr>
                          <w:tab/>
                        </w:r>
                      </w:p>
                      <w:p w:rsidR="006527A2" w:rsidRDefault="006527A2"/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094" style="position:absolute;margin-left:158.6pt;margin-top:7.85pt;width:47.35pt;height:28.55pt;z-index:251564032">
                  <v:textbox>
                    <w:txbxContent>
                      <w:p w:rsidR="006527A2" w:rsidRPr="00FD5500" w:rsidRDefault="006527A2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124</w:t>
                        </w:r>
                      </w:p>
                      <w:p w:rsidR="006527A2" w:rsidRDefault="006527A2"/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095" style="position:absolute;margin-left:205.95pt;margin-top:7.85pt;width:47.35pt;height:28.55pt;z-index:251563008">
                  <v:textbox>
                    <w:txbxContent>
                      <w:p w:rsidR="006527A2" w:rsidRPr="00FD5500" w:rsidRDefault="006527A2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70</w:t>
                        </w:r>
                      </w:p>
                      <w:p w:rsidR="006527A2" w:rsidRDefault="006527A2"/>
                    </w:txbxContent>
                  </v:textbox>
                </v:rect>
              </w:pict>
            </w:r>
            <w:r w:rsidRPr="003D222B">
              <w:rPr>
                <w:rFonts w:ascii="Comic Sans MS" w:hAnsi="Comic Sans MS"/>
              </w:rPr>
              <w:t xml:space="preserve">  </w:t>
            </w:r>
          </w:p>
          <w:p w:rsidR="006527A2" w:rsidRPr="003D222B" w:rsidRDefault="006527A2" w:rsidP="003D222B">
            <w:pPr>
              <w:spacing w:after="0" w:line="240" w:lineRule="auto"/>
              <w:rPr>
                <w:rFonts w:ascii="Comic Sans MS" w:hAnsi="Comic Sans MS"/>
              </w:rPr>
            </w:pPr>
          </w:p>
          <w:p w:rsidR="006527A2" w:rsidRPr="003D222B" w:rsidRDefault="006527A2" w:rsidP="003D222B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6527A2" w:rsidRPr="003D222B" w:rsidTr="003D222B">
        <w:tc>
          <w:tcPr>
            <w:tcW w:w="5479" w:type="dxa"/>
          </w:tcPr>
          <w:p w:rsidR="006527A2" w:rsidRPr="003D222B" w:rsidRDefault="006527A2" w:rsidP="003D222B">
            <w:pPr>
              <w:spacing w:after="0" w:line="240" w:lineRule="auto"/>
              <w:rPr>
                <w:rFonts w:ascii="Comic Sans MS" w:hAnsi="Comic Sans MS"/>
              </w:rPr>
            </w:pPr>
            <w:r w:rsidRPr="003D222B">
              <w:rPr>
                <w:rFonts w:ascii="Comic Sans MS" w:hAnsi="Comic Sans MS"/>
              </w:rPr>
              <w:t xml:space="preserve"> </w:t>
            </w:r>
          </w:p>
          <w:p w:rsidR="006527A2" w:rsidRPr="003D222B" w:rsidRDefault="006527A2" w:rsidP="003D222B">
            <w:pPr>
              <w:spacing w:after="0" w:line="240" w:lineRule="auto"/>
              <w:rPr>
                <w:rFonts w:ascii="Comic Sans MS" w:hAnsi="Comic Sans MS"/>
              </w:rPr>
            </w:pPr>
            <w:r w:rsidRPr="003D222B">
              <w:rPr>
                <w:rFonts w:ascii="Comic Sans MS" w:hAnsi="Comic Sans MS"/>
              </w:rPr>
              <w:t xml:space="preserve">                    </w:t>
            </w:r>
          </w:p>
          <w:p w:rsidR="006527A2" w:rsidRPr="003D222B" w:rsidRDefault="006527A2" w:rsidP="003D222B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rect id="_x0000_s1096" style="position:absolute;margin-left:111.25pt;margin-top:.95pt;width:47.35pt;height:28.55pt;z-index:251586560">
                  <v:textbox>
                    <w:txbxContent>
                      <w:p w:rsidR="006527A2" w:rsidRPr="00FD5500" w:rsidRDefault="006527A2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  <w:p w:rsidR="006527A2" w:rsidRDefault="006527A2"/>
                    </w:txbxContent>
                  </v:textbox>
                </v:rect>
              </w:pict>
            </w:r>
            <w:r w:rsidRPr="003D222B">
              <w:rPr>
                <w:rFonts w:ascii="Comic Sans MS" w:hAnsi="Comic Sans MS"/>
              </w:rPr>
              <w:t xml:space="preserve">                </w:t>
            </w:r>
          </w:p>
          <w:p w:rsidR="006527A2" w:rsidRPr="003D222B" w:rsidRDefault="006527A2" w:rsidP="003D222B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 id="_x0000_s1097" type="#_x0000_t32" style="position:absolute;margin-left:133.85pt;margin-top:3.8pt;width:10.6pt;height:14.3pt;flip:x y;z-index:251615232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98" type="#_x0000_t32" style="position:absolute;margin-left:116.45pt;margin-top:3.8pt;width:14.05pt;height:14.3pt;flip:y;z-index:251604992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rect id="_x0000_s1099" style="position:absolute;margin-left:86.6pt;margin-top:14.15pt;width:47.35pt;height:28.55pt;z-index:251587584">
                  <v:textbox>
                    <w:txbxContent>
                      <w:p w:rsidR="006527A2" w:rsidRPr="00FD5500" w:rsidRDefault="006527A2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  <w:p w:rsidR="006527A2" w:rsidRDefault="006527A2"/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100" style="position:absolute;margin-left:133.95pt;margin-top:14.15pt;width:47.35pt;height:28.55pt;z-index:251588608">
                  <v:textbox>
                    <w:txbxContent>
                      <w:p w:rsidR="006527A2" w:rsidRPr="00FD5500" w:rsidRDefault="006527A2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  <w:p w:rsidR="006527A2" w:rsidRDefault="006527A2"/>
                    </w:txbxContent>
                  </v:textbox>
                </v:rect>
              </w:pict>
            </w:r>
          </w:p>
          <w:p w:rsidR="006527A2" w:rsidRPr="003D222B" w:rsidRDefault="006527A2" w:rsidP="003D222B">
            <w:pPr>
              <w:spacing w:after="0" w:line="240" w:lineRule="auto"/>
              <w:rPr>
                <w:rFonts w:ascii="Comic Sans MS" w:hAnsi="Comic Sans MS"/>
              </w:rPr>
            </w:pPr>
          </w:p>
          <w:p w:rsidR="006527A2" w:rsidRPr="003D222B" w:rsidRDefault="006527A2" w:rsidP="003D222B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 id="_x0000_s1101" type="#_x0000_t32" style="position:absolute;margin-left:158.6pt;margin-top:1.5pt;width:10.6pt;height:14.3pt;flip:x y;z-index:251616256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102" type="#_x0000_t32" style="position:absolute;margin-left:144.55pt;margin-top:1.5pt;width:14.05pt;height:14.3pt;flip:y;z-index:251608064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103" type="#_x0000_t32" style="position:absolute;margin-left:116.45pt;margin-top:5.4pt;width:10.6pt;height:14.3pt;flip:x y;z-index:251614208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104" type="#_x0000_t32" style="position:absolute;margin-left:95.8pt;margin-top:1.5pt;width:14.05pt;height:14.3pt;flip:y;z-index:251603968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rect id="_x0000_s1105" style="position:absolute;margin-left:63.9pt;margin-top:12.05pt;width:47.35pt;height:28.55pt;z-index:251592704">
                  <v:textbox>
                    <w:txbxContent>
                      <w:p w:rsidR="006527A2" w:rsidRPr="00FD5500" w:rsidRDefault="006527A2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  <w:p w:rsidR="006527A2" w:rsidRDefault="006527A2"/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106" style="position:absolute;margin-left:111.25pt;margin-top:12.05pt;width:47.35pt;height:28.55pt;z-index:251593728">
                  <v:textbox>
                    <w:txbxContent>
                      <w:p w:rsidR="006527A2" w:rsidRPr="00FD5500" w:rsidRDefault="006527A2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  <w:p w:rsidR="006527A2" w:rsidRDefault="006527A2"/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107" style="position:absolute;margin-left:158.6pt;margin-top:12.05pt;width:47.35pt;height:28.55pt;z-index:251589632">
                  <v:textbox>
                    <w:txbxContent>
                      <w:p w:rsidR="006527A2" w:rsidRPr="00FD5500" w:rsidRDefault="006527A2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  <w:p w:rsidR="006527A2" w:rsidRDefault="006527A2"/>
                    </w:txbxContent>
                  </v:textbox>
                </v:rect>
              </w:pict>
            </w:r>
          </w:p>
          <w:p w:rsidR="006527A2" w:rsidRPr="003D222B" w:rsidRDefault="006527A2" w:rsidP="003D222B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 id="_x0000_s1108" type="#_x0000_t32" style="position:absolute;margin-left:135.9pt;margin-top:14.4pt;width:10.6pt;height:14.3pt;flip:x y;z-index:251621376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109" type="#_x0000_t32" style="position:absolute;margin-left:181.3pt;margin-top:14.4pt;width:10.6pt;height:14.3pt;flip:x y;z-index:251617280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110" type="#_x0000_t32" style="position:absolute;margin-left:88pt;margin-top:14.4pt;width:10.6pt;height:14.3pt;flip:x y;z-index:251613184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111" type="#_x0000_t32" style="position:absolute;margin-left:167.25pt;margin-top:14.4pt;width:14.05pt;height:14.3pt;flip:y;z-index:251611136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112" type="#_x0000_t32" style="position:absolute;margin-left:121.85pt;margin-top:14.4pt;width:14.05pt;height:14.3pt;flip:y;z-index:251607040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113" type="#_x0000_t32" style="position:absolute;margin-left:67.7pt;margin-top:14.4pt;width:14.05pt;height:14.3pt;flip:y;z-index:251602944" o:connectortype="straight">
                  <v:stroke endarrow="block"/>
                </v:shape>
              </w:pict>
            </w:r>
          </w:p>
          <w:p w:rsidR="006527A2" w:rsidRPr="003D222B" w:rsidRDefault="006527A2" w:rsidP="003D222B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rect id="_x0000_s1114" style="position:absolute;margin-left:39.25pt;margin-top:9.95pt;width:47.35pt;height:28.55pt;z-index:251591680">
                  <v:textbox>
                    <w:txbxContent>
                      <w:p w:rsidR="006527A2" w:rsidRPr="00FD5500" w:rsidRDefault="006527A2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ab/>
                        </w:r>
                      </w:p>
                      <w:p w:rsidR="006527A2" w:rsidRDefault="006527A2"/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115" style="position:absolute;margin-left:86.6pt;margin-top:9.95pt;width:47.35pt;height:28.55pt;z-index:251590656">
                  <v:textbox>
                    <w:txbxContent>
                      <w:p w:rsidR="006527A2" w:rsidRPr="00FD5500" w:rsidRDefault="006527A2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  <w:p w:rsidR="006527A2" w:rsidRDefault="006527A2"/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116" style="position:absolute;margin-left:133.95pt;margin-top:9.95pt;width:47.35pt;height:28.55pt;z-index:251597824">
                  <v:textbox>
                    <w:txbxContent>
                      <w:p w:rsidR="006527A2" w:rsidRPr="00FD5500" w:rsidRDefault="006527A2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  <w:p w:rsidR="006527A2" w:rsidRDefault="006527A2"/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117" style="position:absolute;margin-left:181.3pt;margin-top:9.95pt;width:47.35pt;height:28.55pt;z-index:251596800">
                  <v:textbox>
                    <w:txbxContent>
                      <w:p w:rsidR="006527A2" w:rsidRPr="00FD5500" w:rsidRDefault="006527A2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  <w:p w:rsidR="006527A2" w:rsidRDefault="006527A2"/>
                    </w:txbxContent>
                  </v:textbox>
                </v:rect>
              </w:pict>
            </w:r>
          </w:p>
          <w:p w:rsidR="006527A2" w:rsidRPr="003D222B" w:rsidRDefault="006527A2" w:rsidP="003D222B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 id="_x0000_s1118" type="#_x0000_t32" style="position:absolute;margin-left:158.6pt;margin-top:13.9pt;width:10.6pt;height:14.3pt;flip:x y;z-index:251620352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119" type="#_x0000_t32" style="position:absolute;margin-left:111.25pt;margin-top:13.9pt;width:10.6pt;height:14.3pt;flip:x y;z-index:251619328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120" type="#_x0000_t32" style="position:absolute;margin-left:205.95pt;margin-top:13.9pt;width:10.6pt;height:14.3pt;flip:x y;z-index:251618304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121" type="#_x0000_t32" style="position:absolute;margin-left:63.9pt;margin-top:13.9pt;width:10.6pt;height:14.3pt;flip:x y;z-index:251610112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122" type="#_x0000_t32" style="position:absolute;margin-left:191.9pt;margin-top:13.9pt;width:14.05pt;height:14.3pt;flip:y;z-index:251612160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123" type="#_x0000_t32" style="position:absolute;margin-left:139.7pt;margin-top:11.6pt;width:14.05pt;height:14.3pt;flip:y;z-index:251609088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124" type="#_x0000_t32" style="position:absolute;margin-left:95.8pt;margin-top:13.9pt;width:14.05pt;height:14.3pt;flip:y;z-index:251606016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125" type="#_x0000_t32" style="position:absolute;margin-left:49.85pt;margin-top:13.9pt;width:14.05pt;height:14.3pt;flip:y;z-index:251601920" o:connectortype="straight">
                  <v:stroke endarrow="block"/>
                </v:shape>
              </w:pict>
            </w:r>
          </w:p>
          <w:p w:rsidR="006527A2" w:rsidRPr="003D222B" w:rsidRDefault="006527A2" w:rsidP="003D222B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rect id="_x0000_s1126" style="position:absolute;margin-left:16.55pt;margin-top:7.85pt;width:47.35pt;height:28.55pt;z-index:251595776">
                  <v:textbox>
                    <w:txbxContent>
                      <w:p w:rsidR="006527A2" w:rsidRPr="00FD5500" w:rsidRDefault="006527A2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960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127" style="position:absolute;margin-left:63.9pt;margin-top:7.85pt;width:47.35pt;height:28.55pt;z-index:251594752">
                  <v:textbox>
                    <w:txbxContent>
                      <w:p w:rsidR="006527A2" w:rsidRPr="00FD5500" w:rsidRDefault="006527A2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405</w:t>
                        </w:r>
                      </w:p>
                      <w:p w:rsidR="006527A2" w:rsidRDefault="006527A2"/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128" style="position:absolute;margin-left:111.25pt;margin-top:7.85pt;width:47.35pt;height:28.55pt;z-index:251600896">
                  <v:textbox>
                    <w:txbxContent>
                      <w:p w:rsidR="006527A2" w:rsidRPr="00FD5500" w:rsidRDefault="006527A2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150</w:t>
                        </w:r>
                        <w:r>
                          <w:rPr>
                            <w:rFonts w:ascii="Comic Sans MS" w:hAnsi="Comic Sans MS"/>
                          </w:rPr>
                          <w:tab/>
                        </w:r>
                      </w:p>
                      <w:p w:rsidR="006527A2" w:rsidRDefault="006527A2"/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129" style="position:absolute;margin-left:158.6pt;margin-top:7.85pt;width:47.35pt;height:28.55pt;z-index:251599872">
                  <v:textbox>
                    <w:txbxContent>
                      <w:p w:rsidR="006527A2" w:rsidRPr="00FD5500" w:rsidRDefault="006527A2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67</w:t>
                        </w:r>
                      </w:p>
                      <w:p w:rsidR="006527A2" w:rsidRDefault="006527A2"/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130" style="position:absolute;margin-left:205.95pt;margin-top:7.85pt;width:47.35pt;height:28.55pt;z-index:251598848">
                  <v:textbox>
                    <w:txbxContent>
                      <w:p w:rsidR="006527A2" w:rsidRPr="00FD5500" w:rsidRDefault="006527A2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33</w:t>
                        </w:r>
                      </w:p>
                      <w:p w:rsidR="006527A2" w:rsidRDefault="006527A2"/>
                    </w:txbxContent>
                  </v:textbox>
                </v:rect>
              </w:pict>
            </w:r>
            <w:r w:rsidRPr="003D222B">
              <w:rPr>
                <w:rFonts w:ascii="Comic Sans MS" w:hAnsi="Comic Sans MS"/>
              </w:rPr>
              <w:t xml:space="preserve">  </w:t>
            </w:r>
          </w:p>
          <w:p w:rsidR="006527A2" w:rsidRPr="003D222B" w:rsidRDefault="006527A2" w:rsidP="003D222B">
            <w:pPr>
              <w:spacing w:after="0" w:line="240" w:lineRule="auto"/>
              <w:rPr>
                <w:rFonts w:ascii="Comic Sans MS" w:hAnsi="Comic Sans MS"/>
              </w:rPr>
            </w:pPr>
          </w:p>
          <w:p w:rsidR="006527A2" w:rsidRPr="003D222B" w:rsidRDefault="006527A2" w:rsidP="003D222B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5303" w:type="dxa"/>
          </w:tcPr>
          <w:p w:rsidR="006527A2" w:rsidRPr="003D222B" w:rsidRDefault="006527A2" w:rsidP="003D222B">
            <w:pPr>
              <w:spacing w:after="0" w:line="240" w:lineRule="auto"/>
              <w:rPr>
                <w:rFonts w:ascii="Comic Sans MS" w:hAnsi="Comic Sans MS"/>
              </w:rPr>
            </w:pPr>
            <w:r w:rsidRPr="003D222B">
              <w:rPr>
                <w:rFonts w:ascii="Comic Sans MS" w:hAnsi="Comic Sans MS"/>
              </w:rPr>
              <w:t xml:space="preserve"> </w:t>
            </w:r>
          </w:p>
          <w:p w:rsidR="006527A2" w:rsidRPr="003D222B" w:rsidRDefault="006527A2" w:rsidP="003D222B">
            <w:pPr>
              <w:spacing w:after="0" w:line="240" w:lineRule="auto"/>
              <w:rPr>
                <w:rFonts w:ascii="Comic Sans MS" w:hAnsi="Comic Sans MS"/>
              </w:rPr>
            </w:pPr>
            <w:r w:rsidRPr="003D222B">
              <w:rPr>
                <w:rFonts w:ascii="Comic Sans MS" w:hAnsi="Comic Sans MS"/>
              </w:rPr>
              <w:t xml:space="preserve">                    </w:t>
            </w:r>
          </w:p>
          <w:p w:rsidR="006527A2" w:rsidRPr="003D222B" w:rsidRDefault="006527A2" w:rsidP="003D222B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rect id="_x0000_s1131" style="position:absolute;margin-left:111.25pt;margin-top:.95pt;width:47.35pt;height:28.55pt;z-index:251622400">
                  <v:textbox>
                    <w:txbxContent>
                      <w:p w:rsidR="006527A2" w:rsidRPr="00FD5500" w:rsidRDefault="006527A2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  <w:p w:rsidR="006527A2" w:rsidRDefault="006527A2"/>
                    </w:txbxContent>
                  </v:textbox>
                </v:rect>
              </w:pict>
            </w:r>
            <w:r w:rsidRPr="003D222B">
              <w:rPr>
                <w:rFonts w:ascii="Comic Sans MS" w:hAnsi="Comic Sans MS"/>
              </w:rPr>
              <w:t xml:space="preserve">                </w:t>
            </w:r>
          </w:p>
          <w:p w:rsidR="006527A2" w:rsidRPr="003D222B" w:rsidRDefault="006527A2" w:rsidP="003D222B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 id="_x0000_s1132" type="#_x0000_t32" style="position:absolute;margin-left:133.85pt;margin-top:3.8pt;width:10.6pt;height:14.3pt;flip:x y;z-index:251651072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133" type="#_x0000_t32" style="position:absolute;margin-left:116.45pt;margin-top:3.8pt;width:14.05pt;height:14.3pt;flip:y;z-index:251640832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rect id="_x0000_s1134" style="position:absolute;margin-left:86.6pt;margin-top:14.15pt;width:47.35pt;height:28.55pt;z-index:251623424">
                  <v:textbox>
                    <w:txbxContent>
                      <w:p w:rsidR="006527A2" w:rsidRPr="00FD5500" w:rsidRDefault="006527A2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  <w:p w:rsidR="006527A2" w:rsidRDefault="006527A2"/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135" style="position:absolute;margin-left:133.95pt;margin-top:14.15pt;width:47.35pt;height:28.55pt;z-index:251624448">
                  <v:textbox>
                    <w:txbxContent>
                      <w:p w:rsidR="006527A2" w:rsidRPr="00FD5500" w:rsidRDefault="006527A2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  <w:p w:rsidR="006527A2" w:rsidRDefault="006527A2"/>
                    </w:txbxContent>
                  </v:textbox>
                </v:rect>
              </w:pict>
            </w:r>
          </w:p>
          <w:p w:rsidR="006527A2" w:rsidRPr="003D222B" w:rsidRDefault="006527A2" w:rsidP="003D222B">
            <w:pPr>
              <w:spacing w:after="0" w:line="240" w:lineRule="auto"/>
              <w:rPr>
                <w:rFonts w:ascii="Comic Sans MS" w:hAnsi="Comic Sans MS"/>
              </w:rPr>
            </w:pPr>
          </w:p>
          <w:p w:rsidR="006527A2" w:rsidRPr="003D222B" w:rsidRDefault="006527A2" w:rsidP="003D222B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 id="_x0000_s1136" type="#_x0000_t32" style="position:absolute;margin-left:158.6pt;margin-top:1.5pt;width:10.6pt;height:14.3pt;flip:x y;z-index:251652096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137" type="#_x0000_t32" style="position:absolute;margin-left:144.55pt;margin-top:1.5pt;width:14.05pt;height:14.3pt;flip:y;z-index:251643904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138" type="#_x0000_t32" style="position:absolute;margin-left:116.45pt;margin-top:5.4pt;width:10.6pt;height:14.3pt;flip:x y;z-index:251650048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139" type="#_x0000_t32" style="position:absolute;margin-left:95.8pt;margin-top:1.5pt;width:14.05pt;height:14.3pt;flip:y;z-index:251639808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rect id="_x0000_s1140" style="position:absolute;margin-left:63.9pt;margin-top:12.05pt;width:47.35pt;height:28.55pt;z-index:251628544">
                  <v:textbox>
                    <w:txbxContent>
                      <w:p w:rsidR="006527A2" w:rsidRPr="00FD5500" w:rsidRDefault="006527A2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  <w:p w:rsidR="006527A2" w:rsidRDefault="006527A2"/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141" style="position:absolute;margin-left:111.25pt;margin-top:12.05pt;width:47.35pt;height:28.55pt;z-index:251629568">
                  <v:textbox>
                    <w:txbxContent>
                      <w:p w:rsidR="006527A2" w:rsidRPr="00FD5500" w:rsidRDefault="006527A2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  <w:p w:rsidR="006527A2" w:rsidRDefault="006527A2"/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142" style="position:absolute;margin-left:158.6pt;margin-top:12.05pt;width:47.35pt;height:28.55pt;z-index:251625472">
                  <v:textbox>
                    <w:txbxContent>
                      <w:p w:rsidR="006527A2" w:rsidRPr="00FD5500" w:rsidRDefault="006527A2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  <w:p w:rsidR="006527A2" w:rsidRDefault="006527A2"/>
                    </w:txbxContent>
                  </v:textbox>
                </v:rect>
              </w:pict>
            </w:r>
          </w:p>
          <w:p w:rsidR="006527A2" w:rsidRPr="003D222B" w:rsidRDefault="006527A2" w:rsidP="003D222B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 id="_x0000_s1143" type="#_x0000_t32" style="position:absolute;margin-left:135.9pt;margin-top:14.4pt;width:10.6pt;height:14.3pt;flip:x y;z-index:251657216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144" type="#_x0000_t32" style="position:absolute;margin-left:181.3pt;margin-top:14.4pt;width:10.6pt;height:14.3pt;flip:x y;z-index:251653120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145" type="#_x0000_t32" style="position:absolute;margin-left:88pt;margin-top:14.4pt;width:10.6pt;height:14.3pt;flip:x y;z-index:251649024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146" type="#_x0000_t32" style="position:absolute;margin-left:167.25pt;margin-top:14.4pt;width:14.05pt;height:14.3pt;flip:y;z-index:251646976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147" type="#_x0000_t32" style="position:absolute;margin-left:121.85pt;margin-top:14.4pt;width:14.05pt;height:14.3pt;flip:y;z-index:251642880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148" type="#_x0000_t32" style="position:absolute;margin-left:67.7pt;margin-top:14.4pt;width:14.05pt;height:14.3pt;flip:y;z-index:251638784" o:connectortype="straight">
                  <v:stroke endarrow="block"/>
                </v:shape>
              </w:pict>
            </w:r>
          </w:p>
          <w:p w:rsidR="006527A2" w:rsidRPr="003D222B" w:rsidRDefault="006527A2" w:rsidP="003D222B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rect id="_x0000_s1149" style="position:absolute;margin-left:39.25pt;margin-top:9.95pt;width:47.35pt;height:28.55pt;z-index:251627520">
                  <v:textbox>
                    <w:txbxContent>
                      <w:p w:rsidR="006527A2" w:rsidRPr="00FD5500" w:rsidRDefault="006527A2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ab/>
                        </w:r>
                      </w:p>
                      <w:p w:rsidR="006527A2" w:rsidRDefault="006527A2"/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150" style="position:absolute;margin-left:86.6pt;margin-top:9.95pt;width:47.35pt;height:28.55pt;z-index:251626496">
                  <v:textbox>
                    <w:txbxContent>
                      <w:p w:rsidR="006527A2" w:rsidRPr="00FD5500" w:rsidRDefault="006527A2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  <w:p w:rsidR="006527A2" w:rsidRDefault="006527A2"/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151" style="position:absolute;margin-left:133.95pt;margin-top:9.95pt;width:47.35pt;height:28.55pt;z-index:251633664">
                  <v:textbox>
                    <w:txbxContent>
                      <w:p w:rsidR="006527A2" w:rsidRPr="00FD5500" w:rsidRDefault="006527A2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  <w:p w:rsidR="006527A2" w:rsidRDefault="006527A2"/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152" style="position:absolute;margin-left:181.3pt;margin-top:9.95pt;width:47.35pt;height:28.55pt;z-index:251632640">
                  <v:textbox>
                    <w:txbxContent>
                      <w:p w:rsidR="006527A2" w:rsidRPr="00FD5500" w:rsidRDefault="006527A2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  <w:p w:rsidR="006527A2" w:rsidRDefault="006527A2"/>
                    </w:txbxContent>
                  </v:textbox>
                </v:rect>
              </w:pict>
            </w:r>
          </w:p>
          <w:p w:rsidR="006527A2" w:rsidRPr="003D222B" w:rsidRDefault="006527A2" w:rsidP="003D222B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 id="_x0000_s1153" type="#_x0000_t32" style="position:absolute;margin-left:158.6pt;margin-top:13.9pt;width:10.6pt;height:14.3pt;flip:x y;z-index:251656192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154" type="#_x0000_t32" style="position:absolute;margin-left:111.25pt;margin-top:13.9pt;width:10.6pt;height:14.3pt;flip:x y;z-index:251655168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155" type="#_x0000_t32" style="position:absolute;margin-left:205.95pt;margin-top:13.9pt;width:10.6pt;height:14.3pt;flip:x y;z-index:251654144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156" type="#_x0000_t32" style="position:absolute;margin-left:63.9pt;margin-top:13.9pt;width:10.6pt;height:14.3pt;flip:x y;z-index:251645952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157" type="#_x0000_t32" style="position:absolute;margin-left:191.9pt;margin-top:13.9pt;width:14.05pt;height:14.3pt;flip:y;z-index:251648000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158" type="#_x0000_t32" style="position:absolute;margin-left:139.7pt;margin-top:11.6pt;width:14.05pt;height:14.3pt;flip:y;z-index:251644928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159" type="#_x0000_t32" style="position:absolute;margin-left:95.8pt;margin-top:13.9pt;width:14.05pt;height:14.3pt;flip:y;z-index:251641856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160" type="#_x0000_t32" style="position:absolute;margin-left:49.85pt;margin-top:13.9pt;width:14.05pt;height:14.3pt;flip:y;z-index:251637760" o:connectortype="straight">
                  <v:stroke endarrow="block"/>
                </v:shape>
              </w:pict>
            </w:r>
          </w:p>
          <w:p w:rsidR="006527A2" w:rsidRPr="003D222B" w:rsidRDefault="006527A2" w:rsidP="003D222B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rect id="_x0000_s1161" style="position:absolute;margin-left:16.55pt;margin-top:7.85pt;width:47.35pt;height:28.55pt;z-index:251631616">
                  <v:textbox>
                    <w:txbxContent>
                      <w:p w:rsidR="006527A2" w:rsidRPr="00FD5500" w:rsidRDefault="006527A2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7538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162" style="position:absolute;margin-left:63.9pt;margin-top:7.85pt;width:47.35pt;height:28.55pt;z-index:251630592">
                  <v:textbox>
                    <w:txbxContent>
                      <w:p w:rsidR="006527A2" w:rsidRPr="00FD5500" w:rsidRDefault="006527A2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4367</w:t>
                        </w:r>
                        <w:r>
                          <w:rPr>
                            <w:rFonts w:ascii="Comic Sans MS" w:hAnsi="Comic Sans MS"/>
                          </w:rPr>
                          <w:tab/>
                        </w:r>
                      </w:p>
                      <w:p w:rsidR="006527A2" w:rsidRDefault="006527A2"/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163" style="position:absolute;margin-left:111.25pt;margin-top:7.85pt;width:47.35pt;height:28.55pt;z-index:251636736">
                  <v:textbox>
                    <w:txbxContent>
                      <w:p w:rsidR="006527A2" w:rsidRPr="00FD5500" w:rsidRDefault="006527A2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2230</w:t>
                        </w:r>
                        <w:r>
                          <w:rPr>
                            <w:rFonts w:ascii="Comic Sans MS" w:hAnsi="Comic Sans MS"/>
                          </w:rPr>
                          <w:tab/>
                        </w:r>
                      </w:p>
                      <w:p w:rsidR="006527A2" w:rsidRDefault="006527A2"/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164" style="position:absolute;margin-left:158.6pt;margin-top:7.85pt;width:47.35pt;height:28.55pt;z-index:251635712">
                  <v:textbox>
                    <w:txbxContent>
                      <w:p w:rsidR="006527A2" w:rsidRPr="00FD5500" w:rsidRDefault="006527A2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1076</w:t>
                        </w:r>
                      </w:p>
                      <w:p w:rsidR="006527A2" w:rsidRDefault="006527A2"/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165" style="position:absolute;margin-left:205.95pt;margin-top:7.85pt;width:47.35pt;height:28.55pt;z-index:251634688">
                  <v:textbox>
                    <w:txbxContent>
                      <w:p w:rsidR="006527A2" w:rsidRPr="00FD5500" w:rsidRDefault="006527A2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500</w:t>
                        </w:r>
                      </w:p>
                      <w:p w:rsidR="006527A2" w:rsidRDefault="006527A2"/>
                    </w:txbxContent>
                  </v:textbox>
                </v:rect>
              </w:pict>
            </w:r>
            <w:r w:rsidRPr="003D222B">
              <w:rPr>
                <w:rFonts w:ascii="Comic Sans MS" w:hAnsi="Comic Sans MS"/>
              </w:rPr>
              <w:t xml:space="preserve">  </w:t>
            </w:r>
          </w:p>
          <w:p w:rsidR="006527A2" w:rsidRPr="003D222B" w:rsidRDefault="006527A2" w:rsidP="003D222B">
            <w:pPr>
              <w:spacing w:after="0" w:line="240" w:lineRule="auto"/>
              <w:rPr>
                <w:rFonts w:ascii="Comic Sans MS" w:hAnsi="Comic Sans MS"/>
              </w:rPr>
            </w:pPr>
          </w:p>
          <w:p w:rsidR="006527A2" w:rsidRPr="003D222B" w:rsidRDefault="006527A2" w:rsidP="003D222B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6527A2" w:rsidRPr="003D222B" w:rsidTr="003D222B">
        <w:tc>
          <w:tcPr>
            <w:tcW w:w="5479" w:type="dxa"/>
          </w:tcPr>
          <w:p w:rsidR="006527A2" w:rsidRPr="003D222B" w:rsidRDefault="006527A2" w:rsidP="003D222B">
            <w:pPr>
              <w:spacing w:after="0" w:line="240" w:lineRule="auto"/>
              <w:rPr>
                <w:rFonts w:ascii="Comic Sans MS" w:hAnsi="Comic Sans MS"/>
              </w:rPr>
            </w:pPr>
            <w:r w:rsidRPr="003D222B">
              <w:rPr>
                <w:rFonts w:ascii="Comic Sans MS" w:hAnsi="Comic Sans MS"/>
              </w:rPr>
              <w:t xml:space="preserve"> </w:t>
            </w:r>
          </w:p>
          <w:p w:rsidR="006527A2" w:rsidRPr="003D222B" w:rsidRDefault="006527A2" w:rsidP="003D222B">
            <w:pPr>
              <w:spacing w:after="0" w:line="240" w:lineRule="auto"/>
              <w:rPr>
                <w:rFonts w:ascii="Comic Sans MS" w:hAnsi="Comic Sans MS"/>
              </w:rPr>
            </w:pPr>
            <w:r w:rsidRPr="003D222B">
              <w:rPr>
                <w:rFonts w:ascii="Comic Sans MS" w:hAnsi="Comic Sans MS"/>
              </w:rPr>
              <w:t xml:space="preserve">                    </w:t>
            </w:r>
          </w:p>
          <w:p w:rsidR="006527A2" w:rsidRPr="003D222B" w:rsidRDefault="006527A2" w:rsidP="003D222B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rect id="_x0000_s1166" style="position:absolute;margin-left:111.25pt;margin-top:.95pt;width:47.35pt;height:28.55pt;z-index:251658240">
                  <v:textbox>
                    <w:txbxContent>
                      <w:p w:rsidR="006527A2" w:rsidRPr="00FD5500" w:rsidRDefault="006527A2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  <w:p w:rsidR="006527A2" w:rsidRDefault="006527A2"/>
                    </w:txbxContent>
                  </v:textbox>
                </v:rect>
              </w:pict>
            </w:r>
            <w:r w:rsidRPr="003D222B">
              <w:rPr>
                <w:rFonts w:ascii="Comic Sans MS" w:hAnsi="Comic Sans MS"/>
              </w:rPr>
              <w:t xml:space="preserve">                </w:t>
            </w:r>
          </w:p>
          <w:p w:rsidR="006527A2" w:rsidRPr="003D222B" w:rsidRDefault="006527A2" w:rsidP="003D222B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 id="_x0000_s1167" type="#_x0000_t32" style="position:absolute;margin-left:133.85pt;margin-top:3.8pt;width:10.6pt;height:14.3pt;flip:x y;z-index:251686912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168" type="#_x0000_t32" style="position:absolute;margin-left:116.45pt;margin-top:3.8pt;width:14.05pt;height:14.3pt;flip:y;z-index:251676672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rect id="_x0000_s1169" style="position:absolute;margin-left:86.6pt;margin-top:14.15pt;width:47.35pt;height:28.55pt;z-index:251659264">
                  <v:textbox>
                    <w:txbxContent>
                      <w:p w:rsidR="006527A2" w:rsidRPr="00FD5500" w:rsidRDefault="006527A2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  <w:p w:rsidR="006527A2" w:rsidRDefault="006527A2"/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170" style="position:absolute;margin-left:133.95pt;margin-top:14.15pt;width:47.35pt;height:28.55pt;z-index:251660288">
                  <v:textbox>
                    <w:txbxContent>
                      <w:p w:rsidR="006527A2" w:rsidRPr="00FD5500" w:rsidRDefault="006527A2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  <w:p w:rsidR="006527A2" w:rsidRDefault="006527A2"/>
                    </w:txbxContent>
                  </v:textbox>
                </v:rect>
              </w:pict>
            </w:r>
          </w:p>
          <w:p w:rsidR="006527A2" w:rsidRPr="003D222B" w:rsidRDefault="006527A2" w:rsidP="003D222B">
            <w:pPr>
              <w:spacing w:after="0" w:line="240" w:lineRule="auto"/>
              <w:rPr>
                <w:rFonts w:ascii="Comic Sans MS" w:hAnsi="Comic Sans MS"/>
              </w:rPr>
            </w:pPr>
          </w:p>
          <w:p w:rsidR="006527A2" w:rsidRPr="003D222B" w:rsidRDefault="006527A2" w:rsidP="003D222B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 id="_x0000_s1171" type="#_x0000_t32" style="position:absolute;margin-left:158.6pt;margin-top:1.5pt;width:10.6pt;height:14.3pt;flip:x y;z-index:251687936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172" type="#_x0000_t32" style="position:absolute;margin-left:144.55pt;margin-top:1.5pt;width:14.05pt;height:14.3pt;flip:y;z-index:251679744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173" type="#_x0000_t32" style="position:absolute;margin-left:116.45pt;margin-top:5.4pt;width:10.6pt;height:14.3pt;flip:x y;z-index:251685888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174" type="#_x0000_t32" style="position:absolute;margin-left:95.8pt;margin-top:1.5pt;width:14.05pt;height:14.3pt;flip:y;z-index:251675648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rect id="_x0000_s1175" style="position:absolute;margin-left:63.9pt;margin-top:12.05pt;width:47.35pt;height:28.55pt;z-index:251664384">
                  <v:textbox>
                    <w:txbxContent>
                      <w:p w:rsidR="006527A2" w:rsidRPr="00FD5500" w:rsidRDefault="006527A2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  <w:p w:rsidR="006527A2" w:rsidRDefault="006527A2"/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176" style="position:absolute;margin-left:111.25pt;margin-top:12.05pt;width:47.35pt;height:28.55pt;z-index:251665408">
                  <v:textbox>
                    <w:txbxContent>
                      <w:p w:rsidR="006527A2" w:rsidRPr="00FD5500" w:rsidRDefault="006527A2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  <w:p w:rsidR="006527A2" w:rsidRDefault="006527A2"/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177" style="position:absolute;margin-left:158.6pt;margin-top:12.05pt;width:47.35pt;height:28.55pt;z-index:251661312">
                  <v:textbox>
                    <w:txbxContent>
                      <w:p w:rsidR="006527A2" w:rsidRPr="00FD5500" w:rsidRDefault="006527A2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  <w:p w:rsidR="006527A2" w:rsidRDefault="006527A2"/>
                    </w:txbxContent>
                  </v:textbox>
                </v:rect>
              </w:pict>
            </w:r>
          </w:p>
          <w:p w:rsidR="006527A2" w:rsidRPr="003D222B" w:rsidRDefault="006527A2" w:rsidP="003D222B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 id="_x0000_s1178" type="#_x0000_t32" style="position:absolute;margin-left:135.9pt;margin-top:14.4pt;width:10.6pt;height:14.3pt;flip:x y;z-index:251693056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179" type="#_x0000_t32" style="position:absolute;margin-left:181.3pt;margin-top:14.4pt;width:10.6pt;height:14.3pt;flip:x y;z-index:251688960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180" type="#_x0000_t32" style="position:absolute;margin-left:88pt;margin-top:14.4pt;width:10.6pt;height:14.3pt;flip:x y;z-index:251684864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181" type="#_x0000_t32" style="position:absolute;margin-left:167.25pt;margin-top:14.4pt;width:14.05pt;height:14.3pt;flip:y;z-index:251682816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182" type="#_x0000_t32" style="position:absolute;margin-left:121.85pt;margin-top:14.4pt;width:14.05pt;height:14.3pt;flip:y;z-index:251678720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183" type="#_x0000_t32" style="position:absolute;margin-left:67.7pt;margin-top:14.4pt;width:14.05pt;height:14.3pt;flip:y;z-index:251674624" o:connectortype="straight">
                  <v:stroke endarrow="block"/>
                </v:shape>
              </w:pict>
            </w:r>
          </w:p>
          <w:p w:rsidR="006527A2" w:rsidRPr="003D222B" w:rsidRDefault="006527A2" w:rsidP="003D222B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rect id="_x0000_s1184" style="position:absolute;margin-left:39.25pt;margin-top:9.95pt;width:47.35pt;height:28.55pt;z-index:251663360">
                  <v:textbox>
                    <w:txbxContent>
                      <w:p w:rsidR="006527A2" w:rsidRPr="00FD5500" w:rsidRDefault="006527A2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ab/>
                        </w:r>
                      </w:p>
                      <w:p w:rsidR="006527A2" w:rsidRDefault="006527A2"/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185" style="position:absolute;margin-left:86.6pt;margin-top:9.95pt;width:47.35pt;height:28.55pt;z-index:251662336">
                  <v:textbox>
                    <w:txbxContent>
                      <w:p w:rsidR="006527A2" w:rsidRPr="00FD5500" w:rsidRDefault="006527A2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  <w:p w:rsidR="006527A2" w:rsidRDefault="006527A2"/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186" style="position:absolute;margin-left:133.95pt;margin-top:9.95pt;width:47.35pt;height:28.55pt;z-index:251669504">
                  <v:textbox>
                    <w:txbxContent>
                      <w:p w:rsidR="006527A2" w:rsidRPr="00FD5500" w:rsidRDefault="006527A2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  <w:p w:rsidR="006527A2" w:rsidRDefault="006527A2"/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187" style="position:absolute;margin-left:181.3pt;margin-top:9.95pt;width:47.35pt;height:28.55pt;z-index:251668480">
                  <v:textbox>
                    <w:txbxContent>
                      <w:p w:rsidR="006527A2" w:rsidRPr="00FD5500" w:rsidRDefault="006527A2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  <w:p w:rsidR="006527A2" w:rsidRDefault="006527A2"/>
                    </w:txbxContent>
                  </v:textbox>
                </v:rect>
              </w:pict>
            </w:r>
          </w:p>
          <w:p w:rsidR="006527A2" w:rsidRPr="003D222B" w:rsidRDefault="006527A2" w:rsidP="003D222B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 id="_x0000_s1188" type="#_x0000_t32" style="position:absolute;margin-left:158.6pt;margin-top:13.9pt;width:10.6pt;height:14.3pt;flip:x y;z-index:251692032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189" type="#_x0000_t32" style="position:absolute;margin-left:111.25pt;margin-top:13.9pt;width:10.6pt;height:14.3pt;flip:x y;z-index:251691008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190" type="#_x0000_t32" style="position:absolute;margin-left:205.95pt;margin-top:13.9pt;width:10.6pt;height:14.3pt;flip:x y;z-index:251689984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191" type="#_x0000_t32" style="position:absolute;margin-left:63.9pt;margin-top:13.9pt;width:10.6pt;height:14.3pt;flip:x y;z-index:251681792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192" type="#_x0000_t32" style="position:absolute;margin-left:191.9pt;margin-top:13.9pt;width:14.05pt;height:14.3pt;flip:y;z-index:251683840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193" type="#_x0000_t32" style="position:absolute;margin-left:139.7pt;margin-top:11.6pt;width:14.05pt;height:14.3pt;flip:y;z-index:251680768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194" type="#_x0000_t32" style="position:absolute;margin-left:95.8pt;margin-top:13.9pt;width:14.05pt;height:14.3pt;flip:y;z-index:251677696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195" type="#_x0000_t32" style="position:absolute;margin-left:49.85pt;margin-top:13.9pt;width:14.05pt;height:14.3pt;flip:y;z-index:251673600" o:connectortype="straight">
                  <v:stroke endarrow="block"/>
                </v:shape>
              </w:pict>
            </w:r>
          </w:p>
          <w:p w:rsidR="006527A2" w:rsidRPr="003D222B" w:rsidRDefault="006527A2" w:rsidP="003D222B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rect id="_x0000_s1196" style="position:absolute;margin-left:16.55pt;margin-top:7.85pt;width:47.35pt;height:28.55pt;z-index:251667456">
                  <v:textbox>
                    <w:txbxContent>
                      <w:p w:rsidR="006527A2" w:rsidRPr="00FD5500" w:rsidRDefault="006527A2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3201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197" style="position:absolute;margin-left:63.9pt;margin-top:7.85pt;width:47.35pt;height:28.55pt;z-index:251666432">
                  <v:textbox>
                    <w:txbxContent>
                      <w:p w:rsidR="006527A2" w:rsidRPr="00FD5500" w:rsidRDefault="006527A2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1630</w:t>
                        </w:r>
                      </w:p>
                      <w:p w:rsidR="006527A2" w:rsidRDefault="006527A2"/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198" style="position:absolute;margin-left:111.25pt;margin-top:7.85pt;width:47.35pt;height:28.55pt;z-index:251672576">
                  <v:textbox>
                    <w:txbxContent>
                      <w:p w:rsidR="006527A2" w:rsidRPr="00FD5500" w:rsidRDefault="006527A2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899</w:t>
                        </w:r>
                        <w:r>
                          <w:rPr>
                            <w:rFonts w:ascii="Comic Sans MS" w:hAnsi="Comic Sans MS"/>
                          </w:rPr>
                          <w:tab/>
                        </w:r>
                      </w:p>
                      <w:p w:rsidR="006527A2" w:rsidRDefault="006527A2"/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199" style="position:absolute;margin-left:158.6pt;margin-top:7.85pt;width:47.35pt;height:28.55pt;z-index:251671552">
                  <v:textbox>
                    <w:txbxContent>
                      <w:p w:rsidR="006527A2" w:rsidRPr="00FD5500" w:rsidRDefault="006527A2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479</w:t>
                        </w:r>
                      </w:p>
                      <w:p w:rsidR="006527A2" w:rsidRDefault="006527A2"/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200" style="position:absolute;margin-left:205.95pt;margin-top:7.85pt;width:47.35pt;height:28.55pt;z-index:251670528">
                  <v:textbox>
                    <w:txbxContent>
                      <w:p w:rsidR="006527A2" w:rsidRPr="00FD5500" w:rsidRDefault="006527A2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203</w:t>
                        </w:r>
                      </w:p>
                      <w:p w:rsidR="006527A2" w:rsidRDefault="006527A2"/>
                    </w:txbxContent>
                  </v:textbox>
                </v:rect>
              </w:pict>
            </w:r>
            <w:r w:rsidRPr="003D222B">
              <w:rPr>
                <w:rFonts w:ascii="Comic Sans MS" w:hAnsi="Comic Sans MS"/>
              </w:rPr>
              <w:t xml:space="preserve">  </w:t>
            </w:r>
          </w:p>
          <w:p w:rsidR="006527A2" w:rsidRPr="003D222B" w:rsidRDefault="006527A2" w:rsidP="003D222B">
            <w:pPr>
              <w:spacing w:after="0" w:line="240" w:lineRule="auto"/>
              <w:rPr>
                <w:rFonts w:ascii="Comic Sans MS" w:hAnsi="Comic Sans MS"/>
              </w:rPr>
            </w:pPr>
          </w:p>
          <w:p w:rsidR="006527A2" w:rsidRPr="003D222B" w:rsidRDefault="006527A2" w:rsidP="003D222B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5303" w:type="dxa"/>
          </w:tcPr>
          <w:p w:rsidR="006527A2" w:rsidRPr="003D222B" w:rsidRDefault="006527A2" w:rsidP="003D222B">
            <w:pPr>
              <w:spacing w:after="0" w:line="240" w:lineRule="auto"/>
              <w:rPr>
                <w:rFonts w:ascii="Comic Sans MS" w:hAnsi="Comic Sans MS"/>
              </w:rPr>
            </w:pPr>
            <w:r w:rsidRPr="003D222B">
              <w:rPr>
                <w:rFonts w:ascii="Comic Sans MS" w:hAnsi="Comic Sans MS"/>
              </w:rPr>
              <w:t xml:space="preserve"> </w:t>
            </w:r>
          </w:p>
          <w:p w:rsidR="006527A2" w:rsidRPr="003D222B" w:rsidRDefault="006527A2" w:rsidP="003D222B">
            <w:pPr>
              <w:spacing w:after="0" w:line="240" w:lineRule="auto"/>
              <w:rPr>
                <w:rFonts w:ascii="Comic Sans MS" w:hAnsi="Comic Sans MS"/>
              </w:rPr>
            </w:pPr>
            <w:r w:rsidRPr="003D222B">
              <w:rPr>
                <w:rFonts w:ascii="Comic Sans MS" w:hAnsi="Comic Sans MS"/>
              </w:rPr>
              <w:t xml:space="preserve">                    </w:t>
            </w:r>
          </w:p>
          <w:p w:rsidR="006527A2" w:rsidRPr="003D222B" w:rsidRDefault="006527A2" w:rsidP="003D222B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rect id="_x0000_s1201" style="position:absolute;margin-left:111.25pt;margin-top:.95pt;width:47.35pt;height:28.55pt;z-index:251694080">
                  <v:textbox>
                    <w:txbxContent>
                      <w:p w:rsidR="006527A2" w:rsidRPr="00FD5500" w:rsidRDefault="006527A2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  <w:p w:rsidR="006527A2" w:rsidRDefault="006527A2"/>
                    </w:txbxContent>
                  </v:textbox>
                </v:rect>
              </w:pict>
            </w:r>
            <w:r w:rsidRPr="003D222B">
              <w:rPr>
                <w:rFonts w:ascii="Comic Sans MS" w:hAnsi="Comic Sans MS"/>
              </w:rPr>
              <w:t xml:space="preserve">                </w:t>
            </w:r>
          </w:p>
          <w:p w:rsidR="006527A2" w:rsidRPr="003D222B" w:rsidRDefault="006527A2" w:rsidP="003D222B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 id="_x0000_s1202" type="#_x0000_t32" style="position:absolute;margin-left:133.85pt;margin-top:3.8pt;width:10.6pt;height:14.3pt;flip:x y;z-index:251722752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203" type="#_x0000_t32" style="position:absolute;margin-left:116.45pt;margin-top:3.8pt;width:14.05pt;height:14.3pt;flip:y;z-index:251712512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rect id="_x0000_s1204" style="position:absolute;margin-left:86.6pt;margin-top:14.15pt;width:47.35pt;height:28.55pt;z-index:251695104">
                  <v:textbox>
                    <w:txbxContent>
                      <w:p w:rsidR="006527A2" w:rsidRPr="00FD5500" w:rsidRDefault="006527A2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  <w:p w:rsidR="006527A2" w:rsidRDefault="006527A2"/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205" style="position:absolute;margin-left:133.95pt;margin-top:14.15pt;width:47.35pt;height:28.55pt;z-index:251696128">
                  <v:textbox>
                    <w:txbxContent>
                      <w:p w:rsidR="006527A2" w:rsidRPr="00FD5500" w:rsidRDefault="006527A2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  <w:p w:rsidR="006527A2" w:rsidRDefault="006527A2"/>
                    </w:txbxContent>
                  </v:textbox>
                </v:rect>
              </w:pict>
            </w:r>
          </w:p>
          <w:p w:rsidR="006527A2" w:rsidRPr="003D222B" w:rsidRDefault="006527A2" w:rsidP="003D222B">
            <w:pPr>
              <w:spacing w:after="0" w:line="240" w:lineRule="auto"/>
              <w:rPr>
                <w:rFonts w:ascii="Comic Sans MS" w:hAnsi="Comic Sans MS"/>
              </w:rPr>
            </w:pPr>
          </w:p>
          <w:p w:rsidR="006527A2" w:rsidRPr="003D222B" w:rsidRDefault="006527A2" w:rsidP="003D222B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 id="_x0000_s1206" type="#_x0000_t32" style="position:absolute;margin-left:158.6pt;margin-top:1.5pt;width:10.6pt;height:14.3pt;flip:x y;z-index:251723776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207" type="#_x0000_t32" style="position:absolute;margin-left:144.55pt;margin-top:1.5pt;width:14.05pt;height:14.3pt;flip:y;z-index:251715584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208" type="#_x0000_t32" style="position:absolute;margin-left:116.45pt;margin-top:5.4pt;width:10.6pt;height:14.3pt;flip:x y;z-index:251721728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209" type="#_x0000_t32" style="position:absolute;margin-left:95.8pt;margin-top:1.5pt;width:14.05pt;height:14.3pt;flip:y;z-index:251711488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rect id="_x0000_s1210" style="position:absolute;margin-left:63.9pt;margin-top:12.05pt;width:47.35pt;height:28.55pt;z-index:251700224">
                  <v:textbox>
                    <w:txbxContent>
                      <w:p w:rsidR="006527A2" w:rsidRPr="00FD5500" w:rsidRDefault="006527A2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  <w:p w:rsidR="006527A2" w:rsidRDefault="006527A2"/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211" style="position:absolute;margin-left:111.25pt;margin-top:12.05pt;width:47.35pt;height:28.55pt;z-index:251701248">
                  <v:textbox>
                    <w:txbxContent>
                      <w:p w:rsidR="006527A2" w:rsidRPr="00FD5500" w:rsidRDefault="006527A2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  <w:p w:rsidR="006527A2" w:rsidRDefault="006527A2"/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212" style="position:absolute;margin-left:158.6pt;margin-top:12.05pt;width:47.35pt;height:28.55pt;z-index:251697152">
                  <v:textbox>
                    <w:txbxContent>
                      <w:p w:rsidR="006527A2" w:rsidRPr="00FD5500" w:rsidRDefault="006527A2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  <w:p w:rsidR="006527A2" w:rsidRDefault="006527A2"/>
                    </w:txbxContent>
                  </v:textbox>
                </v:rect>
              </w:pict>
            </w:r>
          </w:p>
          <w:p w:rsidR="006527A2" w:rsidRPr="003D222B" w:rsidRDefault="006527A2" w:rsidP="003D222B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 id="_x0000_s1213" type="#_x0000_t32" style="position:absolute;margin-left:135.9pt;margin-top:14.4pt;width:10.6pt;height:14.3pt;flip:x y;z-index:251728896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214" type="#_x0000_t32" style="position:absolute;margin-left:181.3pt;margin-top:14.4pt;width:10.6pt;height:14.3pt;flip:x y;z-index:251724800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215" type="#_x0000_t32" style="position:absolute;margin-left:88pt;margin-top:14.4pt;width:10.6pt;height:14.3pt;flip:x y;z-index:251720704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216" type="#_x0000_t32" style="position:absolute;margin-left:167.25pt;margin-top:14.4pt;width:14.05pt;height:14.3pt;flip:y;z-index:251718656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217" type="#_x0000_t32" style="position:absolute;margin-left:121.85pt;margin-top:14.4pt;width:14.05pt;height:14.3pt;flip:y;z-index:251714560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218" type="#_x0000_t32" style="position:absolute;margin-left:67.7pt;margin-top:14.4pt;width:14.05pt;height:14.3pt;flip:y;z-index:251710464" o:connectortype="straight">
                  <v:stroke endarrow="block"/>
                </v:shape>
              </w:pict>
            </w:r>
          </w:p>
          <w:p w:rsidR="006527A2" w:rsidRPr="003D222B" w:rsidRDefault="006527A2" w:rsidP="003D222B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rect id="_x0000_s1219" style="position:absolute;margin-left:39.25pt;margin-top:9.95pt;width:47.35pt;height:28.55pt;z-index:251699200">
                  <v:textbox>
                    <w:txbxContent>
                      <w:p w:rsidR="006527A2" w:rsidRPr="00FD5500" w:rsidRDefault="006527A2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ab/>
                        </w:r>
                      </w:p>
                      <w:p w:rsidR="006527A2" w:rsidRDefault="006527A2"/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220" style="position:absolute;margin-left:86.6pt;margin-top:9.95pt;width:47.35pt;height:28.55pt;z-index:251698176">
                  <v:textbox>
                    <w:txbxContent>
                      <w:p w:rsidR="006527A2" w:rsidRPr="00FD5500" w:rsidRDefault="006527A2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  <w:p w:rsidR="006527A2" w:rsidRDefault="006527A2"/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221" style="position:absolute;margin-left:133.95pt;margin-top:9.95pt;width:47.35pt;height:28.55pt;z-index:251705344">
                  <v:textbox>
                    <w:txbxContent>
                      <w:p w:rsidR="006527A2" w:rsidRPr="00FD5500" w:rsidRDefault="006527A2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  <w:p w:rsidR="006527A2" w:rsidRDefault="006527A2"/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222" style="position:absolute;margin-left:181.3pt;margin-top:9.95pt;width:47.35pt;height:28.55pt;z-index:251704320">
                  <v:textbox>
                    <w:txbxContent>
                      <w:p w:rsidR="006527A2" w:rsidRPr="00FD5500" w:rsidRDefault="006527A2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  <w:p w:rsidR="006527A2" w:rsidRDefault="006527A2"/>
                    </w:txbxContent>
                  </v:textbox>
                </v:rect>
              </w:pict>
            </w:r>
          </w:p>
          <w:p w:rsidR="006527A2" w:rsidRPr="003D222B" w:rsidRDefault="006527A2" w:rsidP="003D222B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 id="_x0000_s1223" type="#_x0000_t32" style="position:absolute;margin-left:158.6pt;margin-top:13.9pt;width:10.6pt;height:14.3pt;flip:x y;z-index:251727872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224" type="#_x0000_t32" style="position:absolute;margin-left:111.25pt;margin-top:13.9pt;width:10.6pt;height:14.3pt;flip:x y;z-index:251726848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225" type="#_x0000_t32" style="position:absolute;margin-left:205.95pt;margin-top:13.9pt;width:10.6pt;height:14.3pt;flip:x y;z-index:251725824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226" type="#_x0000_t32" style="position:absolute;margin-left:63.9pt;margin-top:13.9pt;width:10.6pt;height:14.3pt;flip:x y;z-index:251717632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227" type="#_x0000_t32" style="position:absolute;margin-left:191.9pt;margin-top:13.9pt;width:14.05pt;height:14.3pt;flip:y;z-index:251719680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228" type="#_x0000_t32" style="position:absolute;margin-left:139.7pt;margin-top:11.6pt;width:14.05pt;height:14.3pt;flip:y;z-index:251716608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229" type="#_x0000_t32" style="position:absolute;margin-left:95.8pt;margin-top:13.9pt;width:14.05pt;height:14.3pt;flip:y;z-index:251713536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230" type="#_x0000_t32" style="position:absolute;margin-left:49.85pt;margin-top:13.9pt;width:14.05pt;height:14.3pt;flip:y;z-index:251709440" o:connectortype="straight">
                  <v:stroke endarrow="block"/>
                </v:shape>
              </w:pict>
            </w:r>
          </w:p>
          <w:p w:rsidR="006527A2" w:rsidRPr="003D222B" w:rsidRDefault="006527A2" w:rsidP="003D222B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rect id="_x0000_s1231" style="position:absolute;margin-left:16.55pt;margin-top:7.85pt;width:47.35pt;height:28.55pt;z-index:251703296">
                  <v:textbox>
                    <w:txbxContent>
                      <w:p w:rsidR="006527A2" w:rsidRPr="00FD5500" w:rsidRDefault="006527A2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1806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232" style="position:absolute;margin-left:63.9pt;margin-top:7.85pt;width:47.35pt;height:28.55pt;z-index:251702272">
                  <v:textbox>
                    <w:txbxContent>
                      <w:p w:rsidR="006527A2" w:rsidRPr="00FD5500" w:rsidRDefault="006527A2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1253</w:t>
                        </w:r>
                        <w:r>
                          <w:rPr>
                            <w:rFonts w:ascii="Comic Sans MS" w:hAnsi="Comic Sans MS"/>
                          </w:rPr>
                          <w:tab/>
                        </w:r>
                      </w:p>
                      <w:p w:rsidR="006527A2" w:rsidRDefault="006527A2"/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233" style="position:absolute;margin-left:111.25pt;margin-top:7.85pt;width:47.35pt;height:28.55pt;z-index:251708416">
                  <v:textbox>
                    <w:txbxContent>
                      <w:p w:rsidR="006527A2" w:rsidRPr="00FD5500" w:rsidRDefault="006527A2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1000</w:t>
                        </w:r>
                        <w:r>
                          <w:rPr>
                            <w:rFonts w:ascii="Comic Sans MS" w:hAnsi="Comic Sans MS"/>
                          </w:rPr>
                          <w:tab/>
                        </w:r>
                      </w:p>
                      <w:p w:rsidR="006527A2" w:rsidRDefault="006527A2"/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234" style="position:absolute;margin-left:158.6pt;margin-top:7.85pt;width:47.35pt;height:28.55pt;z-index:251707392">
                  <v:textbox>
                    <w:txbxContent>
                      <w:p w:rsidR="006527A2" w:rsidRPr="00FD5500" w:rsidRDefault="006527A2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852</w:t>
                        </w:r>
                      </w:p>
                      <w:p w:rsidR="006527A2" w:rsidRDefault="006527A2"/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235" style="position:absolute;margin-left:205.95pt;margin-top:7.85pt;width:47.35pt;height:28.55pt;z-index:251706368">
                  <v:textbox>
                    <w:txbxContent>
                      <w:p w:rsidR="006527A2" w:rsidRPr="00FD5500" w:rsidRDefault="006527A2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500</w:t>
                        </w:r>
                      </w:p>
                      <w:p w:rsidR="006527A2" w:rsidRDefault="006527A2"/>
                    </w:txbxContent>
                  </v:textbox>
                </v:rect>
              </w:pict>
            </w:r>
            <w:r w:rsidRPr="003D222B">
              <w:rPr>
                <w:rFonts w:ascii="Comic Sans MS" w:hAnsi="Comic Sans MS"/>
              </w:rPr>
              <w:t xml:space="preserve">  </w:t>
            </w:r>
          </w:p>
          <w:p w:rsidR="006527A2" w:rsidRPr="003D222B" w:rsidRDefault="006527A2" w:rsidP="003D222B">
            <w:pPr>
              <w:spacing w:after="0" w:line="240" w:lineRule="auto"/>
              <w:rPr>
                <w:rFonts w:ascii="Comic Sans MS" w:hAnsi="Comic Sans MS"/>
              </w:rPr>
            </w:pPr>
          </w:p>
          <w:p w:rsidR="006527A2" w:rsidRPr="003D222B" w:rsidRDefault="006527A2" w:rsidP="003D222B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6527A2" w:rsidRPr="003D222B" w:rsidTr="003D222B">
        <w:tc>
          <w:tcPr>
            <w:tcW w:w="5479" w:type="dxa"/>
          </w:tcPr>
          <w:p w:rsidR="006527A2" w:rsidRPr="003D222B" w:rsidRDefault="006527A2" w:rsidP="003D222B">
            <w:pPr>
              <w:spacing w:after="0" w:line="240" w:lineRule="auto"/>
              <w:rPr>
                <w:rFonts w:ascii="Comic Sans MS" w:hAnsi="Comic Sans MS"/>
              </w:rPr>
            </w:pPr>
            <w:r w:rsidRPr="003D222B">
              <w:rPr>
                <w:rFonts w:ascii="Comic Sans MS" w:hAnsi="Comic Sans MS"/>
              </w:rPr>
              <w:t xml:space="preserve"> </w:t>
            </w:r>
          </w:p>
          <w:p w:rsidR="006527A2" w:rsidRPr="003D222B" w:rsidRDefault="006527A2" w:rsidP="003D222B">
            <w:pPr>
              <w:spacing w:after="0" w:line="240" w:lineRule="auto"/>
              <w:rPr>
                <w:rFonts w:ascii="Comic Sans MS" w:hAnsi="Comic Sans MS"/>
              </w:rPr>
            </w:pPr>
            <w:r w:rsidRPr="003D222B">
              <w:rPr>
                <w:rFonts w:ascii="Comic Sans MS" w:hAnsi="Comic Sans MS"/>
              </w:rPr>
              <w:t xml:space="preserve">                    </w:t>
            </w:r>
          </w:p>
          <w:p w:rsidR="006527A2" w:rsidRPr="003D222B" w:rsidRDefault="006527A2" w:rsidP="003D222B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rect id="_x0000_s1236" style="position:absolute;margin-left:111.25pt;margin-top:.95pt;width:47.35pt;height:28.55pt;z-index:251729920">
                  <v:textbox style="mso-next-textbox:#_x0000_s1236">
                    <w:txbxContent>
                      <w:p w:rsidR="006527A2" w:rsidRDefault="006527A2"/>
                    </w:txbxContent>
                  </v:textbox>
                </v:rect>
              </w:pict>
            </w:r>
            <w:r w:rsidRPr="003D222B">
              <w:rPr>
                <w:rFonts w:ascii="Comic Sans MS" w:hAnsi="Comic Sans MS"/>
              </w:rPr>
              <w:t xml:space="preserve">                </w:t>
            </w:r>
          </w:p>
          <w:p w:rsidR="006527A2" w:rsidRPr="003D222B" w:rsidRDefault="006527A2" w:rsidP="003D222B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 id="_x0000_s1237" type="#_x0000_t32" style="position:absolute;margin-left:133.85pt;margin-top:3.8pt;width:10.6pt;height:14.3pt;flip:x y;z-index:251758592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238" type="#_x0000_t32" style="position:absolute;margin-left:116.45pt;margin-top:3.8pt;width:14.05pt;height:14.3pt;flip:y;z-index:251748352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rect id="_x0000_s1239" style="position:absolute;margin-left:86.6pt;margin-top:14.15pt;width:47.35pt;height:28.55pt;z-index:251730944">
                  <v:textbox style="mso-next-textbox:#_x0000_s1239">
                    <w:txbxContent>
                      <w:p w:rsidR="006527A2" w:rsidRPr="00FD5500" w:rsidRDefault="006527A2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  <w:p w:rsidR="006527A2" w:rsidRDefault="006527A2"/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240" style="position:absolute;margin-left:133.95pt;margin-top:14.15pt;width:47.35pt;height:28.55pt;z-index:251731968">
                  <v:textbox style="mso-next-textbox:#_x0000_s1240">
                    <w:txbxContent>
                      <w:p w:rsidR="006527A2" w:rsidRPr="00FD5500" w:rsidRDefault="006527A2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  <w:p w:rsidR="006527A2" w:rsidRDefault="006527A2"/>
                    </w:txbxContent>
                  </v:textbox>
                </v:rect>
              </w:pict>
            </w:r>
          </w:p>
          <w:p w:rsidR="006527A2" w:rsidRPr="003D222B" w:rsidRDefault="006527A2" w:rsidP="003D222B">
            <w:pPr>
              <w:spacing w:after="0" w:line="240" w:lineRule="auto"/>
              <w:rPr>
                <w:rFonts w:ascii="Comic Sans MS" w:hAnsi="Comic Sans MS"/>
              </w:rPr>
            </w:pPr>
          </w:p>
          <w:p w:rsidR="006527A2" w:rsidRPr="003D222B" w:rsidRDefault="006527A2" w:rsidP="003D222B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 id="_x0000_s1241" type="#_x0000_t32" style="position:absolute;margin-left:158.6pt;margin-top:1.5pt;width:10.6pt;height:14.3pt;flip:x y;z-index:251759616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242" type="#_x0000_t32" style="position:absolute;margin-left:144.55pt;margin-top:1.5pt;width:14.05pt;height:14.3pt;flip:y;z-index:251751424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243" type="#_x0000_t32" style="position:absolute;margin-left:116.45pt;margin-top:5.4pt;width:10.6pt;height:14.3pt;flip:x y;z-index:251757568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244" type="#_x0000_t32" style="position:absolute;margin-left:95.8pt;margin-top:1.5pt;width:14.05pt;height:14.3pt;flip:y;z-index:251747328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rect id="_x0000_s1245" style="position:absolute;margin-left:63.9pt;margin-top:12.05pt;width:47.35pt;height:28.55pt;z-index:251736064">
                  <v:textbox style="mso-next-textbox:#_x0000_s1245">
                    <w:txbxContent>
                      <w:p w:rsidR="006527A2" w:rsidRPr="00FD5500" w:rsidRDefault="006527A2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  <w:p w:rsidR="006527A2" w:rsidRDefault="006527A2"/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246" style="position:absolute;margin-left:111.25pt;margin-top:12.05pt;width:47.35pt;height:28.55pt;z-index:251737088">
                  <v:textbox style="mso-next-textbox:#_x0000_s1246">
                    <w:txbxContent>
                      <w:p w:rsidR="006527A2" w:rsidRPr="00FD5500" w:rsidRDefault="006527A2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  <w:p w:rsidR="006527A2" w:rsidRDefault="006527A2"/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247" style="position:absolute;margin-left:158.6pt;margin-top:12.05pt;width:47.35pt;height:28.55pt;z-index:251732992">
                  <v:textbox style="mso-next-textbox:#_x0000_s1247">
                    <w:txbxContent>
                      <w:p w:rsidR="006527A2" w:rsidRPr="00FD5500" w:rsidRDefault="006527A2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  <w:p w:rsidR="006527A2" w:rsidRDefault="006527A2"/>
                    </w:txbxContent>
                  </v:textbox>
                </v:rect>
              </w:pict>
            </w:r>
          </w:p>
          <w:p w:rsidR="006527A2" w:rsidRPr="003D222B" w:rsidRDefault="006527A2" w:rsidP="003D222B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 id="_x0000_s1248" type="#_x0000_t32" style="position:absolute;margin-left:135.9pt;margin-top:14.4pt;width:10.6pt;height:14.3pt;flip:x y;z-index:251764736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249" type="#_x0000_t32" style="position:absolute;margin-left:181.3pt;margin-top:14.4pt;width:10.6pt;height:14.3pt;flip:x y;z-index:251760640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250" type="#_x0000_t32" style="position:absolute;margin-left:88pt;margin-top:14.4pt;width:10.6pt;height:14.3pt;flip:x y;z-index:251756544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251" type="#_x0000_t32" style="position:absolute;margin-left:167.25pt;margin-top:14.4pt;width:14.05pt;height:14.3pt;flip:y;z-index:251754496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252" type="#_x0000_t32" style="position:absolute;margin-left:121.85pt;margin-top:14.4pt;width:14.05pt;height:14.3pt;flip:y;z-index:251750400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253" type="#_x0000_t32" style="position:absolute;margin-left:67.7pt;margin-top:14.4pt;width:14.05pt;height:14.3pt;flip:y;z-index:251746304" o:connectortype="straight">
                  <v:stroke endarrow="block"/>
                </v:shape>
              </w:pict>
            </w:r>
          </w:p>
          <w:p w:rsidR="006527A2" w:rsidRPr="003D222B" w:rsidRDefault="006527A2" w:rsidP="003D222B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rect id="_x0000_s1254" style="position:absolute;margin-left:39.25pt;margin-top:9.95pt;width:47.35pt;height:28.55pt;z-index:251735040">
                  <v:textbox style="mso-next-textbox:#_x0000_s1254">
                    <w:txbxContent>
                      <w:p w:rsidR="006527A2" w:rsidRPr="00FD5500" w:rsidRDefault="006527A2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ab/>
                        </w:r>
                      </w:p>
                      <w:p w:rsidR="006527A2" w:rsidRDefault="006527A2"/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255" style="position:absolute;margin-left:86.6pt;margin-top:9.95pt;width:47.35pt;height:28.55pt;z-index:251734016">
                  <v:textbox style="mso-next-textbox:#_x0000_s1255">
                    <w:txbxContent>
                      <w:p w:rsidR="006527A2" w:rsidRPr="00FD5500" w:rsidRDefault="006527A2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  <w:p w:rsidR="006527A2" w:rsidRDefault="006527A2"/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256" style="position:absolute;margin-left:133.95pt;margin-top:9.95pt;width:47.35pt;height:28.55pt;z-index:251741184">
                  <v:textbox style="mso-next-textbox:#_x0000_s1256">
                    <w:txbxContent>
                      <w:p w:rsidR="006527A2" w:rsidRPr="00FD5500" w:rsidRDefault="006527A2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  <w:p w:rsidR="006527A2" w:rsidRDefault="006527A2"/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257" style="position:absolute;margin-left:181.3pt;margin-top:9.95pt;width:47.35pt;height:28.55pt;z-index:251740160">
                  <v:textbox style="mso-next-textbox:#_x0000_s1257">
                    <w:txbxContent>
                      <w:p w:rsidR="006527A2" w:rsidRPr="00FD5500" w:rsidRDefault="006527A2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  <w:p w:rsidR="006527A2" w:rsidRDefault="006527A2"/>
                    </w:txbxContent>
                  </v:textbox>
                </v:rect>
              </w:pict>
            </w:r>
          </w:p>
          <w:p w:rsidR="006527A2" w:rsidRPr="003D222B" w:rsidRDefault="006527A2" w:rsidP="003D222B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 id="_x0000_s1258" type="#_x0000_t32" style="position:absolute;margin-left:158.6pt;margin-top:13.9pt;width:10.6pt;height:14.3pt;flip:x y;z-index:251763712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259" type="#_x0000_t32" style="position:absolute;margin-left:111.25pt;margin-top:13.9pt;width:10.6pt;height:14.3pt;flip:x y;z-index:251762688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260" type="#_x0000_t32" style="position:absolute;margin-left:205.95pt;margin-top:13.9pt;width:10.6pt;height:14.3pt;flip:x y;z-index:251761664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261" type="#_x0000_t32" style="position:absolute;margin-left:63.9pt;margin-top:13.9pt;width:10.6pt;height:14.3pt;flip:x y;z-index:251753472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262" type="#_x0000_t32" style="position:absolute;margin-left:191.9pt;margin-top:13.9pt;width:14.05pt;height:14.3pt;flip:y;z-index:251755520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263" type="#_x0000_t32" style="position:absolute;margin-left:139.7pt;margin-top:11.6pt;width:14.05pt;height:14.3pt;flip:y;z-index:251752448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264" type="#_x0000_t32" style="position:absolute;margin-left:95.8pt;margin-top:13.9pt;width:14.05pt;height:14.3pt;flip:y;z-index:251749376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265" type="#_x0000_t32" style="position:absolute;margin-left:49.85pt;margin-top:13.9pt;width:14.05pt;height:14.3pt;flip:y;z-index:251745280" o:connectortype="straight">
                  <v:stroke endarrow="block"/>
                </v:shape>
              </w:pict>
            </w:r>
          </w:p>
          <w:p w:rsidR="006527A2" w:rsidRPr="003D222B" w:rsidRDefault="006527A2" w:rsidP="003D222B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rect id="_x0000_s1266" style="position:absolute;margin-left:16.55pt;margin-top:7.85pt;width:47.35pt;height:28.55pt;z-index:251739136">
                  <v:textbox style="mso-next-textbox:#_x0000_s1266">
                    <w:txbxContent>
                      <w:p w:rsidR="006527A2" w:rsidRPr="00FD5500" w:rsidRDefault="006527A2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1600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267" style="position:absolute;margin-left:63.9pt;margin-top:7.85pt;width:47.35pt;height:28.55pt;z-index:251738112">
                  <v:textbox style="mso-next-textbox:#_x0000_s1267">
                    <w:txbxContent>
                      <w:p w:rsidR="006527A2" w:rsidRPr="00FD5500" w:rsidRDefault="006527A2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800</w:t>
                        </w:r>
                        <w:r>
                          <w:rPr>
                            <w:rFonts w:ascii="Comic Sans MS" w:hAnsi="Comic Sans MS"/>
                          </w:rPr>
                          <w:tab/>
                        </w:r>
                      </w:p>
                      <w:p w:rsidR="006527A2" w:rsidRDefault="006527A2"/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268" style="position:absolute;margin-left:111.25pt;margin-top:7.85pt;width:47.35pt;height:28.55pt;z-index:251744256">
                  <v:textbox style="mso-next-textbox:#_x0000_s1268">
                    <w:txbxContent>
                      <w:p w:rsidR="006527A2" w:rsidRPr="00FD5500" w:rsidRDefault="006527A2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375</w:t>
                        </w:r>
                        <w:r>
                          <w:rPr>
                            <w:rFonts w:ascii="Comic Sans MS" w:hAnsi="Comic Sans MS"/>
                          </w:rPr>
                          <w:tab/>
                        </w:r>
                      </w:p>
                      <w:p w:rsidR="006527A2" w:rsidRDefault="006527A2"/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269" style="position:absolute;margin-left:158.6pt;margin-top:7.85pt;width:47.35pt;height:28.55pt;z-index:251743232">
                  <v:textbox style="mso-next-textbox:#_x0000_s1269">
                    <w:txbxContent>
                      <w:p w:rsidR="006527A2" w:rsidRPr="00FD5500" w:rsidRDefault="006527A2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150</w:t>
                        </w:r>
                      </w:p>
                      <w:p w:rsidR="006527A2" w:rsidRDefault="006527A2"/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270" style="position:absolute;margin-left:205.95pt;margin-top:7.85pt;width:47.35pt;height:28.55pt;z-index:251742208">
                  <v:textbox style="mso-next-textbox:#_x0000_s1270">
                    <w:txbxContent>
                      <w:p w:rsidR="006527A2" w:rsidRPr="00FD5500" w:rsidRDefault="006527A2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70</w:t>
                        </w:r>
                      </w:p>
                      <w:p w:rsidR="006527A2" w:rsidRDefault="006527A2"/>
                    </w:txbxContent>
                  </v:textbox>
                </v:rect>
              </w:pict>
            </w:r>
            <w:r w:rsidRPr="003D222B">
              <w:rPr>
                <w:rFonts w:ascii="Comic Sans MS" w:hAnsi="Comic Sans MS"/>
              </w:rPr>
              <w:t xml:space="preserve">  </w:t>
            </w:r>
          </w:p>
          <w:p w:rsidR="006527A2" w:rsidRPr="003D222B" w:rsidRDefault="006527A2" w:rsidP="003D222B">
            <w:pPr>
              <w:spacing w:after="0" w:line="240" w:lineRule="auto"/>
              <w:rPr>
                <w:rFonts w:ascii="Comic Sans MS" w:hAnsi="Comic Sans MS"/>
              </w:rPr>
            </w:pPr>
          </w:p>
          <w:p w:rsidR="006527A2" w:rsidRPr="003D222B" w:rsidRDefault="006527A2" w:rsidP="003D222B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5303" w:type="dxa"/>
          </w:tcPr>
          <w:p w:rsidR="006527A2" w:rsidRPr="003D222B" w:rsidRDefault="006527A2" w:rsidP="003D222B">
            <w:pPr>
              <w:spacing w:after="0" w:line="240" w:lineRule="auto"/>
              <w:rPr>
                <w:rFonts w:ascii="Comic Sans MS" w:hAnsi="Comic Sans MS"/>
              </w:rPr>
            </w:pPr>
            <w:r w:rsidRPr="003D222B">
              <w:rPr>
                <w:rFonts w:ascii="Comic Sans MS" w:hAnsi="Comic Sans MS"/>
              </w:rPr>
              <w:t xml:space="preserve"> </w:t>
            </w:r>
          </w:p>
          <w:p w:rsidR="006527A2" w:rsidRPr="003D222B" w:rsidRDefault="006527A2" w:rsidP="003D222B">
            <w:pPr>
              <w:spacing w:after="0" w:line="240" w:lineRule="auto"/>
              <w:rPr>
                <w:rFonts w:ascii="Comic Sans MS" w:hAnsi="Comic Sans MS"/>
              </w:rPr>
            </w:pPr>
            <w:r w:rsidRPr="003D222B">
              <w:rPr>
                <w:rFonts w:ascii="Comic Sans MS" w:hAnsi="Comic Sans MS"/>
              </w:rPr>
              <w:t xml:space="preserve">                    </w:t>
            </w:r>
          </w:p>
          <w:p w:rsidR="006527A2" w:rsidRPr="003D222B" w:rsidRDefault="006527A2" w:rsidP="003D222B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rect id="_x0000_s1271" style="position:absolute;margin-left:111.25pt;margin-top:.95pt;width:47.35pt;height:28.55pt;z-index:251765760">
                  <v:textbox>
                    <w:txbxContent>
                      <w:p w:rsidR="006527A2" w:rsidRPr="00FD5500" w:rsidRDefault="006527A2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  <w:p w:rsidR="006527A2" w:rsidRDefault="006527A2"/>
                    </w:txbxContent>
                  </v:textbox>
                </v:rect>
              </w:pict>
            </w:r>
            <w:r w:rsidRPr="003D222B">
              <w:rPr>
                <w:rFonts w:ascii="Comic Sans MS" w:hAnsi="Comic Sans MS"/>
              </w:rPr>
              <w:t xml:space="preserve">                </w:t>
            </w:r>
          </w:p>
          <w:p w:rsidR="006527A2" w:rsidRPr="003D222B" w:rsidRDefault="006527A2" w:rsidP="003D222B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 id="_x0000_s1272" type="#_x0000_t32" style="position:absolute;margin-left:133.85pt;margin-top:3.8pt;width:10.6pt;height:14.3pt;flip:x y;z-index:251794432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273" type="#_x0000_t32" style="position:absolute;margin-left:116.45pt;margin-top:3.8pt;width:14.05pt;height:14.3pt;flip:y;z-index:251784192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rect id="_x0000_s1274" style="position:absolute;margin-left:86.6pt;margin-top:14.15pt;width:47.35pt;height:28.55pt;z-index:251766784">
                  <v:textbox>
                    <w:txbxContent>
                      <w:p w:rsidR="006527A2" w:rsidRPr="00FD5500" w:rsidRDefault="006527A2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  <w:p w:rsidR="006527A2" w:rsidRDefault="006527A2"/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275" style="position:absolute;margin-left:133.95pt;margin-top:14.15pt;width:47.35pt;height:28.55pt;z-index:251767808">
                  <v:textbox>
                    <w:txbxContent>
                      <w:p w:rsidR="006527A2" w:rsidRPr="00FD5500" w:rsidRDefault="006527A2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  <w:p w:rsidR="006527A2" w:rsidRDefault="006527A2"/>
                    </w:txbxContent>
                  </v:textbox>
                </v:rect>
              </w:pict>
            </w:r>
          </w:p>
          <w:p w:rsidR="006527A2" w:rsidRPr="003D222B" w:rsidRDefault="006527A2" w:rsidP="003D222B">
            <w:pPr>
              <w:spacing w:after="0" w:line="240" w:lineRule="auto"/>
              <w:rPr>
                <w:rFonts w:ascii="Comic Sans MS" w:hAnsi="Comic Sans MS"/>
              </w:rPr>
            </w:pPr>
          </w:p>
          <w:p w:rsidR="006527A2" w:rsidRPr="003D222B" w:rsidRDefault="006527A2" w:rsidP="003D222B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 id="_x0000_s1276" type="#_x0000_t32" style="position:absolute;margin-left:158.6pt;margin-top:1.5pt;width:10.6pt;height:14.3pt;flip:x y;z-index:251795456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277" type="#_x0000_t32" style="position:absolute;margin-left:144.55pt;margin-top:1.5pt;width:14.05pt;height:14.3pt;flip:y;z-index:251787264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278" type="#_x0000_t32" style="position:absolute;margin-left:116.45pt;margin-top:5.4pt;width:10.6pt;height:14.3pt;flip:x y;z-index:251793408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279" type="#_x0000_t32" style="position:absolute;margin-left:95.8pt;margin-top:1.5pt;width:14.05pt;height:14.3pt;flip:y;z-index:251783168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rect id="_x0000_s1280" style="position:absolute;margin-left:63.9pt;margin-top:12.05pt;width:47.35pt;height:28.55pt;z-index:251771904">
                  <v:textbox>
                    <w:txbxContent>
                      <w:p w:rsidR="006527A2" w:rsidRPr="00FD5500" w:rsidRDefault="006527A2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  <w:p w:rsidR="006527A2" w:rsidRDefault="006527A2"/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281" style="position:absolute;margin-left:111.25pt;margin-top:12.05pt;width:47.35pt;height:28.55pt;z-index:251772928">
                  <v:textbox>
                    <w:txbxContent>
                      <w:p w:rsidR="006527A2" w:rsidRPr="00FD5500" w:rsidRDefault="006527A2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  <w:p w:rsidR="006527A2" w:rsidRDefault="006527A2"/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282" style="position:absolute;margin-left:158.6pt;margin-top:12.05pt;width:47.35pt;height:28.55pt;z-index:251768832">
                  <v:textbox>
                    <w:txbxContent>
                      <w:p w:rsidR="006527A2" w:rsidRPr="00FD5500" w:rsidRDefault="006527A2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  <w:p w:rsidR="006527A2" w:rsidRDefault="006527A2"/>
                    </w:txbxContent>
                  </v:textbox>
                </v:rect>
              </w:pict>
            </w:r>
          </w:p>
          <w:p w:rsidR="006527A2" w:rsidRPr="003D222B" w:rsidRDefault="006527A2" w:rsidP="003D222B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 id="_x0000_s1283" type="#_x0000_t32" style="position:absolute;margin-left:135.9pt;margin-top:14.4pt;width:10.6pt;height:14.3pt;flip:x y;z-index:251800576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284" type="#_x0000_t32" style="position:absolute;margin-left:181.3pt;margin-top:14.4pt;width:10.6pt;height:14.3pt;flip:x y;z-index:251796480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285" type="#_x0000_t32" style="position:absolute;margin-left:88pt;margin-top:14.4pt;width:10.6pt;height:14.3pt;flip:x y;z-index:251792384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286" type="#_x0000_t32" style="position:absolute;margin-left:167.25pt;margin-top:14.4pt;width:14.05pt;height:14.3pt;flip:y;z-index:251790336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287" type="#_x0000_t32" style="position:absolute;margin-left:121.85pt;margin-top:14.4pt;width:14.05pt;height:14.3pt;flip:y;z-index:251786240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288" type="#_x0000_t32" style="position:absolute;margin-left:67.7pt;margin-top:14.4pt;width:14.05pt;height:14.3pt;flip:y;z-index:251782144" o:connectortype="straight">
                  <v:stroke endarrow="block"/>
                </v:shape>
              </w:pict>
            </w:r>
          </w:p>
          <w:p w:rsidR="006527A2" w:rsidRPr="003D222B" w:rsidRDefault="006527A2" w:rsidP="003D222B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rect id="_x0000_s1289" style="position:absolute;margin-left:39.25pt;margin-top:9.95pt;width:47.35pt;height:28.55pt;z-index:251770880">
                  <v:textbox>
                    <w:txbxContent>
                      <w:p w:rsidR="006527A2" w:rsidRPr="00FD5500" w:rsidRDefault="006527A2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ab/>
                        </w:r>
                      </w:p>
                      <w:p w:rsidR="006527A2" w:rsidRDefault="006527A2"/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290" style="position:absolute;margin-left:86.6pt;margin-top:9.95pt;width:47.35pt;height:28.55pt;z-index:251769856">
                  <v:textbox>
                    <w:txbxContent>
                      <w:p w:rsidR="006527A2" w:rsidRPr="00FD5500" w:rsidRDefault="006527A2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  <w:p w:rsidR="006527A2" w:rsidRDefault="006527A2"/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291" style="position:absolute;margin-left:133.95pt;margin-top:9.95pt;width:47.35pt;height:28.55pt;z-index:251777024">
                  <v:textbox>
                    <w:txbxContent>
                      <w:p w:rsidR="006527A2" w:rsidRPr="00FD5500" w:rsidRDefault="006527A2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  <w:p w:rsidR="006527A2" w:rsidRDefault="006527A2"/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292" style="position:absolute;margin-left:181.3pt;margin-top:9.95pt;width:47.35pt;height:28.55pt;z-index:251776000">
                  <v:textbox>
                    <w:txbxContent>
                      <w:p w:rsidR="006527A2" w:rsidRPr="00FD5500" w:rsidRDefault="006527A2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  <w:p w:rsidR="006527A2" w:rsidRDefault="006527A2"/>
                    </w:txbxContent>
                  </v:textbox>
                </v:rect>
              </w:pict>
            </w:r>
          </w:p>
          <w:p w:rsidR="006527A2" w:rsidRPr="003D222B" w:rsidRDefault="006527A2" w:rsidP="003D222B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 id="_x0000_s1293" type="#_x0000_t32" style="position:absolute;margin-left:158.6pt;margin-top:13.9pt;width:10.6pt;height:14.3pt;flip:x y;z-index:251799552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294" type="#_x0000_t32" style="position:absolute;margin-left:111.25pt;margin-top:13.9pt;width:10.6pt;height:14.3pt;flip:x y;z-index:251798528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295" type="#_x0000_t32" style="position:absolute;margin-left:205.95pt;margin-top:13.9pt;width:10.6pt;height:14.3pt;flip:x y;z-index:251797504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296" type="#_x0000_t32" style="position:absolute;margin-left:63.9pt;margin-top:13.9pt;width:10.6pt;height:14.3pt;flip:x y;z-index:251789312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297" type="#_x0000_t32" style="position:absolute;margin-left:191.9pt;margin-top:13.9pt;width:14.05pt;height:14.3pt;flip:y;z-index:251791360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298" type="#_x0000_t32" style="position:absolute;margin-left:139.7pt;margin-top:11.6pt;width:14.05pt;height:14.3pt;flip:y;z-index:251788288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299" type="#_x0000_t32" style="position:absolute;margin-left:95.8pt;margin-top:13.9pt;width:14.05pt;height:14.3pt;flip:y;z-index:251785216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300" type="#_x0000_t32" style="position:absolute;margin-left:49.85pt;margin-top:13.9pt;width:14.05pt;height:14.3pt;flip:y;z-index:251781120" o:connectortype="straight">
                  <v:stroke endarrow="block"/>
                </v:shape>
              </w:pict>
            </w:r>
          </w:p>
          <w:p w:rsidR="006527A2" w:rsidRPr="003D222B" w:rsidRDefault="006527A2" w:rsidP="003D222B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rect id="_x0000_s1301" style="position:absolute;margin-left:16.55pt;margin-top:7.85pt;width:47.35pt;height:28.55pt;z-index:251774976">
                  <v:textbox>
                    <w:txbxContent>
                      <w:p w:rsidR="006527A2" w:rsidRPr="00FD5500" w:rsidRDefault="006527A2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963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302" style="position:absolute;margin-left:63.9pt;margin-top:7.85pt;width:47.35pt;height:28.55pt;z-index:251773952">
                  <v:textbox>
                    <w:txbxContent>
                      <w:p w:rsidR="006527A2" w:rsidRPr="00FD5500" w:rsidRDefault="006527A2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535</w:t>
                        </w:r>
                      </w:p>
                      <w:p w:rsidR="006527A2" w:rsidRDefault="006527A2"/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303" style="position:absolute;margin-left:111.25pt;margin-top:7.85pt;width:47.35pt;height:28.55pt;z-index:251780096">
                  <v:textbox>
                    <w:txbxContent>
                      <w:p w:rsidR="006527A2" w:rsidRPr="00FD5500" w:rsidRDefault="006527A2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 xml:space="preserve"> 273</w:t>
                        </w:r>
                        <w:r>
                          <w:rPr>
                            <w:rFonts w:ascii="Comic Sans MS" w:hAnsi="Comic Sans MS"/>
                          </w:rPr>
                          <w:tab/>
                        </w:r>
                      </w:p>
                      <w:p w:rsidR="006527A2" w:rsidRDefault="006527A2"/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304" style="position:absolute;margin-left:158.6pt;margin-top:7.85pt;width:47.35pt;height:28.55pt;z-index:251779072">
                  <v:textbox>
                    <w:txbxContent>
                      <w:p w:rsidR="006527A2" w:rsidRPr="00FD5500" w:rsidRDefault="006527A2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103</w:t>
                        </w:r>
                      </w:p>
                      <w:p w:rsidR="006527A2" w:rsidRDefault="006527A2"/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305" style="position:absolute;margin-left:205.95pt;margin-top:7.85pt;width:47.35pt;height:28.55pt;z-index:251778048">
                  <v:textbox>
                    <w:txbxContent>
                      <w:p w:rsidR="006527A2" w:rsidRPr="00FD5500" w:rsidRDefault="006527A2" w:rsidP="00FD550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57</w:t>
                        </w:r>
                      </w:p>
                      <w:p w:rsidR="006527A2" w:rsidRDefault="006527A2"/>
                    </w:txbxContent>
                  </v:textbox>
                </v:rect>
              </w:pict>
            </w:r>
            <w:r w:rsidRPr="003D222B">
              <w:rPr>
                <w:rFonts w:ascii="Comic Sans MS" w:hAnsi="Comic Sans MS"/>
              </w:rPr>
              <w:t xml:space="preserve">  </w:t>
            </w:r>
          </w:p>
          <w:p w:rsidR="006527A2" w:rsidRPr="003D222B" w:rsidRDefault="006527A2" w:rsidP="003D222B">
            <w:pPr>
              <w:spacing w:after="0" w:line="240" w:lineRule="auto"/>
              <w:rPr>
                <w:rFonts w:ascii="Comic Sans MS" w:hAnsi="Comic Sans MS"/>
              </w:rPr>
            </w:pPr>
          </w:p>
          <w:p w:rsidR="006527A2" w:rsidRPr="003D222B" w:rsidRDefault="006527A2" w:rsidP="003D222B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</w:tbl>
    <w:p w:rsidR="006527A2" w:rsidRPr="00750CBF" w:rsidRDefault="006527A2" w:rsidP="005526A8">
      <w:pPr>
        <w:widowControl w:val="0"/>
        <w:autoSpaceDE w:val="0"/>
        <w:autoSpaceDN w:val="0"/>
        <w:adjustRightInd w:val="0"/>
        <w:ind w:right="23"/>
        <w:rPr>
          <w:b/>
          <w:color w:val="FFFFFF"/>
          <w:shd w:val="clear" w:color="auto" w:fill="FF0000"/>
        </w:rPr>
      </w:pPr>
      <w:r>
        <w:rPr>
          <w:rFonts w:ascii="Comic Sans MS" w:hAnsi="Comic Sans MS"/>
        </w:rPr>
        <w:t xml:space="preserve">                                      </w:t>
      </w:r>
      <w:r>
        <w:rPr>
          <w:b/>
          <w:color w:val="FFFFFF"/>
          <w:shd w:val="clear" w:color="auto" w:fill="FF0000"/>
        </w:rPr>
        <w:t>www.sorubak.com</w:t>
      </w:r>
    </w:p>
    <w:p w:rsidR="006527A2" w:rsidRPr="00FD5500" w:rsidRDefault="006527A2" w:rsidP="00FD5500">
      <w:pPr>
        <w:jc w:val="right"/>
        <w:rPr>
          <w:rFonts w:ascii="Comic Sans MS" w:hAnsi="Comic Sans MS"/>
          <w:sz w:val="16"/>
          <w:szCs w:val="16"/>
        </w:rPr>
      </w:pPr>
    </w:p>
    <w:sectPr w:rsidR="006527A2" w:rsidRPr="00FD5500" w:rsidSect="00E66D59">
      <w:pgSz w:w="11906" w:h="16838"/>
      <w:pgMar w:top="284" w:right="567" w:bottom="567" w:left="567" w:header="567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27A2" w:rsidRDefault="006527A2" w:rsidP="00E66D59">
      <w:pPr>
        <w:spacing w:after="0" w:line="240" w:lineRule="auto"/>
      </w:pPr>
      <w:r>
        <w:separator/>
      </w:r>
    </w:p>
  </w:endnote>
  <w:endnote w:type="continuationSeparator" w:id="0">
    <w:p w:rsidR="006527A2" w:rsidRDefault="006527A2" w:rsidP="00E66D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27A2" w:rsidRDefault="006527A2" w:rsidP="00E66D59">
      <w:pPr>
        <w:spacing w:after="0" w:line="240" w:lineRule="auto"/>
      </w:pPr>
      <w:r>
        <w:separator/>
      </w:r>
    </w:p>
  </w:footnote>
  <w:footnote w:type="continuationSeparator" w:id="0">
    <w:p w:rsidR="006527A2" w:rsidRDefault="006527A2" w:rsidP="00E66D5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D5500"/>
    <w:rsid w:val="000D73D9"/>
    <w:rsid w:val="002067A8"/>
    <w:rsid w:val="003163FF"/>
    <w:rsid w:val="003D222B"/>
    <w:rsid w:val="00424398"/>
    <w:rsid w:val="005526A8"/>
    <w:rsid w:val="0065223F"/>
    <w:rsid w:val="006527A2"/>
    <w:rsid w:val="00750CBF"/>
    <w:rsid w:val="00764387"/>
    <w:rsid w:val="007F7914"/>
    <w:rsid w:val="00A23F92"/>
    <w:rsid w:val="00C30B5F"/>
    <w:rsid w:val="00C8023A"/>
    <w:rsid w:val="00E24E7C"/>
    <w:rsid w:val="00E66D59"/>
    <w:rsid w:val="00E87D80"/>
    <w:rsid w:val="00FD5500"/>
    <w:rsid w:val="00FD73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7D80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D5500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E66D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66D59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E66D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66D59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35</TotalTime>
  <Pages>1</Pages>
  <Words>118</Words>
  <Characters>674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ahmet faruk</dc:creator>
  <cp:keywords>www.sorubak.com</cp:keywords>
  <dc:description/>
  <cp:lastModifiedBy>edanur</cp:lastModifiedBy>
  <cp:revision>5</cp:revision>
  <dcterms:created xsi:type="dcterms:W3CDTF">2014-11-29T20:22:00Z</dcterms:created>
  <dcterms:modified xsi:type="dcterms:W3CDTF">2014-12-01T15:19:00Z</dcterms:modified>
</cp:coreProperties>
</file>