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7D" w:rsidRDefault="00163D7D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18.9pt;margin-top:483.3pt;width:142.9pt;height:30.55pt;z-index:251652608" stroked="f"/>
        </w:pict>
      </w:r>
      <w:r>
        <w:rPr>
          <w:noProof/>
          <w:lang w:eastAsia="tr-TR"/>
        </w:rPr>
        <w:pict>
          <v:shape id="_x0000_s1027" type="#_x0000_t176" style="position:absolute;margin-left:6.55pt;margin-top:0;width:377.45pt;height:90.55pt;z-index:251651584">
            <v:textbox style="mso-next-textbox:#_x0000_s1027">
              <w:txbxContent>
                <w:p w:rsidR="00163D7D" w:rsidRDefault="00163D7D">
                  <w:pPr>
                    <w:rPr>
                      <w:rFonts w:ascii="Comic Sans MS" w:hAnsi="Comic Sans MS"/>
                    </w:rPr>
                  </w:pPr>
                </w:p>
                <w:p w:rsidR="00163D7D" w:rsidRPr="00D757D0" w:rsidRDefault="00163D7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Aşağıdaki çıkarma işlemlerini yapınız.</w:t>
                  </w:r>
                </w:p>
              </w:txbxContent>
            </v:textbox>
          </v:shape>
        </w:pict>
      </w:r>
      <w:r w:rsidRPr="00135D4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alt="http://www.2ndgradeworksheets.net/threedigitsubtraction/threedigitsubtractionwitregroupingtens.jpg" style="width:379.5pt;height:514.5pt;visibility:visible">
            <v:imagedata r:id="rId4" o:title=""/>
          </v:shape>
        </w:pict>
      </w:r>
    </w:p>
    <w:p w:rsidR="00163D7D" w:rsidRDefault="00163D7D"/>
    <w:p w:rsidR="00163D7D" w:rsidRDefault="00163D7D">
      <w:pPr>
        <w:sectPr w:rsidR="00163D7D" w:rsidSect="00825E24">
          <w:pgSz w:w="16838" w:h="11906" w:orient="landscape"/>
          <w:pgMar w:top="567" w:right="567" w:bottom="284" w:left="284" w:header="709" w:footer="709" w:gutter="0"/>
          <w:cols w:num="2" w:space="394"/>
          <w:docGrid w:linePitch="360"/>
        </w:sectPr>
      </w:pPr>
      <w:r>
        <w:rPr>
          <w:noProof/>
          <w:lang w:eastAsia="tr-TR"/>
        </w:rPr>
        <w:pict>
          <v:shape id="_x0000_s1028" type="#_x0000_t176" style="position:absolute;margin-left:63.95pt;margin-top:12.75pt;width:325.1pt;height:30.55pt;z-index:251654656">
            <v:textbox>
              <w:txbxContent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76" style="position:absolute;margin-left:159.95pt;margin-top:457.85pt;width:220.35pt;height:30.55pt;z-index:251653632" stroked="f"/>
        </w:pict>
      </w:r>
      <w:r w:rsidRPr="00135D41">
        <w:rPr>
          <w:noProof/>
          <w:lang w:eastAsia="tr-TR"/>
        </w:rPr>
        <w:pict>
          <v:shape id="Resim 10" o:spid="_x0000_i1026" type="#_x0000_t75" alt="Two-Digit Subtraction with Some Regrouping -- 100 Questions (A)" style="width:385.5pt;height:498.75pt;visibility:visible">
            <v:imagedata r:id="rId5" o:title=""/>
          </v:shape>
        </w:pict>
      </w:r>
    </w:p>
    <w:p w:rsidR="00163D7D" w:rsidRPr="00750CBF" w:rsidRDefault="00163D7D" w:rsidP="00456D7B">
      <w:pPr>
        <w:widowControl w:val="0"/>
        <w:autoSpaceDE w:val="0"/>
        <w:autoSpaceDN w:val="0"/>
        <w:adjustRightInd w:val="0"/>
        <w:ind w:right="23"/>
        <w:rPr>
          <w:b/>
          <w:color w:val="FFFFFF"/>
          <w:shd w:val="clear" w:color="auto" w:fill="FF0000"/>
        </w:rPr>
      </w:pPr>
      <w:r>
        <w:rPr>
          <w:b/>
          <w:color w:val="FFFFFF"/>
          <w:shd w:val="clear" w:color="auto" w:fill="FF0000"/>
        </w:rPr>
        <w:t>www.sorubak.com</w:t>
      </w:r>
    </w:p>
    <w:p w:rsidR="00163D7D" w:rsidRDefault="00163D7D"/>
    <w:p w:rsidR="00163D7D" w:rsidRDefault="00163D7D">
      <w:r>
        <w:rPr>
          <w:noProof/>
          <w:lang w:eastAsia="tr-TR"/>
        </w:rPr>
        <w:pict>
          <v:shape id="_x0000_s1030" type="#_x0000_t176" style="position:absolute;margin-left:-1.1pt;margin-top:469.1pt;width:348pt;height:57.8pt;z-index:251657728" stroked="f"/>
        </w:pict>
      </w:r>
      <w:r>
        <w:rPr>
          <w:noProof/>
          <w:lang w:eastAsia="tr-TR"/>
        </w:rPr>
        <w:pict>
          <v:shape id="_x0000_s1031" type="#_x0000_t176" style="position:absolute;margin-left:12pt;margin-top:0;width:361.1pt;height:89.45pt;z-index:251655680">
            <v:textbox>
              <w:txbxContent>
                <w:p w:rsidR="00163D7D" w:rsidRDefault="00163D7D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19" o:spid="_x0000_i1027" type="#_x0000_t75" alt="http://www.theteachersguide.com/threedigitsubtraction/threedigitsubtractionwitregroupinghundreds-001-001.jpg" style="width:342.75pt;height:514.5pt;visibility:visible">
            <v:imagedata r:id="rId6" o:title=""/>
          </v:shape>
        </w:pict>
      </w:r>
    </w:p>
    <w:p w:rsidR="00163D7D" w:rsidRDefault="00163D7D">
      <w:r>
        <w:rPr>
          <w:noProof/>
          <w:lang w:eastAsia="tr-TR"/>
        </w:rPr>
        <w:pict>
          <v:shape id="_x0000_s1032" type="#_x0000_t176" style="position:absolute;margin-left:35.9pt;margin-top:444.05pt;width:324pt;height:57.8pt;z-index:251658752" stroked="f"/>
        </w:pict>
      </w:r>
      <w:r>
        <w:rPr>
          <w:noProof/>
          <w:lang w:eastAsia="tr-TR"/>
        </w:rPr>
        <w:pict>
          <v:shape id="_x0000_s1033" type="#_x0000_t176" style="position:absolute;margin-left:.95pt;margin-top:0;width:382.95pt;height:70.9pt;z-index:251656704">
            <v:textbox>
              <w:txbxContent>
                <w:p w:rsidR="00163D7D" w:rsidRDefault="00163D7D" w:rsidP="00D757D0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 w:rsidP="00D757D0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22" o:spid="_x0000_i1028" type="#_x0000_t75" alt="http://www.math-salamanders.com/image-files/4th-grade-subtraction-worksheets-column-subtraction-5-digits-1.gif" style="width:375pt;height:485.25pt;visibility:visible">
            <v:imagedata r:id="rId7" o:title=""/>
          </v:shape>
        </w:pict>
      </w:r>
    </w:p>
    <w:p w:rsidR="00163D7D" w:rsidRDefault="00163D7D"/>
    <w:p w:rsidR="00163D7D" w:rsidRDefault="00163D7D"/>
    <w:p w:rsidR="00163D7D" w:rsidRDefault="00163D7D">
      <w:r>
        <w:rPr>
          <w:noProof/>
          <w:lang w:eastAsia="tr-TR"/>
        </w:rPr>
        <w:pict>
          <v:shape id="_x0000_s1034" type="#_x0000_t176" style="position:absolute;margin-left:1.1pt;margin-top:-9.8pt;width:376.35pt;height:84pt;z-index:251659776">
            <v:textbox>
              <w:txbxContent>
                <w:p w:rsidR="00163D7D" w:rsidRDefault="00163D7D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25" o:spid="_x0000_i1029" type="#_x0000_t75" alt="http://www.math-sheets.com/sub/subtract_pics/subtractquad_44-4.jpg" style="width:373.5pt;height:499.5pt;visibility:visible">
            <v:imagedata r:id="rId8" o:title=""/>
          </v:shape>
        </w:pict>
      </w:r>
    </w:p>
    <w:p w:rsidR="00163D7D" w:rsidRDefault="00163D7D"/>
    <w:p w:rsidR="00163D7D" w:rsidRDefault="00163D7D">
      <w:r>
        <w:rPr>
          <w:noProof/>
          <w:lang w:eastAsia="tr-TR"/>
        </w:rPr>
        <w:pict>
          <v:shape id="_x0000_s1035" type="#_x0000_t176" style="position:absolute;margin-left:-.1pt;margin-top:-3.3pt;width:376.35pt;height:130.95pt;z-index:251660800">
            <v:textbox>
              <w:txbxContent>
                <w:p w:rsidR="00163D7D" w:rsidRDefault="00163D7D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/>
                <w:p w:rsidR="00163D7D" w:rsidRDefault="00163D7D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28" o:spid="_x0000_i1030" type="#_x0000_t75" alt="http://www.kidslearningstation.com/math/subtraction/images/subtraction-worksheet4.jpg" style="width:358.5pt;height:496.5pt;visibility:visible">
            <v:imagedata r:id="rId9" o:title=""/>
          </v:shape>
        </w:pict>
      </w:r>
    </w:p>
    <w:p w:rsidR="00163D7D" w:rsidRDefault="00163D7D"/>
    <w:p w:rsidR="00163D7D" w:rsidRDefault="00163D7D">
      <w:r>
        <w:rPr>
          <w:noProof/>
          <w:lang w:eastAsia="tr-TR"/>
        </w:rPr>
        <w:pict>
          <v:shape id="_x0000_s1036" type="#_x0000_t176" style="position:absolute;margin-left:276.15pt;margin-top:494.2pt;width:87.3pt;height:22.9pt;z-index:251663872" stroked="f"/>
        </w:pict>
      </w:r>
      <w:r>
        <w:rPr>
          <w:noProof/>
          <w:lang w:eastAsia="tr-TR"/>
        </w:rPr>
        <w:pict>
          <v:shape id="_x0000_s1037" type="#_x0000_t176" style="position:absolute;margin-left:3.3pt;margin-top:-2.15pt;width:377.45pt;height:65.45pt;z-index:251661824">
            <v:textbox>
              <w:txbxContent>
                <w:p w:rsidR="00163D7D" w:rsidRDefault="00163D7D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31" o:spid="_x0000_i1031" type="#_x0000_t75" alt="http://www.math-aids.com/images/subtraction-worksheets-5digit.png" style="width:372pt;height:510.75pt;visibility:visible">
            <v:imagedata r:id="rId10" o:title=""/>
          </v:shape>
        </w:pict>
      </w:r>
    </w:p>
    <w:p w:rsidR="00163D7D" w:rsidRDefault="00163D7D">
      <w:r>
        <w:rPr>
          <w:noProof/>
          <w:lang w:eastAsia="tr-TR"/>
        </w:rPr>
        <w:pict>
          <v:shape id="_x0000_s1038" type="#_x0000_t176" style="position:absolute;margin-left:-2.3pt;margin-top:-2.15pt;width:377.45pt;height:80.7pt;z-index:251662848">
            <v:textbox>
              <w:txbxContent>
                <w:p w:rsidR="00163D7D" w:rsidRDefault="00163D7D" w:rsidP="00D757D0"/>
                <w:p w:rsidR="00163D7D" w:rsidRPr="00D757D0" w:rsidRDefault="00163D7D" w:rsidP="00D757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çıkarma işlemlerini yapınız.</w:t>
                  </w:r>
                </w:p>
                <w:p w:rsidR="00163D7D" w:rsidRDefault="00163D7D" w:rsidP="00D757D0"/>
              </w:txbxContent>
            </v:textbox>
          </v:shape>
        </w:pict>
      </w:r>
      <w:r w:rsidRPr="00135D41">
        <w:rPr>
          <w:noProof/>
          <w:lang w:eastAsia="tr-TR"/>
        </w:rPr>
        <w:pict>
          <v:shape id="Resim 37" o:spid="_x0000_i1032" type="#_x0000_t75" alt="http://www.math-sheets.com/sub/subtract_pics/subtractquad_44-5.jpg" style="width:373.5pt;height:528pt;visibility:visible">
            <v:imagedata r:id="rId11" o:title=""/>
          </v:shape>
        </w:pict>
      </w:r>
    </w:p>
    <w:sectPr w:rsidR="00163D7D" w:rsidSect="00825E24">
      <w:type w:val="continuous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E24"/>
    <w:rsid w:val="00135D41"/>
    <w:rsid w:val="00163D7D"/>
    <w:rsid w:val="002267CF"/>
    <w:rsid w:val="002B1E9C"/>
    <w:rsid w:val="003776AC"/>
    <w:rsid w:val="00456D7B"/>
    <w:rsid w:val="00634C14"/>
    <w:rsid w:val="006544D4"/>
    <w:rsid w:val="00750CBF"/>
    <w:rsid w:val="00825E24"/>
    <w:rsid w:val="009E548C"/>
    <w:rsid w:val="00B313ED"/>
    <w:rsid w:val="00BE3A06"/>
    <w:rsid w:val="00CE35D0"/>
    <w:rsid w:val="00D7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A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E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7</Words>
  <Characters>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4</cp:revision>
  <dcterms:created xsi:type="dcterms:W3CDTF">2014-11-29T21:04:00Z</dcterms:created>
  <dcterms:modified xsi:type="dcterms:W3CDTF">2014-12-01T15:19:00Z</dcterms:modified>
</cp:coreProperties>
</file>