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Ömer erken uyan.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Ellerini yıka.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Suna kalem al.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Önder en önde.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ab/>
        <w:t>Önder ile Öner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Önder ile Öner okulda.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Önder en ön sırada.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Öner de arka sırada oturuyor.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ab/>
        <w:t>Banu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Benim adım Banu.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Senin adın ne?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Benim adım Dilek.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ab/>
        <w:t>Kedi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Baba ablama bak.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Ablam etek aldı.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Bekir ise kedi aldı.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Bana da kedi al.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Bak, Ünsal bak.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Bu Atatürk.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ab/>
        <w:t>Ünsal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Ünsal bak bu mısır.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Ünsal, bu sarı mısır.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Sarı mısır al.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Mısırı tatlı tatlı ye.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Şenay, elmalı şeker al.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Şenay, şeker ne tatlı.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ab/>
        <w:t>Şener oyna.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Şener benimle oynar mısın?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Beş taş oyna.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O taşı al.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Sonra benimle oyna.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ab/>
        <w:t>Ziya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Ziya izin al.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Ziya oyun izle.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ab/>
        <w:t>Ziya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Ziya suyu al.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Tas ile al.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Azar azar al.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Ziya elini yıka.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Bak Ziya,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Bu Zeki.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Ben Zara.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Oynayalım.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Oyun oynayalım.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 w:rsidP="000E3AE1">
      <w:pPr>
        <w:ind w:firstLine="708"/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Çilek</w:t>
      </w:r>
    </w:p>
    <w:p w:rsidR="00FB33B5" w:rsidRDefault="00FB33B5" w:rsidP="000E3AE1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Çilek al.</w:t>
      </w:r>
    </w:p>
    <w:p w:rsidR="00FB33B5" w:rsidRDefault="00FB33B5" w:rsidP="000E3AE1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Çileklerini yıka ye.</w:t>
      </w:r>
    </w:p>
    <w:p w:rsidR="00FB33B5" w:rsidRDefault="00FB33B5" w:rsidP="000E3AE1">
      <w:pPr>
        <w:rPr>
          <w:rFonts w:ascii="Hand writing Mutlu" w:hAnsi="Hand writing Mutlu"/>
          <w:sz w:val="36"/>
          <w:szCs w:val="72"/>
        </w:rPr>
      </w:pPr>
    </w:p>
    <w:p w:rsidR="00FB33B5" w:rsidRDefault="00FB33B5" w:rsidP="000E3AE1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ab/>
        <w:t>Kıraç ile Seçkin</w:t>
      </w:r>
    </w:p>
    <w:p w:rsidR="00FB33B5" w:rsidRDefault="00FB33B5" w:rsidP="000E3AE1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Kıraç, süt al, süt iç.</w:t>
      </w:r>
    </w:p>
    <w:p w:rsidR="00FB33B5" w:rsidRDefault="00FB33B5" w:rsidP="000E3AE1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Seçkin sen de süt iç.</w:t>
      </w:r>
    </w:p>
    <w:p w:rsidR="00FB33B5" w:rsidRDefault="00FB33B5" w:rsidP="000E3AE1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Kıraç ile Seçkin süt içti.</w:t>
      </w:r>
    </w:p>
    <w:p w:rsidR="00FB33B5" w:rsidRDefault="00FB33B5" w:rsidP="000E3AE1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Seçkin süt aldı.</w:t>
      </w:r>
    </w:p>
    <w:p w:rsidR="00FB33B5" w:rsidRDefault="00FB33B5" w:rsidP="000E3AE1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Annesi sütlü tatlı aldı.</w:t>
      </w:r>
    </w:p>
    <w:p w:rsidR="00FB33B5" w:rsidRDefault="00FB33B5" w:rsidP="000E3AE1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Seçkin sütlü tatlı yedi.</w:t>
      </w:r>
    </w:p>
    <w:p w:rsidR="00FB33B5" w:rsidRDefault="00FB33B5" w:rsidP="000E3AE1">
      <w:pPr>
        <w:rPr>
          <w:rFonts w:ascii="Hand writing Mutlu" w:hAnsi="Hand writing Mutlu"/>
          <w:sz w:val="36"/>
          <w:szCs w:val="72"/>
        </w:rPr>
      </w:pPr>
    </w:p>
    <w:p w:rsidR="00FB33B5" w:rsidRDefault="00FB33B5" w:rsidP="000E3AE1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Minik, şirin bebek,</w:t>
      </w: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Ela ile el ele.</w:t>
      </w: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Şirin bebek yere düştü.</w:t>
      </w: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Ela çok üzüldü.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Rana çile çile yün aldı.</w:t>
      </w: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Büyük süslü atkı ördü.</w:t>
      </w: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Rana çok üşüdü.</w:t>
      </w: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Sıkı sıkı atkı sardı.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Eda elini yüzünü yıka.</w:t>
      </w: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Saçını tara, süt iç.</w:t>
      </w: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Büyük sözü dinle.</w:t>
      </w: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Kuyu suyu içme.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Yaşlı köylü başak dikti.</w:t>
      </w: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Ayşe Nine çilek ekti.</w:t>
      </w: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Küçük kuş süzüldü, üçtü.</w:t>
      </w: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Köyde kış başladı.</w:t>
      </w: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Ayşe nine üşüdü.</w:t>
      </w: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Yaşlı köylü üşüdü.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Metin büyük öykü aldı.</w:t>
      </w: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Koşa koşa yokuş çıktı.</w:t>
      </w: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Metin çok soru çözdü.</w:t>
      </w: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Yaşa metin, yaşa!</w:t>
      </w: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Büyük adam ol.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Ülkü sık sık köye çıktı.</w:t>
      </w: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Çilek aldı, üzüm aldı.</w:t>
      </w: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Şule sık sık köye çıktı.</w:t>
      </w: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Nane aldı, tere aldı.</w:t>
      </w: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Ülkü ile Şule el ele,</w:t>
      </w: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  <w:r w:rsidRPr="005553FA">
        <w:rPr>
          <w:rFonts w:ascii="Hand writing Mutlu" w:hAnsi="Hand writing Mutlu"/>
          <w:sz w:val="36"/>
          <w:szCs w:val="72"/>
        </w:rPr>
        <w:t>Şarkı söyledi.</w:t>
      </w: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>
      <w:pPr>
        <w:rPr>
          <w:rFonts w:ascii="Hand writing Mutlu" w:hAnsi="Hand writing Mutlu"/>
          <w:sz w:val="36"/>
          <w:szCs w:val="72"/>
        </w:rPr>
      </w:pPr>
    </w:p>
    <w:p w:rsidR="00FB33B5" w:rsidRDefault="00FB33B5" w:rsidP="0033040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Naim ona nar al.</w:t>
      </w:r>
    </w:p>
    <w:p w:rsidR="00FB33B5" w:rsidRDefault="00FB33B5" w:rsidP="0033040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Mitat armut ye.</w:t>
      </w:r>
    </w:p>
    <w:p w:rsidR="00FB33B5" w:rsidRDefault="00FB33B5" w:rsidP="0033040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Emin marul yıka.</w:t>
      </w:r>
    </w:p>
    <w:p w:rsidR="00FB33B5" w:rsidRDefault="00FB33B5" w:rsidP="0033040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Emir elma ye.</w:t>
      </w:r>
    </w:p>
    <w:p w:rsidR="00FB33B5" w:rsidRDefault="00FB33B5" w:rsidP="00330406">
      <w:pPr>
        <w:rPr>
          <w:rFonts w:ascii="Hand writing Mutlu" w:hAnsi="Hand writing Mutlu"/>
          <w:sz w:val="36"/>
          <w:szCs w:val="72"/>
        </w:rPr>
      </w:pPr>
    </w:p>
    <w:p w:rsidR="00FB33B5" w:rsidRDefault="00FB33B5" w:rsidP="0033040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Umut Mitat armut ye.</w:t>
      </w:r>
    </w:p>
    <w:p w:rsidR="00FB33B5" w:rsidRDefault="00FB33B5" w:rsidP="0033040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Enes elma ile nar aldı.</w:t>
      </w:r>
    </w:p>
    <w:p w:rsidR="00FB33B5" w:rsidRDefault="00FB33B5" w:rsidP="0033040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Osman elma soy.</w:t>
      </w:r>
    </w:p>
    <w:p w:rsidR="00FB33B5" w:rsidRDefault="00FB33B5" w:rsidP="0033040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Yaren etek al.</w:t>
      </w:r>
    </w:p>
    <w:p w:rsidR="00FB33B5" w:rsidRDefault="00FB33B5" w:rsidP="0033040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İlay elma yıka.</w:t>
      </w:r>
    </w:p>
    <w:p w:rsidR="00FB33B5" w:rsidRDefault="00FB33B5" w:rsidP="0033040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Nilay o taşı al.</w:t>
      </w:r>
    </w:p>
    <w:p w:rsidR="00FB33B5" w:rsidRDefault="00FB33B5" w:rsidP="0033040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Serkan elini yıka.</w:t>
      </w:r>
    </w:p>
    <w:p w:rsidR="00FB33B5" w:rsidRDefault="00FB33B5" w:rsidP="0033040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Sude oyun oyna.</w:t>
      </w:r>
    </w:p>
    <w:p w:rsidR="00FB33B5" w:rsidRDefault="00FB33B5" w:rsidP="0033040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Durdu doya doya ekmek ye.</w:t>
      </w:r>
    </w:p>
    <w:p w:rsidR="00FB33B5" w:rsidRDefault="00FB33B5" w:rsidP="0033040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Nida ona etek al.</w:t>
      </w:r>
    </w:p>
    <w:p w:rsidR="00FB33B5" w:rsidRDefault="00FB33B5" w:rsidP="00330406">
      <w:pPr>
        <w:rPr>
          <w:rFonts w:ascii="Hand writing Mutlu" w:hAnsi="Hand writing Mutlu"/>
          <w:sz w:val="36"/>
          <w:szCs w:val="72"/>
        </w:rPr>
      </w:pPr>
    </w:p>
    <w:p w:rsidR="00FB33B5" w:rsidRDefault="00FB33B5" w:rsidP="0033040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Betül suyu al.</w:t>
      </w:r>
    </w:p>
    <w:p w:rsidR="00FB33B5" w:rsidRDefault="00FB33B5" w:rsidP="0033040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Beyza yemek yer.</w:t>
      </w:r>
    </w:p>
    <w:p w:rsidR="00FB33B5" w:rsidRDefault="00FB33B5" w:rsidP="0033040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Kübra  Nur erken uyur, erken kalkar.</w:t>
      </w:r>
    </w:p>
    <w:p w:rsidR="00FB33B5" w:rsidRDefault="00FB33B5" w:rsidP="0033040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Ramazan armut al.</w:t>
      </w:r>
    </w:p>
    <w:p w:rsidR="00FB33B5" w:rsidRDefault="00FB33B5" w:rsidP="00330406">
      <w:pPr>
        <w:rPr>
          <w:rFonts w:ascii="Hand writing Mutlu" w:hAnsi="Hand writing Mutlu"/>
          <w:sz w:val="36"/>
          <w:szCs w:val="72"/>
        </w:rPr>
      </w:pPr>
      <w:r>
        <w:rPr>
          <w:rFonts w:ascii="Hand writing Mutlu" w:hAnsi="Hand writing Mutlu"/>
          <w:sz w:val="36"/>
          <w:szCs w:val="72"/>
        </w:rPr>
        <w:t>Sude Naz un al, una su koy.</w:t>
      </w:r>
      <w:bookmarkStart w:id="0" w:name="_GoBack"/>
      <w:bookmarkEnd w:id="0"/>
    </w:p>
    <w:p w:rsidR="00FB33B5" w:rsidRDefault="00FB33B5" w:rsidP="00330406">
      <w:pPr>
        <w:rPr>
          <w:rFonts w:ascii="Hand writing Mutlu" w:hAnsi="Hand writing Mutlu"/>
          <w:sz w:val="36"/>
          <w:szCs w:val="72"/>
        </w:rPr>
      </w:pPr>
    </w:p>
    <w:p w:rsidR="00FB33B5" w:rsidRDefault="00FB33B5" w:rsidP="004363B9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Ahmet KARADAĞLI</w:t>
      </w:r>
    </w:p>
    <w:p w:rsidR="00FB33B5" w:rsidRDefault="00FB33B5" w:rsidP="004363B9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K. Maraş Ayşe Gümüşer İlkokulu</w:t>
      </w:r>
    </w:p>
    <w:p w:rsidR="00FB33B5" w:rsidRPr="005553FA" w:rsidRDefault="00FB33B5">
      <w:pPr>
        <w:rPr>
          <w:rFonts w:ascii="Hand writing Mutlu" w:hAnsi="Hand writing Mutlu"/>
          <w:sz w:val="36"/>
          <w:szCs w:val="72"/>
        </w:rPr>
      </w:pPr>
    </w:p>
    <w:sectPr w:rsidR="00FB33B5" w:rsidRPr="005553FA" w:rsidSect="005553FA">
      <w:type w:val="continuous"/>
      <w:pgSz w:w="11906" w:h="16838"/>
      <w:pgMar w:top="2268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524F"/>
    <w:rsid w:val="000057C2"/>
    <w:rsid w:val="000E3AE1"/>
    <w:rsid w:val="001D4A44"/>
    <w:rsid w:val="001F2FE5"/>
    <w:rsid w:val="00330406"/>
    <w:rsid w:val="003E4675"/>
    <w:rsid w:val="004363B9"/>
    <w:rsid w:val="005553FA"/>
    <w:rsid w:val="00617E67"/>
    <w:rsid w:val="0065344D"/>
    <w:rsid w:val="008B3576"/>
    <w:rsid w:val="009C0D55"/>
    <w:rsid w:val="009E1AE0"/>
    <w:rsid w:val="00B3524F"/>
    <w:rsid w:val="00B9223B"/>
    <w:rsid w:val="00BF119A"/>
    <w:rsid w:val="00D336DB"/>
    <w:rsid w:val="00D72364"/>
    <w:rsid w:val="00E74225"/>
    <w:rsid w:val="00F07133"/>
    <w:rsid w:val="00F6248C"/>
    <w:rsid w:val="00FB3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13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784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10</Pages>
  <Words>295</Words>
  <Characters>1687</Characters>
  <Application>Microsoft Office Outlook</Application>
  <DocSecurity>0</DocSecurity>
  <Lines>0</Lines>
  <Paragraphs>0</Paragraphs>
  <ScaleCrop>false</ScaleCrop>
  <Company>KBES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Alish Flash</dc:creator>
  <cp:keywords/>
  <dc:description/>
  <cp:lastModifiedBy>Ahmet</cp:lastModifiedBy>
  <cp:revision>11</cp:revision>
  <dcterms:created xsi:type="dcterms:W3CDTF">2013-11-08T21:57:00Z</dcterms:created>
  <dcterms:modified xsi:type="dcterms:W3CDTF">2014-09-24T20:32:00Z</dcterms:modified>
</cp:coreProperties>
</file>