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7E6E6"/>
  <w:body>
    <w:p w:rsidR="00AC7A1A" w:rsidRDefault="00AC7A1A" w:rsidP="00372E6B">
      <w:pPr>
        <w:spacing w:line="240" w:lineRule="auto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t xml:space="preserve">                  </w:t>
      </w:r>
      <w:r w:rsidRPr="003C10D8">
        <w:rPr>
          <w:rFonts w:ascii="Times New Roman" w:hAnsi="Times New Roman"/>
          <w:b/>
          <w:noProof/>
          <w:color w:val="FF0000"/>
          <w:sz w:val="26"/>
          <w:szCs w:val="2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100.5pt;height:90pt;visibility:visible">
            <v:imagedata r:id="rId6" o:title=""/>
          </v:shape>
        </w:pict>
      </w:r>
    </w:p>
    <w:p w:rsidR="00AC7A1A" w:rsidRPr="00894925" w:rsidRDefault="00AC7A1A" w:rsidP="00372E6B">
      <w:pPr>
        <w:spacing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894925">
        <w:rPr>
          <w:rFonts w:ascii="Times New Roman" w:hAnsi="Times New Roman"/>
          <w:b/>
          <w:color w:val="FF0000"/>
          <w:sz w:val="26"/>
          <w:szCs w:val="26"/>
        </w:rPr>
        <w:t>TÜRKÇE DEĞERLENDİRME SINAVI</w:t>
      </w:r>
      <w:r w:rsidRPr="0089492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894925">
        <w:rPr>
          <w:rFonts w:ascii="Times New Roman" w:hAnsi="Times New Roman"/>
          <w:b/>
          <w:color w:val="FF0000"/>
          <w:sz w:val="26"/>
          <w:szCs w:val="26"/>
        </w:rPr>
        <w:t>1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372E6B">
        <w:rPr>
          <w:rFonts w:ascii="Times New Roman" w:hAnsi="Times New Roman"/>
          <w:color w:val="000000"/>
          <w:sz w:val="28"/>
          <w:szCs w:val="28"/>
        </w:rPr>
        <w:t xml:space="preserve">1- </w:t>
      </w:r>
      <w:r w:rsidRPr="00372E6B">
        <w:rPr>
          <w:rFonts w:ascii="Times New Roman" w:hAnsi="Times New Roman"/>
          <w:color w:val="000000"/>
          <w:sz w:val="24"/>
          <w:szCs w:val="24"/>
        </w:rPr>
        <w:t xml:space="preserve">Toprakta ,ağaçta yaprak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Dereler canlanmış , çağıldar sular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Kuşlar kanat vurmuş , mavi göklere,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Yeşile boyanmış artık kırlar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Yukarıdaki şiire getirilebilecek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en uygun başlık</w:t>
      </w:r>
      <w:r>
        <w:rPr>
          <w:rFonts w:ascii="Times New Roman" w:hAnsi="Times New Roman"/>
          <w:color w:val="000000"/>
          <w:sz w:val="24"/>
          <w:szCs w:val="24"/>
        </w:rPr>
        <w:t xml:space="preserve"> hangisidir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Sonbahar  B- Kuşlar   C- İlkbahar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2- Süratli - doktor - kırmızı - hekim -hızlı sözcük grubu içinde eş anlamlısı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 xml:space="preserve">olmayan </w:t>
      </w:r>
      <w:r>
        <w:rPr>
          <w:rFonts w:ascii="Times New Roman" w:hAnsi="Times New Roman"/>
          <w:color w:val="000000"/>
          <w:sz w:val="24"/>
          <w:szCs w:val="24"/>
        </w:rPr>
        <w:t>sözcük hangisidir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hızlı    B- doktor    C- kırmızı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3-Aşağıdaki eş anlamlı sözcüklerden hangisi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yanlış</w:t>
      </w:r>
      <w:r>
        <w:rPr>
          <w:rFonts w:ascii="Times New Roman" w:hAnsi="Times New Roman"/>
          <w:color w:val="000000"/>
          <w:sz w:val="24"/>
          <w:szCs w:val="24"/>
        </w:rPr>
        <w:t xml:space="preserve"> eşleştirilmiştir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A- şart-koşul  B- öğüt nasihat   C- savaş-barış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4-Aşağıdaki sözcüklerden hangisinin eş anlamlısı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yoktur</w:t>
      </w:r>
      <w:r>
        <w:rPr>
          <w:rFonts w:ascii="Times New Roman" w:hAnsi="Times New Roman"/>
          <w:color w:val="000000"/>
          <w:sz w:val="24"/>
          <w:szCs w:val="24"/>
        </w:rPr>
        <w:t xml:space="preserve">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saç    B- sonbahar   C- ayakkabı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5- Aşağıdaki sözcük çiftlerinden hangisi anlam yönüyle diğerlerinden farklıdır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 aşağı- yukarı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B- ileri - geri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hayal - düş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6- Aşağıdaki sözcüklerden hangileri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eş seslidir</w:t>
      </w:r>
      <w:r>
        <w:rPr>
          <w:rFonts w:ascii="Times New Roman" w:hAnsi="Times New Roman"/>
          <w:color w:val="000000"/>
          <w:sz w:val="24"/>
          <w:szCs w:val="24"/>
        </w:rPr>
        <w:t xml:space="preserve"> ?</w:t>
      </w:r>
      <w:r w:rsidRPr="0089492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1- saç   2- aralık   3- surat   4- ocak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A- 1 ve 2      B-  2-3-4        C- 1-2-3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7-Aşağıdaki sorulardan hangisinin sonuna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 xml:space="preserve">soru işareti </w:t>
      </w:r>
      <w:r>
        <w:rPr>
          <w:rFonts w:ascii="Times New Roman" w:hAnsi="Times New Roman"/>
          <w:color w:val="000000"/>
          <w:sz w:val="24"/>
          <w:szCs w:val="24"/>
        </w:rPr>
        <w:t>gelmelidir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Güzel mi güzel bir ayakkabı aldım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 Hiç uçağa bindin mi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Sen beni hiç sevmiyorsun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8- Aşağıdaki zıt anlamlı sözcüklerden hangisi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yanlış</w:t>
      </w:r>
      <w:r>
        <w:rPr>
          <w:rFonts w:ascii="Times New Roman" w:hAnsi="Times New Roman"/>
          <w:color w:val="000000"/>
          <w:sz w:val="24"/>
          <w:szCs w:val="24"/>
        </w:rPr>
        <w:t xml:space="preserve"> eşleştirilmiştir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A- cimri- cömert  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B-ucuz- pahalı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C- uzak- ırak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9- "Çay" sözcüğü aşağıdaki cümlelerden hangisinde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farklı anlamda kullanılmıştır</w:t>
      </w:r>
      <w:r>
        <w:rPr>
          <w:rFonts w:ascii="Times New Roman" w:hAnsi="Times New Roman"/>
          <w:color w:val="000000"/>
          <w:sz w:val="24"/>
          <w:szCs w:val="24"/>
        </w:rPr>
        <w:t xml:space="preserve">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Rize'de her yerde çay yetiştirilir.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 Çayını içer misin?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Yağmur yağmadığı için çayın suyu azaldı.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10-  Pazardan muz ( ) çilek ( ) üzüm ve kiraz aldın mı ( ) cümlesindeki boşluklara sırasıyla hangi noktalama işaretleri konulmalıdır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(,) (,) (.)   B- (,) (,) (?)   C- (;) (;) (?)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11- "Derslerime çalışmalıyım .................. başarısız olurum." cümlesindeki boşluğa hangi sözcük getirilmelidir ? </w:t>
      </w:r>
    </w:p>
    <w:p w:rsidR="00AC7A1A" w:rsidRPr="00372E6B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ama          B- ancak        C- yoksa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9757A2">
        <w:rPr>
          <w:rFonts w:ascii="Times New Roman" w:hAnsi="Times New Roman"/>
          <w:color w:val="000000"/>
          <w:sz w:val="24"/>
          <w:szCs w:val="24"/>
        </w:rPr>
        <w:t xml:space="preserve">12- Aşağıdaki cümlelerin hangisinde bir varlığın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birden fazla</w:t>
      </w:r>
      <w:r w:rsidRPr="009757A2">
        <w:rPr>
          <w:rFonts w:ascii="Times New Roman" w:hAnsi="Times New Roman"/>
          <w:color w:val="000000"/>
          <w:sz w:val="24"/>
          <w:szCs w:val="24"/>
        </w:rPr>
        <w:t xml:space="preserve"> özelliği bildirilmiştir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Kırtasiyeden iki kalem aldım.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 Arkadaşımı seviyorum , özlüyorum.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Kırtasiyeden güzel mavi bir kalem aldım.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13- Aşağıdaki kelimelerden hangisi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tür adıdır</w:t>
      </w:r>
      <w:r>
        <w:rPr>
          <w:rFonts w:ascii="Times New Roman" w:hAnsi="Times New Roman"/>
          <w:color w:val="000000"/>
          <w:sz w:val="24"/>
          <w:szCs w:val="24"/>
        </w:rPr>
        <w:t xml:space="preserve">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Bardak    B- Karabaş      C- Sevim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14-Aşağıdaki sözcüklerden hangisi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çoğul addır</w:t>
      </w:r>
      <w:r>
        <w:rPr>
          <w:rFonts w:ascii="Times New Roman" w:hAnsi="Times New Roman"/>
          <w:color w:val="000000"/>
          <w:sz w:val="24"/>
          <w:szCs w:val="24"/>
        </w:rPr>
        <w:t xml:space="preserve">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kalemim     B- kalemlerim   C- kalemsi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15- Aşağıdaki özel adlardan hangisinin kesme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işareti ile ayrılmasında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yanlışlık</w:t>
      </w:r>
      <w:r>
        <w:rPr>
          <w:rFonts w:ascii="Times New Roman" w:hAnsi="Times New Roman"/>
          <w:color w:val="000000"/>
          <w:sz w:val="24"/>
          <w:szCs w:val="24"/>
        </w:rPr>
        <w:t xml:space="preserve"> yapılmıştır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Ali'ler       B- Ali 'yi       C- Ali'den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16-Aşağıdaki seçeneklerin hangisinde sözcüklerin tamamı bir ek alarak anlam değiştirmiştir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A-  kışlık , yolsuz , suluk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B-  ayakkabı , sütçü ,yazlık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tozlu -karlı - kuşlar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17-Aşağıdaki sözcüklerden hangisi türemiş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 xml:space="preserve">değildir </w:t>
      </w:r>
      <w:r>
        <w:rPr>
          <w:rFonts w:ascii="Times New Roman" w:hAnsi="Times New Roman"/>
          <w:color w:val="000000"/>
          <w:sz w:val="24"/>
          <w:szCs w:val="24"/>
        </w:rPr>
        <w:t>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açlık     B- balık    C- tuzluk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18- "Şeker" sözcüğüne aşağıdaki eklerden hangisini getirirsek yeni bir sözcük türetmiş oluruz ?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ler        B- de           C- lik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19-Aşağıdaki cümlelerin hangisinde ismi niteleyen bir sözcük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yoktur</w:t>
      </w:r>
      <w:r>
        <w:rPr>
          <w:rFonts w:ascii="Times New Roman" w:hAnsi="Times New Roman"/>
          <w:color w:val="000000"/>
          <w:sz w:val="24"/>
          <w:szCs w:val="24"/>
        </w:rPr>
        <w:t xml:space="preserve">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A-kırmızı kalem 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B- uzun burun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arabanın camı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20-"Mustafa beyaz önlüğünü giyip mutfağa girdi." cümlesinde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adı niteleyen</w:t>
      </w:r>
      <w:r>
        <w:rPr>
          <w:rFonts w:ascii="Times New Roman" w:hAnsi="Times New Roman"/>
          <w:color w:val="000000"/>
          <w:sz w:val="24"/>
          <w:szCs w:val="24"/>
        </w:rPr>
        <w:t xml:space="preserve"> sözcük hangisidir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önlüğünü    B- beyaz     C- giyip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21-Aşağıdaki seçeneklerden hangisinde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varlığın durumunu bildiren</w:t>
      </w:r>
      <w:r>
        <w:rPr>
          <w:rFonts w:ascii="Times New Roman" w:hAnsi="Times New Roman"/>
          <w:color w:val="000000"/>
          <w:sz w:val="24"/>
          <w:szCs w:val="24"/>
        </w:rPr>
        <w:t xml:space="preserve"> bir sözcük kullanılmıştır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siyah göz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 eski ayakkabı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yuvarlak masa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22-"Bana yalan söyledi ........................ onu affettim." cümlesindeki boşluğa aşağıdakilerden hangisi gelmelidir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A-hatta      B-buna rağmen     C- çünkü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23- Aşağıdakilerden hangisi kurallı cümle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değildir</w:t>
      </w:r>
      <w:r>
        <w:rPr>
          <w:rFonts w:ascii="Times New Roman" w:hAnsi="Times New Roman"/>
          <w:color w:val="000000"/>
          <w:sz w:val="24"/>
          <w:szCs w:val="24"/>
        </w:rPr>
        <w:t>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Ne zaman gideceğiz sinemaya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 Resim yapmayı seviyor musun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Ödevlerini saat kaçta bitirirsin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24- Aşağıdaki cümlelerden hangisi bir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istek</w:t>
      </w:r>
      <w:r>
        <w:rPr>
          <w:rFonts w:ascii="Times New Roman" w:hAnsi="Times New Roman"/>
          <w:color w:val="000000"/>
          <w:sz w:val="24"/>
          <w:szCs w:val="24"/>
        </w:rPr>
        <w:t xml:space="preserve"> bildirir ? 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A-Kapıyı açık bıraktınız.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 Keşke birlikte oynasak.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Karnım çok acıktı.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25-Hangi seçenekte  "bahar" sözcüğü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tür adı</w:t>
      </w:r>
      <w:r>
        <w:rPr>
          <w:rFonts w:ascii="Times New Roman" w:hAnsi="Times New Roman"/>
          <w:color w:val="000000"/>
          <w:sz w:val="24"/>
          <w:szCs w:val="24"/>
        </w:rPr>
        <w:t xml:space="preserve"> olarak kullanılmıştır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Bahar bitince havalar soğudu.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B-Bahar, koşarak eve geldi.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Bahar erken uyudu.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26-Hangi cümlenin sonuna </w:t>
      </w:r>
      <w:r w:rsidRPr="00737CEF">
        <w:rPr>
          <w:rFonts w:ascii="Times New Roman" w:hAnsi="Times New Roman"/>
          <w:b/>
          <w:color w:val="000000"/>
          <w:sz w:val="24"/>
          <w:szCs w:val="24"/>
        </w:rPr>
        <w:t>ünlem</w:t>
      </w:r>
      <w:r>
        <w:rPr>
          <w:rFonts w:ascii="Times New Roman" w:hAnsi="Times New Roman"/>
          <w:color w:val="000000"/>
          <w:sz w:val="24"/>
          <w:szCs w:val="24"/>
        </w:rPr>
        <w:t xml:space="preserve"> işareti gelmelidir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Akşama bize gelecek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B-Köpeği görünce şaşırdı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C- Eyvah çantam sınıfta kaldı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27-Adres yazımında il ve ilçe arasına konulan noktalama işareti hangisidir ?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Ünlem    B- Kesme işareti    C- Eğik çizgi</w:t>
      </w:r>
    </w:p>
    <w:p w:rsidR="00AC7A1A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Pr="00CD76D7" w:rsidRDefault="00AC7A1A" w:rsidP="000762A7">
      <w:pPr>
        <w:rPr>
          <w:rFonts w:ascii="Hand writing Mutlu" w:hAnsi="Hand writing Mutlu"/>
          <w:i/>
          <w:sz w:val="24"/>
          <w:szCs w:val="24"/>
        </w:rPr>
      </w:pPr>
      <w:r w:rsidRPr="005E767B">
        <w:rPr>
          <w:rFonts w:ascii="Times New Roman" w:hAnsi="Times New Roman"/>
          <w:b/>
          <w:i/>
          <w:color w:val="FF0000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             </w:t>
      </w:r>
      <w:r w:rsidRPr="005E767B">
        <w:rPr>
          <w:rFonts w:ascii="Times New Roman" w:hAnsi="Times New Roman"/>
          <w:b/>
          <w:i/>
          <w:color w:val="FF0000"/>
          <w:sz w:val="24"/>
          <w:szCs w:val="24"/>
        </w:rPr>
        <w:t xml:space="preserve">  </w:t>
      </w:r>
      <w:hyperlink r:id="rId7" w:history="1">
        <w:r w:rsidRPr="003C19DE">
          <w:rPr>
            <w:rStyle w:val="Hyperlink"/>
            <w:rFonts w:ascii="Hand writing Mutlu" w:hAnsi="Hand writing Mutlu"/>
            <w:i/>
            <w:sz w:val="24"/>
            <w:szCs w:val="24"/>
          </w:rPr>
          <w:t>www.sorubak.com</w:t>
        </w:r>
      </w:hyperlink>
      <w:r>
        <w:rPr>
          <w:rFonts w:ascii="Hand writing Mutlu" w:hAnsi="Hand writing Mutlu"/>
          <w:i/>
          <w:sz w:val="24"/>
          <w:szCs w:val="24"/>
        </w:rPr>
        <w:t xml:space="preserve"> </w:t>
      </w:r>
    </w:p>
    <w:p w:rsidR="00AC7A1A" w:rsidRPr="005E767B" w:rsidRDefault="00AC7A1A" w:rsidP="005E767B">
      <w:pPr>
        <w:spacing w:line="240" w:lineRule="auto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AC7A1A" w:rsidRPr="009757A2" w:rsidRDefault="00AC7A1A" w:rsidP="00372E6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C7A1A" w:rsidRDefault="00AC7A1A" w:rsidP="00372E6B">
      <w:pPr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</w:p>
    <w:p w:rsidR="00AC7A1A" w:rsidRPr="00372E6B" w:rsidRDefault="00AC7A1A" w:rsidP="00372E6B">
      <w:pPr>
        <w:spacing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</w:t>
      </w:r>
    </w:p>
    <w:sectPr w:rsidR="00AC7A1A" w:rsidRPr="00372E6B" w:rsidSect="00077C06">
      <w:headerReference w:type="default" r:id="rId8"/>
      <w:pgSz w:w="11906" w:h="16838"/>
      <w:pgMar w:top="680" w:right="680" w:bottom="680" w:left="680" w:header="709" w:footer="709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A1A" w:rsidRDefault="00AC7A1A" w:rsidP="00372E6B">
      <w:pPr>
        <w:spacing w:after="0" w:line="240" w:lineRule="auto"/>
      </w:pPr>
      <w:r>
        <w:separator/>
      </w:r>
    </w:p>
  </w:endnote>
  <w:endnote w:type="continuationSeparator" w:id="0">
    <w:p w:rsidR="00AC7A1A" w:rsidRDefault="00AC7A1A" w:rsidP="0037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A1A" w:rsidRDefault="00AC7A1A" w:rsidP="00372E6B">
      <w:pPr>
        <w:spacing w:after="0" w:line="240" w:lineRule="auto"/>
      </w:pPr>
      <w:r>
        <w:separator/>
      </w:r>
    </w:p>
  </w:footnote>
  <w:footnote w:type="continuationSeparator" w:id="0">
    <w:p w:rsidR="00AC7A1A" w:rsidRDefault="00AC7A1A" w:rsidP="00372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A1A" w:rsidRDefault="00AC7A1A">
    <w:pPr>
      <w:pStyle w:val="Header"/>
    </w:pPr>
  </w:p>
  <w:p w:rsidR="00AC7A1A" w:rsidRDefault="00AC7A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E6B"/>
    <w:rsid w:val="000762A7"/>
    <w:rsid w:val="00077C06"/>
    <w:rsid w:val="00372E6B"/>
    <w:rsid w:val="003C10D8"/>
    <w:rsid w:val="003C19DE"/>
    <w:rsid w:val="004726E8"/>
    <w:rsid w:val="0049208D"/>
    <w:rsid w:val="00550D1B"/>
    <w:rsid w:val="00580428"/>
    <w:rsid w:val="005B32DD"/>
    <w:rsid w:val="005C1844"/>
    <w:rsid w:val="005E767B"/>
    <w:rsid w:val="005F7EF7"/>
    <w:rsid w:val="00737CEF"/>
    <w:rsid w:val="007E6911"/>
    <w:rsid w:val="00894925"/>
    <w:rsid w:val="009757A2"/>
    <w:rsid w:val="00AC4D1E"/>
    <w:rsid w:val="00AC7A1A"/>
    <w:rsid w:val="00C077A5"/>
    <w:rsid w:val="00CD76D7"/>
    <w:rsid w:val="00D04022"/>
    <w:rsid w:val="00D96463"/>
    <w:rsid w:val="00DC7157"/>
    <w:rsid w:val="00E00B79"/>
    <w:rsid w:val="00EC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4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2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E6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72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72E6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72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E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762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3</Pages>
  <Words>609</Words>
  <Characters>3474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>www.sorubak.com</cp:keywords>
  <dc:description/>
  <cp:lastModifiedBy>edanur</cp:lastModifiedBy>
  <cp:revision>10</cp:revision>
  <dcterms:created xsi:type="dcterms:W3CDTF">2014-12-11T13:14:00Z</dcterms:created>
  <dcterms:modified xsi:type="dcterms:W3CDTF">2014-12-16T17:03:00Z</dcterms:modified>
</cp:coreProperties>
</file>