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661" w:rsidRPr="008D7CC3" w:rsidRDefault="00FD0661" w:rsidP="008D7CC3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8D7CC3">
        <w:rPr>
          <w:rFonts w:cs="Calibri"/>
          <w:b/>
          <w:sz w:val="24"/>
          <w:szCs w:val="24"/>
        </w:rPr>
        <w:t>3-C SINIFI MATEMATİK ÖDEVİ</w:t>
      </w:r>
    </w:p>
    <w:p w:rsidR="00FD0661" w:rsidRDefault="00FD0661" w:rsidP="008D7CC3">
      <w:pPr>
        <w:pStyle w:val="ListParagraph"/>
        <w:spacing w:after="0" w:line="240" w:lineRule="auto"/>
        <w:rPr>
          <w:rFonts w:cs="Calibri"/>
          <w:sz w:val="24"/>
          <w:szCs w:val="24"/>
        </w:rPr>
      </w:pPr>
    </w:p>
    <w:p w:rsidR="00FD0661" w:rsidRPr="008D7CC3" w:rsidRDefault="00FD0661" w:rsidP="008D7CC3">
      <w:pPr>
        <w:pStyle w:val="ListParagraph"/>
        <w:numPr>
          <w:ilvl w:val="0"/>
          <w:numId w:val="1"/>
        </w:numPr>
        <w:spacing w:after="0" w:line="240" w:lineRule="auto"/>
        <w:rPr>
          <w:rFonts w:cs="Calibri"/>
          <w:sz w:val="24"/>
          <w:szCs w:val="24"/>
        </w:rPr>
      </w:pPr>
      <w:r w:rsidRPr="008D7CC3">
        <w:rPr>
          <w:rFonts w:cs="Calibri"/>
          <w:sz w:val="24"/>
          <w:szCs w:val="24"/>
        </w:rPr>
        <w:t>35E sayısı üç basamaklı tek doğal sayı olduğuna göre E yerine yazılabilecek sayıların toplamı kaçtır?</w:t>
      </w: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Pr="0025051E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Pr="0025051E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Pr="008D7CC3" w:rsidRDefault="00FD0661" w:rsidP="008D7CC3">
      <w:pPr>
        <w:pStyle w:val="ListParagraph"/>
        <w:numPr>
          <w:ilvl w:val="0"/>
          <w:numId w:val="1"/>
        </w:numPr>
        <w:spacing w:after="0" w:line="240" w:lineRule="auto"/>
        <w:rPr>
          <w:rFonts w:cs="Calibri"/>
          <w:sz w:val="24"/>
          <w:szCs w:val="24"/>
        </w:rPr>
      </w:pPr>
      <w:r w:rsidRPr="008D7CC3">
        <w:rPr>
          <w:rFonts w:cs="Calibri"/>
          <w:sz w:val="24"/>
          <w:szCs w:val="24"/>
        </w:rPr>
        <w:t>7,2,6 doğal sayıları birer kez kullanılarak elde edilecek üç basamaklı en küçük tek doğal sayı kaçtır?</w:t>
      </w: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Pr="0025051E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Pr="0025051E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Pr="008D7CC3" w:rsidRDefault="00FD0661" w:rsidP="008D7CC3">
      <w:pPr>
        <w:pStyle w:val="ListParagraph"/>
        <w:numPr>
          <w:ilvl w:val="0"/>
          <w:numId w:val="1"/>
        </w:numPr>
        <w:spacing w:after="0" w:line="240" w:lineRule="auto"/>
        <w:rPr>
          <w:rFonts w:cs="Calibri"/>
          <w:sz w:val="24"/>
          <w:szCs w:val="24"/>
        </w:rPr>
      </w:pPr>
      <w:r w:rsidRPr="008D7CC3">
        <w:rPr>
          <w:rFonts w:cs="Calibri"/>
          <w:sz w:val="24"/>
          <w:szCs w:val="24"/>
        </w:rPr>
        <w:t>1,5,8 doğal sayıları birer kez kullanılarak elde edilecek üç basamaklı en büyük çift doğal sayı ile üç basamaklı en küçük tek doğal sayının toplamı kaçtır?</w:t>
      </w: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Pr="0025051E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Pr="008D7CC3" w:rsidRDefault="00FD0661" w:rsidP="008D7CC3">
      <w:pPr>
        <w:pStyle w:val="ListParagraph"/>
        <w:numPr>
          <w:ilvl w:val="0"/>
          <w:numId w:val="1"/>
        </w:numPr>
        <w:spacing w:after="0" w:line="240" w:lineRule="auto"/>
        <w:rPr>
          <w:rFonts w:cs="Calibri"/>
          <w:sz w:val="24"/>
          <w:szCs w:val="24"/>
        </w:rPr>
      </w:pPr>
      <w:r w:rsidRPr="008D7CC3">
        <w:rPr>
          <w:rFonts w:cs="Calibri"/>
          <w:sz w:val="24"/>
          <w:szCs w:val="24"/>
        </w:rPr>
        <w:t>97A sayısı üç basamaklı çift doğal sayı olduğuna göre A yerine yazılabilecek en büyük ve en küçük sayının farkı kaçtır?</w:t>
      </w: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Pr="0025051E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Pr="008D7CC3" w:rsidRDefault="00FD0661" w:rsidP="008D7CC3">
      <w:pPr>
        <w:pStyle w:val="ListParagraph"/>
        <w:numPr>
          <w:ilvl w:val="0"/>
          <w:numId w:val="1"/>
        </w:numPr>
        <w:spacing w:after="0" w:line="240" w:lineRule="auto"/>
        <w:rPr>
          <w:rFonts w:cs="Calibri"/>
          <w:sz w:val="24"/>
          <w:szCs w:val="24"/>
        </w:rPr>
      </w:pPr>
    </w:p>
    <w:p w:rsidR="00FD0661" w:rsidRPr="008D7CC3" w:rsidRDefault="00FD0661" w:rsidP="008D7CC3">
      <w:pPr>
        <w:spacing w:after="0" w:line="240" w:lineRule="auto"/>
        <w:rPr>
          <w:rFonts w:cs="Calibri"/>
          <w:sz w:val="24"/>
          <w:szCs w:val="24"/>
        </w:rPr>
      </w:pPr>
    </w:p>
    <w:p w:rsidR="00FD0661" w:rsidRPr="0025051E" w:rsidRDefault="00FD0661" w:rsidP="00C355C1">
      <w:pPr>
        <w:spacing w:after="0" w:line="240" w:lineRule="auto"/>
        <w:rPr>
          <w:rFonts w:cs="Calibri"/>
          <w:sz w:val="24"/>
          <w:szCs w:val="24"/>
        </w:rPr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19.9pt;margin-top:4pt;width:10.5pt;height:10.5pt;z-index:251654144"/>
        </w:pict>
      </w:r>
      <w:r w:rsidRPr="0025051E">
        <w:rPr>
          <w:rFonts w:cs="Calibri"/>
          <w:sz w:val="24"/>
          <w:szCs w:val="24"/>
        </w:rPr>
        <w:t xml:space="preserve">    5      8</w:t>
      </w:r>
    </w:p>
    <w:p w:rsidR="00FD0661" w:rsidRPr="0025051E" w:rsidRDefault="00FD0661" w:rsidP="00C355C1">
      <w:pPr>
        <w:spacing w:after="0" w:line="240" w:lineRule="auto"/>
        <w:rPr>
          <w:rFonts w:cs="Calibri"/>
          <w:sz w:val="24"/>
          <w:szCs w:val="24"/>
        </w:rPr>
      </w:pP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7" type="#_x0000_t127" style="position:absolute;margin-left:172.15pt;margin-top:.6pt;width:12pt;height:9.75pt;z-index:251658240"/>
        </w:pict>
      </w:r>
      <w:r>
        <w:rPr>
          <w:noProof/>
        </w:rPr>
        <w:pict>
          <v:shape id="_x0000_s1028" type="#_x0000_t120" style="position:absolute;margin-left:134.65pt;margin-top:-.15pt;width:10.5pt;height:10.5pt;z-index:251657216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.35pt;margin-top:16.95pt;width:48pt;height:0;z-index:251656192" o:connectortype="straight"/>
        </w:pict>
      </w:r>
      <w:r>
        <w:rPr>
          <w:noProof/>
        </w:rPr>
        <w:pict>
          <v:shape id="_x0000_s1030" type="#_x0000_t127" style="position:absolute;margin-left:25.9pt;margin-top:-.15pt;width:12pt;height:9.75pt;z-index:251655168"/>
        </w:pict>
      </w:r>
      <w:r w:rsidRPr="0025051E">
        <w:rPr>
          <w:rFonts w:cs="Calibri"/>
          <w:sz w:val="24"/>
          <w:szCs w:val="24"/>
        </w:rPr>
        <w:t xml:space="preserve"> ₊ 3 6                     işleminde          ve</w:t>
      </w:r>
      <w:r>
        <w:rPr>
          <w:rFonts w:cs="Calibri"/>
          <w:sz w:val="24"/>
          <w:szCs w:val="24"/>
        </w:rPr>
        <w:t xml:space="preserve"> </w:t>
      </w:r>
      <w:r w:rsidRPr="0025051E">
        <w:rPr>
          <w:rFonts w:cs="Calibri"/>
          <w:sz w:val="24"/>
          <w:szCs w:val="24"/>
        </w:rPr>
        <w:t xml:space="preserve">  </w:t>
      </w:r>
      <w:r>
        <w:rPr>
          <w:rFonts w:cs="Calibri"/>
          <w:sz w:val="24"/>
          <w:szCs w:val="24"/>
        </w:rPr>
        <w:t xml:space="preserve">      in toplamı kaçtır? Bulduğun toplam tek mi çift midir?</w:t>
      </w: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  <w:r w:rsidRPr="0025051E">
        <w:rPr>
          <w:rFonts w:cs="Calibri"/>
          <w:sz w:val="24"/>
          <w:szCs w:val="24"/>
        </w:rPr>
        <w:t xml:space="preserve">    9</w:t>
      </w:r>
      <w:r>
        <w:rPr>
          <w:rFonts w:cs="Calibri"/>
          <w:sz w:val="24"/>
          <w:szCs w:val="24"/>
        </w:rPr>
        <w:t xml:space="preserve"> 5 0</w:t>
      </w: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Pr="008D7CC3" w:rsidRDefault="00FD0661" w:rsidP="008D7CC3">
      <w:pPr>
        <w:pStyle w:val="ListParagraph"/>
        <w:numPr>
          <w:ilvl w:val="0"/>
          <w:numId w:val="2"/>
        </w:numPr>
        <w:spacing w:after="0" w:line="240" w:lineRule="auto"/>
        <w:rPr>
          <w:rFonts w:cs="Calibri"/>
          <w:sz w:val="24"/>
          <w:szCs w:val="24"/>
        </w:rPr>
      </w:pPr>
      <w:r w:rsidRPr="008D7CC3">
        <w:rPr>
          <w:rFonts w:cs="Calibri"/>
          <w:sz w:val="24"/>
          <w:szCs w:val="24"/>
        </w:rPr>
        <w:t>DEF sayısında D sayısı en büyük tek sayı, E sayısı en küçük çift sayı F sayısı ise en büyük çift sayı ise DEF sayısı kaçtır?</w:t>
      </w: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C355C1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8D7CC3">
      <w:pPr>
        <w:pStyle w:val="ListParagraph"/>
        <w:numPr>
          <w:ilvl w:val="0"/>
          <w:numId w:val="2"/>
        </w:num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200 sayısını üç basamaklı en küçük tek sayı yapmak için kaç azaltmalıyız?</w:t>
      </w:r>
    </w:p>
    <w:p w:rsidR="00FD0661" w:rsidRDefault="00FD0661" w:rsidP="008D7CC3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8D7CC3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8D7CC3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8D7CC3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8D7CC3">
      <w:pPr>
        <w:pStyle w:val="ListParagraph"/>
        <w:numPr>
          <w:ilvl w:val="0"/>
          <w:numId w:val="2"/>
        </w:numPr>
        <w:spacing w:after="0" w:line="240" w:lineRule="auto"/>
        <w:rPr>
          <w:rFonts w:cs="Calibri"/>
          <w:sz w:val="24"/>
          <w:szCs w:val="24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left:0;text-align:left;margin-left:60.6pt;margin-top:1.3pt;width:13.5pt;height:12.75pt;z-index:251661312"/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2" type="#_x0000_t12" style="position:absolute;left:0;text-align:left;margin-left:41.65pt;margin-top:.55pt;width:18.2pt;height:13.5pt;z-index:251660288"/>
        </w:pict>
      </w: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3" type="#_x0000_t74" style="position:absolute;left:0;text-align:left;margin-left:28.15pt;margin-top:.55pt;width:9.75pt;height:13.5pt;z-index:251659264"/>
        </w:pict>
      </w:r>
      <w:r>
        <w:rPr>
          <w:rFonts w:cs="Calibri"/>
          <w:sz w:val="24"/>
          <w:szCs w:val="24"/>
        </w:rPr>
        <w:t xml:space="preserve">                  Sayısı rakamları birbirinden farklı üç basamaklı en büyük tek doğal sayıdır. Bu sayıyı oluşturan rakamların toplamı kaç olur?</w:t>
      </w:r>
    </w:p>
    <w:p w:rsidR="00FD0661" w:rsidRDefault="00FD0661" w:rsidP="0099667A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99667A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99667A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99667A">
      <w:pPr>
        <w:spacing w:after="0" w:line="240" w:lineRule="auto"/>
        <w:rPr>
          <w:rFonts w:cs="Calibri"/>
          <w:sz w:val="24"/>
          <w:szCs w:val="24"/>
        </w:rPr>
      </w:pPr>
    </w:p>
    <w:p w:rsidR="00FD0661" w:rsidRDefault="00FD0661" w:rsidP="0099667A">
      <w:pPr>
        <w:spacing w:after="0" w:line="240" w:lineRule="auto"/>
        <w:rPr>
          <w:rFonts w:cs="Calibri"/>
          <w:sz w:val="24"/>
          <w:szCs w:val="24"/>
        </w:rPr>
      </w:pPr>
    </w:p>
    <w:p w:rsidR="00FD0661" w:rsidRPr="0099667A" w:rsidRDefault="00FD0661" w:rsidP="0099667A">
      <w:pPr>
        <w:pStyle w:val="ListParagraph"/>
        <w:numPr>
          <w:ilvl w:val="0"/>
          <w:numId w:val="2"/>
        </w:num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72B sayısı üç basamaklı tek doğal sayıdır.42M sayısı üç basamaklı çift doğal sayıdır.”B”  ve  “M” yerine yazılabilecek en büyük rakamların toplamı kaçtır?</w:t>
      </w:r>
    </w:p>
    <w:p w:rsidR="00FD0661" w:rsidRDefault="00FD0661" w:rsidP="008D7CC3">
      <w:pPr>
        <w:spacing w:after="0" w:line="240" w:lineRule="auto"/>
        <w:rPr>
          <w:rFonts w:cs="Calibri"/>
          <w:sz w:val="24"/>
          <w:szCs w:val="24"/>
        </w:rPr>
      </w:pPr>
    </w:p>
    <w:p w:rsidR="00FD0661" w:rsidRPr="008D7CC3" w:rsidRDefault="00FD0661" w:rsidP="008D7CC3">
      <w:pPr>
        <w:spacing w:after="0" w:line="240" w:lineRule="auto"/>
        <w:rPr>
          <w:rFonts w:cs="Calibri"/>
          <w:sz w:val="24"/>
          <w:szCs w:val="24"/>
        </w:rPr>
      </w:pPr>
      <w:hyperlink r:id="rId5" w:history="1">
        <w:r w:rsidRPr="003C19DE">
          <w:rPr>
            <w:rStyle w:val="Hyperlink"/>
            <w:b/>
            <w:sz w:val="24"/>
            <w:szCs w:val="24"/>
          </w:rPr>
          <w:t>www.sorubak.com</w:t>
        </w:r>
      </w:hyperlink>
    </w:p>
    <w:sectPr w:rsidR="00FD0661" w:rsidRPr="008D7CC3" w:rsidSect="008D7CC3">
      <w:pgSz w:w="11906" w:h="16838"/>
      <w:pgMar w:top="993" w:right="566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052C2"/>
    <w:multiLevelType w:val="hybridMultilevel"/>
    <w:tmpl w:val="5BDC9D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029A6"/>
    <w:multiLevelType w:val="hybridMultilevel"/>
    <w:tmpl w:val="92460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55C1"/>
    <w:rsid w:val="0025051E"/>
    <w:rsid w:val="003B16D9"/>
    <w:rsid w:val="003C19DE"/>
    <w:rsid w:val="00852A42"/>
    <w:rsid w:val="008D7CC3"/>
    <w:rsid w:val="0099667A"/>
    <w:rsid w:val="009D0D6C"/>
    <w:rsid w:val="00C355C1"/>
    <w:rsid w:val="00FD0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D6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D7CC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52A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184</Words>
  <Characters>1051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>www.sorubak.com</cp:keywords>
  <dc:description/>
  <cp:lastModifiedBy>edanur</cp:lastModifiedBy>
  <cp:revision>4</cp:revision>
  <dcterms:created xsi:type="dcterms:W3CDTF">2014-12-10T22:14:00Z</dcterms:created>
  <dcterms:modified xsi:type="dcterms:W3CDTF">2014-12-16T17:06:00Z</dcterms:modified>
</cp:coreProperties>
</file>