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344"/>
      </w:tblGrid>
      <w:tr w:rsidR="00E6780B" w:rsidRPr="00BC1C46" w:rsidTr="00BC1C46">
        <w:tc>
          <w:tcPr>
            <w:tcW w:w="10344" w:type="dxa"/>
          </w:tcPr>
          <w:p w:rsidR="00E6780B" w:rsidRPr="00BC1C46" w:rsidRDefault="00E6780B" w:rsidP="00BC1C4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C1C46">
              <w:rPr>
                <w:rFonts w:ascii="Times New Roman" w:hAnsi="Times New Roman"/>
              </w:rPr>
              <w:t>2014- 2015 EĞİTİM ÖĞRETİM YILI 3/.....SINIFI MATEMATİK DERSİ  DEĞERLENDİRME-1</w:t>
            </w:r>
          </w:p>
        </w:tc>
      </w:tr>
      <w:tr w:rsidR="00E6780B" w:rsidRPr="00BC1C46" w:rsidTr="00BC1C46">
        <w:tc>
          <w:tcPr>
            <w:tcW w:w="10344" w:type="dxa"/>
          </w:tcPr>
          <w:p w:rsidR="00E6780B" w:rsidRPr="00BC1C46" w:rsidRDefault="00E6780B" w:rsidP="00BC1C4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6780B" w:rsidRPr="00BC1C46" w:rsidRDefault="00E6780B" w:rsidP="00BC1C46">
            <w:pPr>
              <w:spacing w:after="0" w:line="240" w:lineRule="auto"/>
              <w:rPr>
                <w:rFonts w:ascii="Times New Roman" w:hAnsi="Times New Roman"/>
              </w:rPr>
            </w:pPr>
            <w:r w:rsidRPr="00BC1C46">
              <w:rPr>
                <w:rFonts w:ascii="Times New Roman" w:hAnsi="Times New Roman"/>
              </w:rPr>
              <w:t>ADI SOYADI : ......................................................................................                                ......./......./2014</w:t>
            </w:r>
          </w:p>
          <w:p w:rsidR="00E6780B" w:rsidRPr="00BC1C46" w:rsidRDefault="00E6780B" w:rsidP="00BC1C4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6780B" w:rsidRPr="00BC1C46" w:rsidRDefault="00E6780B" w:rsidP="00BC1C46">
            <w:pPr>
              <w:spacing w:after="0" w:line="240" w:lineRule="auto"/>
              <w:rPr>
                <w:rFonts w:ascii="Times New Roman" w:hAnsi="Times New Roman"/>
              </w:rPr>
            </w:pPr>
            <w:r w:rsidRPr="00BC1C46">
              <w:rPr>
                <w:rFonts w:ascii="Times New Roman" w:hAnsi="Times New Roman"/>
              </w:rPr>
              <w:t>ALDIĞI PUAN : .....................</w:t>
            </w:r>
          </w:p>
          <w:p w:rsidR="00E6780B" w:rsidRPr="00BC1C46" w:rsidRDefault="00E6780B" w:rsidP="00BC1C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6780B" w:rsidRPr="00BC1C46" w:rsidTr="00BC1C46">
        <w:tc>
          <w:tcPr>
            <w:tcW w:w="10344" w:type="dxa"/>
          </w:tcPr>
          <w:p w:rsidR="00E6780B" w:rsidRPr="00BC1C46" w:rsidRDefault="00E6780B" w:rsidP="00BC1C46">
            <w:pPr>
              <w:spacing w:after="0" w:line="240" w:lineRule="auto"/>
              <w:rPr>
                <w:rFonts w:ascii="Times New Roman" w:hAnsi="Times New Roman"/>
              </w:rPr>
            </w:pPr>
            <w:r w:rsidRPr="00BC1C46">
              <w:rPr>
                <w:rFonts w:ascii="Times New Roman" w:hAnsi="Times New Roman"/>
              </w:rPr>
              <w:t>ÖĞRETMENİN DÜŞÜNCELERİ :</w:t>
            </w:r>
          </w:p>
          <w:p w:rsidR="00E6780B" w:rsidRPr="00BC1C46" w:rsidRDefault="00E6780B" w:rsidP="00BC1C4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6780B" w:rsidRPr="00BC1C46" w:rsidRDefault="00E6780B" w:rsidP="00BC1C4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6780B" w:rsidRPr="00C331C5" w:rsidRDefault="00E6780B" w:rsidP="005A3D9B">
      <w:pPr>
        <w:tabs>
          <w:tab w:val="left" w:pos="4005"/>
        </w:tabs>
        <w:rPr>
          <w:rFonts w:ascii="Times New Roman" w:hAnsi="Times New Roman"/>
        </w:rPr>
      </w:pPr>
      <w:r w:rsidRPr="00C331C5">
        <w:rPr>
          <w:rFonts w:ascii="Times New Roman" w:hAnsi="Times New Roman"/>
        </w:rPr>
        <w:tab/>
        <w:t>SORULAR</w:t>
      </w:r>
    </w:p>
    <w:p w:rsidR="00E6780B" w:rsidRPr="00C331C5" w:rsidRDefault="00E6780B" w:rsidP="005A3D9B">
      <w:pPr>
        <w:tabs>
          <w:tab w:val="left" w:pos="4005"/>
        </w:tabs>
        <w:rPr>
          <w:rFonts w:ascii="Times New Roman" w:hAnsi="Times New Roman"/>
          <w:b/>
        </w:rPr>
      </w:pPr>
      <w:r w:rsidRPr="00266B5D">
        <w:rPr>
          <w:rFonts w:ascii="Times New Roman" w:hAnsi="Times New Roman"/>
          <w:b/>
          <w:highlight w:val="yellow"/>
        </w:rPr>
        <w:t>1. Aşağıdaki sayıların okunuşlarını yazınız</w:t>
      </w:r>
      <w:r w:rsidRPr="004A35F1">
        <w:rPr>
          <w:rFonts w:ascii="Times New Roman" w:hAnsi="Times New Roman"/>
          <w:b/>
          <w:highlight w:val="yellow"/>
        </w:rPr>
        <w:t>.</w:t>
      </w:r>
      <w:r>
        <w:rPr>
          <w:rFonts w:ascii="Times New Roman" w:hAnsi="Times New Roman"/>
          <w:b/>
          <w:highlight w:val="yellow"/>
        </w:rPr>
        <w:t>( 4</w:t>
      </w:r>
      <w:r w:rsidRPr="004A35F1">
        <w:rPr>
          <w:rFonts w:ascii="Times New Roman" w:hAnsi="Times New Roman"/>
          <w:b/>
          <w:highlight w:val="yellow"/>
        </w:rPr>
        <w:t xml:space="preserve">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72"/>
        <w:gridCol w:w="5172"/>
      </w:tblGrid>
      <w:tr w:rsidR="00E6780B" w:rsidRPr="00BC1C46" w:rsidTr="00BC1C46">
        <w:tc>
          <w:tcPr>
            <w:tcW w:w="5172" w:type="dxa"/>
          </w:tcPr>
          <w:p w:rsidR="00E6780B" w:rsidRPr="00BC1C46" w:rsidRDefault="00E6780B" w:rsidP="00A6303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C1C46">
              <w:rPr>
                <w:rFonts w:ascii="Times New Roman" w:hAnsi="Times New Roman"/>
                <w:sz w:val="24"/>
                <w:szCs w:val="24"/>
              </w:rPr>
              <w:t>123:   ........................................................................</w:t>
            </w:r>
          </w:p>
          <w:p w:rsidR="00E6780B" w:rsidRPr="00BC1C46" w:rsidRDefault="00E6780B" w:rsidP="00A63034">
            <w:pPr>
              <w:pStyle w:val="NoSpacing"/>
              <w:rPr>
                <w:rFonts w:ascii="Times New Roman" w:hAnsi="Times New Roman"/>
                <w:b/>
              </w:rPr>
            </w:pPr>
          </w:p>
        </w:tc>
        <w:tc>
          <w:tcPr>
            <w:tcW w:w="5172" w:type="dxa"/>
          </w:tcPr>
          <w:p w:rsidR="00E6780B" w:rsidRPr="00BC1C46" w:rsidRDefault="00E6780B" w:rsidP="00A6303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C1C46">
              <w:rPr>
                <w:rFonts w:ascii="Times New Roman" w:hAnsi="Times New Roman"/>
                <w:sz w:val="24"/>
                <w:szCs w:val="24"/>
              </w:rPr>
              <w:t>378:    .......................................................................</w:t>
            </w:r>
          </w:p>
          <w:p w:rsidR="00E6780B" w:rsidRPr="00BC1C46" w:rsidRDefault="00E6780B" w:rsidP="00BC1C46">
            <w:pPr>
              <w:tabs>
                <w:tab w:val="left" w:pos="4005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6780B" w:rsidRPr="00BC1C46" w:rsidTr="00BC1C46">
        <w:tc>
          <w:tcPr>
            <w:tcW w:w="5172" w:type="dxa"/>
          </w:tcPr>
          <w:p w:rsidR="00E6780B" w:rsidRPr="00BC1C46" w:rsidRDefault="00E6780B" w:rsidP="00A6303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C1C46">
              <w:rPr>
                <w:rFonts w:ascii="Times New Roman" w:hAnsi="Times New Roman"/>
                <w:sz w:val="24"/>
                <w:szCs w:val="24"/>
              </w:rPr>
              <w:t>555:   ........................................................................</w:t>
            </w:r>
          </w:p>
          <w:p w:rsidR="00E6780B" w:rsidRPr="00BC1C46" w:rsidRDefault="00E6780B" w:rsidP="00BC1C46">
            <w:pPr>
              <w:tabs>
                <w:tab w:val="left" w:pos="4005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172" w:type="dxa"/>
          </w:tcPr>
          <w:p w:rsidR="00E6780B" w:rsidRPr="00BC1C46" w:rsidRDefault="00E6780B" w:rsidP="00A6303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C1C46">
              <w:rPr>
                <w:rFonts w:ascii="Times New Roman" w:hAnsi="Times New Roman"/>
                <w:sz w:val="24"/>
                <w:szCs w:val="24"/>
              </w:rPr>
              <w:t>909:    .......................................................................</w:t>
            </w:r>
          </w:p>
          <w:p w:rsidR="00E6780B" w:rsidRPr="00BC1C46" w:rsidRDefault="00E6780B" w:rsidP="00BC1C46">
            <w:pPr>
              <w:tabs>
                <w:tab w:val="left" w:pos="4005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</w:tbl>
    <w:p w:rsidR="00E6780B" w:rsidRPr="00C331C5" w:rsidRDefault="00E6780B" w:rsidP="005A3D9B">
      <w:pPr>
        <w:tabs>
          <w:tab w:val="left" w:pos="4005"/>
        </w:tabs>
        <w:rPr>
          <w:rFonts w:ascii="Times New Roman" w:hAnsi="Times New Roman"/>
          <w:b/>
        </w:rPr>
      </w:pPr>
      <w:r w:rsidRPr="00266B5D">
        <w:rPr>
          <w:rFonts w:ascii="Times New Roman" w:hAnsi="Times New Roman"/>
          <w:b/>
          <w:highlight w:val="yellow"/>
        </w:rPr>
        <w:t>2. Aşağıda okunuşları verilen sayıları yazınız.</w:t>
      </w:r>
      <w:r w:rsidRPr="004A35F1">
        <w:rPr>
          <w:rFonts w:ascii="Times New Roman" w:hAnsi="Times New Roman"/>
          <w:b/>
          <w:highlight w:val="yellow"/>
        </w:rPr>
        <w:t xml:space="preserve"> </w:t>
      </w:r>
      <w:r>
        <w:rPr>
          <w:rFonts w:ascii="Times New Roman" w:hAnsi="Times New Roman"/>
          <w:b/>
          <w:highlight w:val="yellow"/>
        </w:rPr>
        <w:t>( 8</w:t>
      </w:r>
      <w:r w:rsidRPr="004A35F1">
        <w:rPr>
          <w:rFonts w:ascii="Times New Roman" w:hAnsi="Times New Roman"/>
          <w:b/>
          <w:highlight w:val="yellow"/>
        </w:rPr>
        <w:t xml:space="preserve">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48"/>
        <w:gridCol w:w="3449"/>
        <w:gridCol w:w="3449"/>
      </w:tblGrid>
      <w:tr w:rsidR="00E6780B" w:rsidRPr="00BC1C46" w:rsidTr="00BC1C46">
        <w:trPr>
          <w:trHeight w:val="150"/>
        </w:trPr>
        <w:tc>
          <w:tcPr>
            <w:tcW w:w="3448" w:type="dxa"/>
          </w:tcPr>
          <w:p w:rsidR="00E6780B" w:rsidRPr="00BC1C46" w:rsidRDefault="00E6780B" w:rsidP="000D33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C1C46">
              <w:rPr>
                <w:rFonts w:ascii="Times New Roman" w:hAnsi="Times New Roman"/>
                <w:sz w:val="24"/>
                <w:szCs w:val="24"/>
              </w:rPr>
              <w:t>dört yüz altmış beş   :  ........</w:t>
            </w:r>
          </w:p>
          <w:p w:rsidR="00E6780B" w:rsidRPr="00BC1C46" w:rsidRDefault="00E6780B" w:rsidP="008860F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49" w:type="dxa"/>
          </w:tcPr>
          <w:p w:rsidR="00E6780B" w:rsidRPr="00BC1C46" w:rsidRDefault="00E6780B" w:rsidP="000D33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C1C46">
              <w:rPr>
                <w:rFonts w:ascii="Times New Roman" w:hAnsi="Times New Roman"/>
                <w:sz w:val="24"/>
                <w:szCs w:val="24"/>
              </w:rPr>
              <w:t>dokuz yüz doksan dokuz   :  ........</w:t>
            </w:r>
          </w:p>
          <w:p w:rsidR="00E6780B" w:rsidRPr="00BC1C46" w:rsidRDefault="00E6780B" w:rsidP="008860F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49" w:type="dxa"/>
          </w:tcPr>
          <w:p w:rsidR="00E6780B" w:rsidRPr="00BC1C46" w:rsidRDefault="00E6780B" w:rsidP="000D33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C1C46">
              <w:rPr>
                <w:rFonts w:ascii="Times New Roman" w:hAnsi="Times New Roman"/>
                <w:sz w:val="24"/>
                <w:szCs w:val="24"/>
              </w:rPr>
              <w:t>yüz altı          :   ........</w:t>
            </w:r>
          </w:p>
          <w:p w:rsidR="00E6780B" w:rsidRPr="00BC1C46" w:rsidRDefault="00E6780B" w:rsidP="008860F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780B" w:rsidRPr="00BC1C46" w:rsidTr="00BC1C46">
        <w:trPr>
          <w:trHeight w:val="150"/>
        </w:trPr>
        <w:tc>
          <w:tcPr>
            <w:tcW w:w="3448" w:type="dxa"/>
          </w:tcPr>
          <w:p w:rsidR="00E6780B" w:rsidRPr="00BC1C46" w:rsidRDefault="00E6780B" w:rsidP="000D33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C1C46">
              <w:rPr>
                <w:rFonts w:ascii="Times New Roman" w:hAnsi="Times New Roman"/>
                <w:sz w:val="24"/>
                <w:szCs w:val="24"/>
              </w:rPr>
              <w:t>beş yüz seksen iki  :  .......</w:t>
            </w:r>
          </w:p>
          <w:p w:rsidR="00E6780B" w:rsidRPr="00BC1C46" w:rsidRDefault="00E6780B" w:rsidP="008860F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49" w:type="dxa"/>
          </w:tcPr>
          <w:p w:rsidR="00E6780B" w:rsidRPr="00BC1C46" w:rsidRDefault="00E6780B" w:rsidP="000D33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C1C46">
              <w:rPr>
                <w:rFonts w:ascii="Times New Roman" w:hAnsi="Times New Roman"/>
                <w:sz w:val="24"/>
                <w:szCs w:val="24"/>
              </w:rPr>
              <w:t>beş yüz elli yedi                :  ......</w:t>
            </w:r>
          </w:p>
          <w:p w:rsidR="00E6780B" w:rsidRPr="00BC1C46" w:rsidRDefault="00E6780B" w:rsidP="008860F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49" w:type="dxa"/>
          </w:tcPr>
          <w:p w:rsidR="00E6780B" w:rsidRPr="00BC1C46" w:rsidRDefault="00E6780B" w:rsidP="000D330E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C1C46">
              <w:rPr>
                <w:rFonts w:ascii="Times New Roman" w:hAnsi="Times New Roman"/>
                <w:sz w:val="24"/>
                <w:szCs w:val="24"/>
              </w:rPr>
              <w:t>yedi yüz bir  :   ........</w:t>
            </w:r>
          </w:p>
          <w:p w:rsidR="00E6780B" w:rsidRPr="00BC1C46" w:rsidRDefault="00E6780B" w:rsidP="008860F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6780B" w:rsidRPr="00C331C5" w:rsidRDefault="00E6780B" w:rsidP="005A3D9B">
      <w:pPr>
        <w:tabs>
          <w:tab w:val="left" w:pos="4005"/>
        </w:tabs>
        <w:rPr>
          <w:rFonts w:ascii="Times New Roman" w:hAnsi="Times New Roman"/>
          <w:b/>
        </w:rPr>
      </w:pPr>
      <w:r w:rsidRPr="00266B5D">
        <w:rPr>
          <w:rFonts w:ascii="Times New Roman" w:hAnsi="Times New Roman"/>
          <w:b/>
          <w:highlight w:val="yellow"/>
        </w:rPr>
        <w:t>3. Aşağıda verilen sayıları çözümleyiniz.</w:t>
      </w:r>
      <w:r w:rsidRPr="004A35F1">
        <w:rPr>
          <w:rFonts w:ascii="Times New Roman" w:hAnsi="Times New Roman"/>
          <w:b/>
          <w:highlight w:val="yellow"/>
        </w:rPr>
        <w:t xml:space="preserve"> ( 8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72"/>
        <w:gridCol w:w="5172"/>
      </w:tblGrid>
      <w:tr w:rsidR="00E6780B" w:rsidRPr="00BC1C46" w:rsidTr="00BC1C46">
        <w:tc>
          <w:tcPr>
            <w:tcW w:w="5172" w:type="dxa"/>
          </w:tcPr>
          <w:p w:rsidR="00E6780B" w:rsidRPr="00BC1C46" w:rsidRDefault="00E6780B" w:rsidP="008860F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C1C46">
              <w:rPr>
                <w:rFonts w:ascii="Times New Roman" w:hAnsi="Times New Roman"/>
                <w:sz w:val="24"/>
                <w:szCs w:val="24"/>
              </w:rPr>
              <w:t>604:   ........................................................................</w:t>
            </w:r>
          </w:p>
          <w:p w:rsidR="00E6780B" w:rsidRPr="00BC1C46" w:rsidRDefault="00E6780B" w:rsidP="008860F4">
            <w:pPr>
              <w:pStyle w:val="NoSpacing"/>
              <w:rPr>
                <w:rFonts w:ascii="Times New Roman" w:hAnsi="Times New Roman"/>
                <w:b/>
              </w:rPr>
            </w:pPr>
          </w:p>
        </w:tc>
        <w:tc>
          <w:tcPr>
            <w:tcW w:w="5172" w:type="dxa"/>
          </w:tcPr>
          <w:p w:rsidR="00E6780B" w:rsidRPr="00BC1C46" w:rsidRDefault="00E6780B" w:rsidP="008860F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C1C46">
              <w:rPr>
                <w:rFonts w:ascii="Times New Roman" w:hAnsi="Times New Roman"/>
                <w:sz w:val="24"/>
                <w:szCs w:val="24"/>
              </w:rPr>
              <w:t>378:    .......................................................................</w:t>
            </w:r>
          </w:p>
          <w:p w:rsidR="00E6780B" w:rsidRPr="00BC1C46" w:rsidRDefault="00E6780B" w:rsidP="00BC1C46">
            <w:pPr>
              <w:tabs>
                <w:tab w:val="left" w:pos="4005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E6780B" w:rsidRPr="00BC1C46" w:rsidTr="00BC1C46">
        <w:tc>
          <w:tcPr>
            <w:tcW w:w="5172" w:type="dxa"/>
          </w:tcPr>
          <w:p w:rsidR="00E6780B" w:rsidRPr="00BC1C46" w:rsidRDefault="00E6780B" w:rsidP="008860F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C1C46">
              <w:rPr>
                <w:rFonts w:ascii="Times New Roman" w:hAnsi="Times New Roman"/>
                <w:sz w:val="24"/>
                <w:szCs w:val="24"/>
              </w:rPr>
              <w:t>514:   ........................................................................</w:t>
            </w:r>
          </w:p>
          <w:p w:rsidR="00E6780B" w:rsidRPr="00BC1C46" w:rsidRDefault="00E6780B" w:rsidP="00BC1C46">
            <w:pPr>
              <w:tabs>
                <w:tab w:val="left" w:pos="4005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172" w:type="dxa"/>
          </w:tcPr>
          <w:p w:rsidR="00E6780B" w:rsidRPr="00BC1C46" w:rsidRDefault="00E6780B" w:rsidP="008860F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BC1C46">
              <w:rPr>
                <w:rFonts w:ascii="Times New Roman" w:hAnsi="Times New Roman"/>
                <w:sz w:val="24"/>
                <w:szCs w:val="24"/>
              </w:rPr>
              <w:t>917:    .......................................................................</w:t>
            </w:r>
          </w:p>
          <w:p w:rsidR="00E6780B" w:rsidRPr="00BC1C46" w:rsidRDefault="00E6780B" w:rsidP="00BC1C46">
            <w:pPr>
              <w:tabs>
                <w:tab w:val="left" w:pos="4005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</w:tbl>
    <w:p w:rsidR="00E6780B" w:rsidRPr="00C331C5" w:rsidRDefault="00E6780B" w:rsidP="005A3D9B">
      <w:pPr>
        <w:tabs>
          <w:tab w:val="left" w:pos="4005"/>
        </w:tabs>
        <w:rPr>
          <w:rFonts w:ascii="Times New Roman" w:hAnsi="Times New Roman"/>
          <w:b/>
        </w:rPr>
      </w:pPr>
      <w:r w:rsidRPr="00266B5D">
        <w:rPr>
          <w:rFonts w:ascii="Times New Roman" w:hAnsi="Times New Roman"/>
          <w:b/>
          <w:highlight w:val="yellow"/>
        </w:rPr>
        <w:t>4. Aşağıda çözümlenmiş olarak verilen doğal sayıları yazınız.</w:t>
      </w:r>
      <w:r w:rsidRPr="004A35F1">
        <w:rPr>
          <w:rFonts w:ascii="Times New Roman" w:hAnsi="Times New Roman"/>
          <w:b/>
          <w:highlight w:val="yellow"/>
        </w:rPr>
        <w:t xml:space="preserve"> ( 8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72"/>
        <w:gridCol w:w="5172"/>
      </w:tblGrid>
      <w:tr w:rsidR="00E6780B" w:rsidRPr="00BC1C46" w:rsidTr="00BC1C46">
        <w:tc>
          <w:tcPr>
            <w:tcW w:w="5172" w:type="dxa"/>
          </w:tcPr>
          <w:p w:rsidR="00E6780B" w:rsidRPr="00BC1C46" w:rsidRDefault="00E6780B" w:rsidP="00BC1C46">
            <w:pPr>
              <w:spacing w:after="0" w:line="240" w:lineRule="auto"/>
              <w:rPr>
                <w:rFonts w:ascii="Times New Roman" w:hAnsi="Times New Roman"/>
              </w:rPr>
            </w:pPr>
            <w:r w:rsidRPr="00BC1C46">
              <w:rPr>
                <w:rFonts w:ascii="Times New Roman" w:hAnsi="Times New Roman"/>
              </w:rPr>
              <w:t>9 yüzlük + 5 birlik  = ........</w:t>
            </w:r>
          </w:p>
          <w:p w:rsidR="00E6780B" w:rsidRPr="00BC1C46" w:rsidRDefault="00E6780B" w:rsidP="008860F4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6780B" w:rsidRPr="00BC1C46" w:rsidRDefault="00E6780B" w:rsidP="008860F4">
            <w:pPr>
              <w:pStyle w:val="NoSpacing"/>
              <w:rPr>
                <w:rFonts w:ascii="Times New Roman" w:hAnsi="Times New Roman"/>
                <w:b/>
              </w:rPr>
            </w:pPr>
          </w:p>
        </w:tc>
        <w:tc>
          <w:tcPr>
            <w:tcW w:w="5172" w:type="dxa"/>
          </w:tcPr>
          <w:p w:rsidR="00E6780B" w:rsidRPr="00BC1C46" w:rsidRDefault="00E6780B" w:rsidP="00BC1C46">
            <w:pPr>
              <w:tabs>
                <w:tab w:val="left" w:pos="4005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BC1C46">
              <w:rPr>
                <w:rFonts w:ascii="Times New Roman" w:hAnsi="Times New Roman"/>
              </w:rPr>
              <w:t>2 yüzlük + 1 onluk +  2 birlik =………..</w:t>
            </w:r>
          </w:p>
        </w:tc>
      </w:tr>
      <w:tr w:rsidR="00E6780B" w:rsidRPr="00BC1C46" w:rsidTr="00BC1C46">
        <w:tc>
          <w:tcPr>
            <w:tcW w:w="5172" w:type="dxa"/>
          </w:tcPr>
          <w:p w:rsidR="00E6780B" w:rsidRPr="00BC1C46" w:rsidRDefault="00E6780B" w:rsidP="00BC1C46">
            <w:pPr>
              <w:tabs>
                <w:tab w:val="left" w:pos="4005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BC1C46">
              <w:rPr>
                <w:rFonts w:ascii="Times New Roman" w:hAnsi="Times New Roman"/>
              </w:rPr>
              <w:t>8 onluk + 2 yüzlük +  8 birlik =……….</w:t>
            </w:r>
          </w:p>
        </w:tc>
        <w:tc>
          <w:tcPr>
            <w:tcW w:w="5172" w:type="dxa"/>
          </w:tcPr>
          <w:p w:rsidR="00E6780B" w:rsidRPr="00BC1C46" w:rsidRDefault="00E6780B" w:rsidP="00BC1C46">
            <w:pPr>
              <w:spacing w:after="0" w:line="240" w:lineRule="auto"/>
              <w:rPr>
                <w:rFonts w:ascii="Times New Roman" w:hAnsi="Times New Roman"/>
              </w:rPr>
            </w:pPr>
            <w:r w:rsidRPr="00BC1C46">
              <w:rPr>
                <w:rFonts w:ascii="Times New Roman" w:hAnsi="Times New Roman"/>
              </w:rPr>
              <w:t>7 yüzlük + 3 birlik  + 4 onluk  =……….</w:t>
            </w:r>
          </w:p>
          <w:p w:rsidR="00E6780B" w:rsidRPr="00BC1C46" w:rsidRDefault="00E6780B" w:rsidP="00BC1C46">
            <w:pPr>
              <w:tabs>
                <w:tab w:val="left" w:pos="4005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</w:tbl>
    <w:p w:rsidR="00E6780B" w:rsidRPr="00C331C5" w:rsidRDefault="00E6780B" w:rsidP="00C331C5">
      <w:pPr>
        <w:rPr>
          <w:rFonts w:ascii="Times New Roman" w:hAnsi="Times New Roman"/>
          <w:b/>
        </w:rPr>
      </w:pPr>
      <w:r w:rsidRPr="00266B5D">
        <w:rPr>
          <w:rFonts w:ascii="Times New Roman" w:hAnsi="Times New Roman"/>
          <w:b/>
          <w:highlight w:val="yellow"/>
        </w:rPr>
        <w:t>5. Aşağıdaki sayıları sembol kullanarak  küçükten büyüğe doğru   sıralayınız</w:t>
      </w:r>
      <w:r>
        <w:rPr>
          <w:rFonts w:ascii="Times New Roman" w:hAnsi="Times New Roman"/>
          <w:b/>
          <w:highlight w:val="yellow"/>
        </w:rPr>
        <w:t>( 2</w:t>
      </w:r>
      <w:r w:rsidRPr="004A35F1">
        <w:rPr>
          <w:rFonts w:ascii="Times New Roman" w:hAnsi="Times New Roman"/>
          <w:b/>
          <w:highlight w:val="yellow"/>
        </w:rPr>
        <w:t xml:space="preserve"> PUAN)</w:t>
      </w:r>
    </w:p>
    <w:p w:rsidR="00E6780B" w:rsidRPr="00C331C5" w:rsidRDefault="00E6780B" w:rsidP="00C331C5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*</w:t>
      </w:r>
      <w:r w:rsidRPr="00C331C5">
        <w:rPr>
          <w:rFonts w:ascii="Times New Roman" w:hAnsi="Times New Roman"/>
        </w:rPr>
        <w:t xml:space="preserve">  562  –  179  –  926  – 341  -  154  </w:t>
      </w:r>
    </w:p>
    <w:p w:rsidR="00E6780B" w:rsidRDefault="00E6780B" w:rsidP="00C331C5">
      <w:pPr>
        <w:rPr>
          <w:rFonts w:ascii="Times New Roman" w:hAnsi="Times New Roman"/>
        </w:rPr>
      </w:pPr>
      <w:r w:rsidRPr="00C331C5">
        <w:rPr>
          <w:rFonts w:ascii="Times New Roman" w:hAnsi="Times New Roman"/>
        </w:rPr>
        <w:t>…………………………………………………………………………..</w:t>
      </w:r>
    </w:p>
    <w:p w:rsidR="00E6780B" w:rsidRPr="00266B5D" w:rsidRDefault="00E6780B" w:rsidP="00C331C5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6</w:t>
      </w:r>
      <w:r w:rsidRPr="00266B5D">
        <w:rPr>
          <w:rFonts w:ascii="Times New Roman" w:hAnsi="Times New Roman"/>
          <w:b/>
          <w:highlight w:val="yellow"/>
        </w:rPr>
        <w:t>. Aşağıdaki sayıları   sembol kullanarak büyükten küçüğe doğru   sıralayınız</w:t>
      </w:r>
      <w:r>
        <w:rPr>
          <w:rFonts w:ascii="Times New Roman" w:hAnsi="Times New Roman"/>
          <w:b/>
          <w:highlight w:val="yellow"/>
        </w:rPr>
        <w:t>( 2</w:t>
      </w:r>
      <w:r w:rsidRPr="004A35F1">
        <w:rPr>
          <w:rFonts w:ascii="Times New Roman" w:hAnsi="Times New Roman"/>
          <w:b/>
          <w:highlight w:val="yellow"/>
        </w:rPr>
        <w:t xml:space="preserve"> PUAN)</w:t>
      </w:r>
    </w:p>
    <w:p w:rsidR="00E6780B" w:rsidRPr="00053A8B" w:rsidRDefault="00E6780B" w:rsidP="00C331C5">
      <w:pPr>
        <w:rPr>
          <w:rFonts w:ascii="Comic Sans MS" w:hAnsi="Comic Sans MS"/>
        </w:rPr>
      </w:pPr>
      <w:r w:rsidRPr="00053A8B">
        <w:rPr>
          <w:rFonts w:ascii="Comic Sans MS" w:hAnsi="Comic Sans MS"/>
        </w:rPr>
        <w:t>917 – 948  -  902  - 954  -  989</w:t>
      </w:r>
    </w:p>
    <w:p w:rsidR="00E6780B" w:rsidRDefault="00E6780B" w:rsidP="00266B5D">
      <w:pPr>
        <w:rPr>
          <w:rFonts w:ascii="Comic Sans MS" w:hAnsi="Comic Sans MS"/>
        </w:rPr>
      </w:pPr>
      <w:r>
        <w:rPr>
          <w:rFonts w:ascii="Comic Sans MS" w:hAnsi="Comic Sans MS"/>
        </w:rPr>
        <w:t>.....................................................................................................................................................</w:t>
      </w:r>
    </w:p>
    <w:p w:rsidR="00E6780B" w:rsidRPr="00266B5D" w:rsidRDefault="00E6780B" w:rsidP="00C331C5">
      <w:pPr>
        <w:rPr>
          <w:rFonts w:ascii="Comic Sans MS" w:hAnsi="Comic Sans MS"/>
          <w:b/>
        </w:rPr>
      </w:pPr>
      <w:r>
        <w:rPr>
          <w:rFonts w:ascii="Comic Sans MS" w:hAnsi="Comic Sans MS"/>
        </w:rPr>
        <w:t>7</w:t>
      </w:r>
      <w:r w:rsidRPr="00266B5D">
        <w:rPr>
          <w:rFonts w:ascii="Comic Sans MS" w:hAnsi="Comic Sans MS"/>
          <w:b/>
          <w:highlight w:val="yellow"/>
        </w:rPr>
        <w:t>. Aşağıdaki toplama işlemlerini yapınız.</w:t>
      </w:r>
      <w:r w:rsidRPr="004A35F1">
        <w:rPr>
          <w:rFonts w:ascii="Times New Roman" w:hAnsi="Times New Roman"/>
          <w:b/>
          <w:highlight w:val="yellow"/>
        </w:rPr>
        <w:t xml:space="preserve"> (</w:t>
      </w:r>
      <w:r>
        <w:rPr>
          <w:rFonts w:ascii="Times New Roman" w:hAnsi="Times New Roman"/>
          <w:b/>
          <w:highlight w:val="yellow"/>
        </w:rPr>
        <w:t>10</w:t>
      </w:r>
      <w:r w:rsidRPr="004A35F1">
        <w:rPr>
          <w:rFonts w:ascii="Times New Roman" w:hAnsi="Times New Roman"/>
          <w:b/>
          <w:highlight w:val="yellow"/>
        </w:rPr>
        <w:t xml:space="preserve"> PUAN)</w:t>
      </w:r>
    </w:p>
    <w:p w:rsidR="00E6780B" w:rsidRDefault="00E6780B" w:rsidP="00C331C5">
      <w:pPr>
        <w:rPr>
          <w:rFonts w:ascii="Comic Sans MS" w:hAnsi="Comic Sans MS"/>
          <w:sz w:val="32"/>
          <w:szCs w:val="32"/>
        </w:rPr>
      </w:pPr>
      <w:r w:rsidRPr="00FA3310">
        <w:rPr>
          <w:rFonts w:ascii="Comic Sans MS" w:hAnsi="Comic Sans MS"/>
          <w:sz w:val="32"/>
          <w:szCs w:val="32"/>
        </w:rPr>
        <w:t xml:space="preserve">    4 5 </w:t>
      </w:r>
      <w:r>
        <w:rPr>
          <w:rFonts w:ascii="Comic Sans MS" w:hAnsi="Comic Sans MS"/>
          <w:sz w:val="32"/>
          <w:szCs w:val="32"/>
        </w:rPr>
        <w:t>3</w:t>
      </w:r>
      <w:r w:rsidRPr="00FA3310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 xml:space="preserve">            3 8 5               2 9 8            6 1 9              5 4 6</w:t>
      </w:r>
    </w:p>
    <w:p w:rsidR="00E6780B" w:rsidRDefault="00E6780B" w:rsidP="00C331C5">
      <w:pPr>
        <w:rPr>
          <w:rFonts w:ascii="Comic Sans MS" w:hAnsi="Comic Sans MS"/>
          <w:sz w:val="32"/>
          <w:szCs w:val="32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409.7pt;margin-top:23.95pt;width:66.75pt;height:.75pt;flip:y;z-index:251654656" o:connectortype="straight"/>
        </w:pict>
      </w:r>
      <w:r>
        <w:rPr>
          <w:noProof/>
          <w:lang w:eastAsia="tr-TR"/>
        </w:rPr>
        <w:pict>
          <v:shape id="_x0000_s1027" type="#_x0000_t32" style="position:absolute;margin-left:309.2pt;margin-top:23.2pt;width:66.75pt;height:.75pt;flip:y;z-index:251653632" o:connectortype="straight"/>
        </w:pict>
      </w:r>
      <w:r>
        <w:rPr>
          <w:noProof/>
          <w:lang w:eastAsia="tr-TR"/>
        </w:rPr>
        <w:pict>
          <v:shape id="_x0000_s1028" type="#_x0000_t32" style="position:absolute;margin-left:216.95pt;margin-top:21.7pt;width:66.75pt;height:.75pt;flip:y;z-index:251652608" o:connectortype="straight"/>
        </w:pict>
      </w:r>
      <w:r>
        <w:rPr>
          <w:noProof/>
          <w:lang w:eastAsia="tr-TR"/>
        </w:rPr>
        <w:pict>
          <v:shape id="_x0000_s1029" type="#_x0000_t32" style="position:absolute;margin-left:103.7pt;margin-top:22.45pt;width:66.75pt;height:.75pt;flip:y;z-index:251651584" o:connectortype="straight"/>
        </w:pict>
      </w:r>
      <w:r>
        <w:rPr>
          <w:noProof/>
          <w:lang w:eastAsia="tr-TR"/>
        </w:rPr>
        <w:pict>
          <v:shape id="_x0000_s1030" type="#_x0000_t32" style="position:absolute;margin-left:-4.3pt;margin-top:21.7pt;width:66.75pt;height:.75pt;flip:y;z-index:251650560" o:connectortype="straight"/>
        </w:pict>
      </w:r>
      <w:r>
        <w:rPr>
          <w:rFonts w:ascii="Comic Sans MS" w:hAnsi="Comic Sans MS"/>
          <w:sz w:val="32"/>
          <w:szCs w:val="32"/>
        </w:rPr>
        <w:t xml:space="preserve">+     2 6            +   4 7           +   1 2 6        +  3 6 8          +     9 6   </w:t>
      </w:r>
    </w:p>
    <w:p w:rsidR="00E6780B" w:rsidRPr="00FA3310" w:rsidRDefault="00E6780B" w:rsidP="00266B5D">
      <w:pPr>
        <w:tabs>
          <w:tab w:val="left" w:pos="6210"/>
          <w:tab w:val="left" w:pos="801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.  .  .               .   .  .                .  .   .</w:t>
      </w:r>
      <w:r>
        <w:rPr>
          <w:rFonts w:ascii="Comic Sans MS" w:hAnsi="Comic Sans MS"/>
          <w:sz w:val="32"/>
          <w:szCs w:val="32"/>
        </w:rPr>
        <w:tab/>
        <w:t xml:space="preserve">   .   .  .</w:t>
      </w:r>
      <w:r>
        <w:rPr>
          <w:rFonts w:ascii="Comic Sans MS" w:hAnsi="Comic Sans MS"/>
          <w:sz w:val="32"/>
          <w:szCs w:val="32"/>
        </w:rPr>
        <w:tab/>
        <w:t xml:space="preserve">      .   .   . </w:t>
      </w:r>
    </w:p>
    <w:p w:rsidR="00E6780B" w:rsidRPr="00342A8B" w:rsidRDefault="00E6780B" w:rsidP="00C331C5">
      <w:pPr>
        <w:rPr>
          <w:rFonts w:ascii="Times New Roman" w:hAnsi="Times New Roman"/>
          <w:b/>
        </w:rPr>
      </w:pPr>
      <w:r w:rsidRPr="00342A8B">
        <w:rPr>
          <w:rFonts w:ascii="Times New Roman" w:hAnsi="Times New Roman"/>
          <w:b/>
          <w:highlight w:val="yellow"/>
        </w:rPr>
        <w:t>8. Aşağıdaki doğal sayıları en yakın onluğa yuvarlayınız</w:t>
      </w:r>
      <w:r>
        <w:rPr>
          <w:rFonts w:ascii="Times New Roman" w:hAnsi="Times New Roman"/>
          <w:b/>
          <w:highlight w:val="yellow"/>
        </w:rPr>
        <w:t>.( 10</w:t>
      </w:r>
      <w:r w:rsidRPr="004A35F1">
        <w:rPr>
          <w:rFonts w:ascii="Times New Roman" w:hAnsi="Times New Roman"/>
          <w:b/>
          <w:highlight w:val="yellow"/>
        </w:rPr>
        <w:t xml:space="preserve">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68"/>
        <w:gridCol w:w="2069"/>
        <w:gridCol w:w="2069"/>
        <w:gridCol w:w="2069"/>
        <w:gridCol w:w="2069"/>
      </w:tblGrid>
      <w:tr w:rsidR="00E6780B" w:rsidRPr="00BC1C46" w:rsidTr="00BC1C46">
        <w:tc>
          <w:tcPr>
            <w:tcW w:w="2068" w:type="dxa"/>
          </w:tcPr>
          <w:p w:rsidR="00E6780B" w:rsidRPr="00BC1C46" w:rsidRDefault="00E6780B" w:rsidP="00173278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BC1C46">
              <w:rPr>
                <w:rFonts w:ascii="Times New Roman" w:hAnsi="Times New Roman"/>
                <w:sz w:val="28"/>
                <w:szCs w:val="28"/>
              </w:rPr>
              <w:t>123:   ........</w:t>
            </w:r>
          </w:p>
        </w:tc>
        <w:tc>
          <w:tcPr>
            <w:tcW w:w="2069" w:type="dxa"/>
          </w:tcPr>
          <w:p w:rsidR="00E6780B" w:rsidRPr="00BC1C46" w:rsidRDefault="00E6780B" w:rsidP="00173278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  <w:r w:rsidRPr="00BC1C46">
              <w:rPr>
                <w:rFonts w:ascii="Times New Roman" w:hAnsi="Times New Roman"/>
                <w:sz w:val="28"/>
                <w:szCs w:val="28"/>
              </w:rPr>
              <w:t>378:    ........</w:t>
            </w:r>
          </w:p>
        </w:tc>
        <w:tc>
          <w:tcPr>
            <w:tcW w:w="2069" w:type="dxa"/>
          </w:tcPr>
          <w:p w:rsidR="00E6780B" w:rsidRPr="00BC1C46" w:rsidRDefault="00E6780B" w:rsidP="00173278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  <w:r w:rsidRPr="00BC1C46">
              <w:rPr>
                <w:rFonts w:ascii="Times New Roman" w:hAnsi="Times New Roman"/>
                <w:sz w:val="28"/>
                <w:szCs w:val="28"/>
              </w:rPr>
              <w:t>909:    .......</w:t>
            </w:r>
          </w:p>
        </w:tc>
        <w:tc>
          <w:tcPr>
            <w:tcW w:w="2069" w:type="dxa"/>
          </w:tcPr>
          <w:p w:rsidR="00E6780B" w:rsidRPr="00BC1C46" w:rsidRDefault="00E6780B" w:rsidP="00173278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  <w:r w:rsidRPr="00BC1C46">
              <w:rPr>
                <w:rFonts w:ascii="Times New Roman" w:hAnsi="Times New Roman"/>
                <w:sz w:val="28"/>
                <w:szCs w:val="28"/>
              </w:rPr>
              <w:t>597:    .......</w:t>
            </w:r>
          </w:p>
        </w:tc>
        <w:tc>
          <w:tcPr>
            <w:tcW w:w="2069" w:type="dxa"/>
          </w:tcPr>
          <w:p w:rsidR="00E6780B" w:rsidRPr="00BC1C46" w:rsidRDefault="00E6780B" w:rsidP="00173278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BC1C46">
              <w:rPr>
                <w:rFonts w:ascii="Times New Roman" w:hAnsi="Times New Roman"/>
                <w:sz w:val="28"/>
                <w:szCs w:val="28"/>
              </w:rPr>
              <w:t>140:    .......</w:t>
            </w:r>
          </w:p>
          <w:p w:rsidR="00E6780B" w:rsidRPr="00BC1C46" w:rsidRDefault="00E6780B" w:rsidP="00173278">
            <w:pPr>
              <w:pStyle w:val="NoSpacing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E6780B" w:rsidRDefault="00E6780B" w:rsidP="00C331C5">
      <w:pPr>
        <w:rPr>
          <w:rFonts w:ascii="Comic Sans MS" w:hAnsi="Comic Sans MS"/>
        </w:rPr>
      </w:pPr>
    </w:p>
    <w:p w:rsidR="00E6780B" w:rsidRDefault="00E6780B" w:rsidP="00C331C5">
      <w:pPr>
        <w:rPr>
          <w:rFonts w:ascii="Times New Roman" w:hAnsi="Times New Roman"/>
          <w:b/>
        </w:rPr>
      </w:pPr>
      <w:r w:rsidRPr="00266B5D">
        <w:rPr>
          <w:rFonts w:ascii="Times New Roman" w:hAnsi="Times New Roman"/>
          <w:b/>
          <w:highlight w:val="yellow"/>
        </w:rPr>
        <w:t>9. Aşağıdaki to</w:t>
      </w:r>
      <w:r>
        <w:rPr>
          <w:rFonts w:ascii="Times New Roman" w:hAnsi="Times New Roman"/>
          <w:b/>
          <w:highlight w:val="yellow"/>
        </w:rPr>
        <w:t>plama işleminde toplamı</w:t>
      </w:r>
      <w:r w:rsidRPr="00266B5D">
        <w:rPr>
          <w:rFonts w:ascii="Times New Roman" w:hAnsi="Times New Roman"/>
          <w:b/>
          <w:highlight w:val="yellow"/>
        </w:rPr>
        <w:t xml:space="preserve"> tahmin ediniz</w:t>
      </w:r>
      <w:r w:rsidRPr="004A35F1">
        <w:rPr>
          <w:rFonts w:ascii="Times New Roman" w:hAnsi="Times New Roman"/>
          <w:b/>
          <w:highlight w:val="yellow"/>
        </w:rPr>
        <w:t>. ( 8 PUAN)</w:t>
      </w:r>
    </w:p>
    <w:p w:rsidR="00E6780B" w:rsidRDefault="00E6780B" w:rsidP="00FD1032">
      <w:pPr>
        <w:tabs>
          <w:tab w:val="left" w:pos="2250"/>
        </w:tabs>
        <w:rPr>
          <w:rFonts w:ascii="Comic Sans MS" w:hAnsi="Comic Sans MS"/>
          <w:sz w:val="32"/>
          <w:szCs w:val="32"/>
        </w:rPr>
      </w:pPr>
      <w:r>
        <w:rPr>
          <w:noProof/>
          <w:lang w:eastAsia="tr-TR"/>
        </w:rPr>
        <w:pict>
          <v:shape id="_x0000_s1031" type="#_x0000_t32" style="position:absolute;margin-left:361.7pt;margin-top:18.45pt;width:38.25pt;height:.75pt;z-index:25166080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2" type="#_x0000_t32" style="position:absolute;margin-left:59.45pt;margin-top:17.7pt;width:38.25pt;height:.75pt;z-index:251656704" o:connectortype="straight">
            <v:stroke endarrow="block"/>
          </v:shape>
        </w:pict>
      </w:r>
      <w:r>
        <w:rPr>
          <w:rFonts w:ascii="Comic Sans MS" w:hAnsi="Comic Sans MS"/>
          <w:sz w:val="32"/>
          <w:szCs w:val="32"/>
        </w:rPr>
        <w:t xml:space="preserve">   3</w:t>
      </w:r>
      <w:r w:rsidRPr="00FA3310">
        <w:rPr>
          <w:rFonts w:ascii="Comic Sans MS" w:hAnsi="Comic Sans MS"/>
          <w:sz w:val="32"/>
          <w:szCs w:val="32"/>
        </w:rPr>
        <w:t xml:space="preserve"> 5 </w:t>
      </w:r>
      <w:r>
        <w:rPr>
          <w:rFonts w:ascii="Comic Sans MS" w:hAnsi="Comic Sans MS"/>
          <w:sz w:val="32"/>
          <w:szCs w:val="32"/>
        </w:rPr>
        <w:t>2</w:t>
      </w:r>
      <w:r>
        <w:rPr>
          <w:rFonts w:ascii="Comic Sans MS" w:hAnsi="Comic Sans MS"/>
          <w:sz w:val="32"/>
          <w:szCs w:val="32"/>
        </w:rPr>
        <w:tab/>
        <w:t xml:space="preserve">    .  .  .                              4</w:t>
      </w:r>
      <w:r w:rsidRPr="00FA3310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>9 7                 .  .  .</w:t>
      </w:r>
    </w:p>
    <w:p w:rsidR="00E6780B" w:rsidRPr="00266B5D" w:rsidRDefault="00E6780B" w:rsidP="00C331C5">
      <w:pPr>
        <w:rPr>
          <w:rFonts w:ascii="Times New Roman" w:hAnsi="Times New Roman"/>
          <w:b/>
        </w:rPr>
      </w:pPr>
      <w:r>
        <w:rPr>
          <w:noProof/>
          <w:lang w:eastAsia="tr-TR"/>
        </w:rPr>
        <w:pict>
          <v:shape id="_x0000_s1033" type="#_x0000_t32" style="position:absolute;margin-left:414.2pt;margin-top:25.55pt;width:59.25pt;height:.75pt;z-index:251664896" o:connectortype="straight"/>
        </w:pict>
      </w:r>
      <w:r>
        <w:rPr>
          <w:noProof/>
          <w:lang w:eastAsia="tr-TR"/>
        </w:rPr>
        <w:pict>
          <v:shape id="_x0000_s1034" type="#_x0000_t32" style="position:absolute;margin-left:286.7pt;margin-top:24.05pt;width:59.25pt;height:.75pt;z-index:251663872" o:connectortype="straight"/>
        </w:pict>
      </w:r>
      <w:r>
        <w:rPr>
          <w:noProof/>
          <w:lang w:eastAsia="tr-TR"/>
        </w:rPr>
        <w:pict>
          <v:shape id="_x0000_s1035" type="#_x0000_t32" style="position:absolute;margin-left:361.7pt;margin-top:11.3pt;width:38.25pt;height:.75pt;z-index:25166182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6" type="#_x0000_t32" style="position:absolute;margin-left:117.95pt;margin-top:24.8pt;width:59.25pt;height:.75pt;z-index:251659776" o:connectortype="straight"/>
        </w:pict>
      </w:r>
      <w:r>
        <w:rPr>
          <w:noProof/>
          <w:lang w:eastAsia="tr-TR"/>
        </w:rPr>
        <w:pict>
          <v:shape id="_x0000_s1037" type="#_x0000_t32" style="position:absolute;margin-left:60.95pt;margin-top:17.3pt;width:38.25pt;height:.75pt;z-index:25165772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8" type="#_x0000_t32" style="position:absolute;margin-left:-2.8pt;margin-top:24.8pt;width:59.25pt;height:.75pt;z-index:251655680" o:connectortype="straight"/>
        </w:pict>
      </w:r>
      <w:r>
        <w:rPr>
          <w:rFonts w:ascii="Comic Sans MS" w:hAnsi="Comic Sans MS"/>
          <w:sz w:val="32"/>
          <w:szCs w:val="32"/>
        </w:rPr>
        <w:t>+ 1 2 6             +   .  .  .                         +   3 5 4              +  .  .  .</w:t>
      </w:r>
    </w:p>
    <w:p w:rsidR="00E6780B" w:rsidRDefault="00E6780B" w:rsidP="00FD1032">
      <w:pPr>
        <w:tabs>
          <w:tab w:val="left" w:pos="5895"/>
        </w:tabs>
        <w:rPr>
          <w:rFonts w:ascii="Comic Sans MS" w:hAnsi="Comic Sans MS"/>
        </w:rPr>
      </w:pPr>
      <w:r>
        <w:rPr>
          <w:noProof/>
          <w:lang w:eastAsia="tr-TR"/>
        </w:rPr>
        <w:pict>
          <v:shape id="_x0000_s1039" type="#_x0000_t32" style="position:absolute;margin-left:357.95pt;margin-top:5.65pt;width:38.25pt;height:.75pt;z-index:25166284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0" type="#_x0000_t32" style="position:absolute;margin-left:59.45pt;margin-top:14.65pt;width:38.25pt;height:.75pt;z-index:251658752" o:connectortype="straight">
            <v:stroke endarrow="block"/>
          </v:shape>
        </w:pict>
      </w:r>
      <w:r>
        <w:rPr>
          <w:rFonts w:ascii="Comic Sans MS" w:hAnsi="Comic Sans MS"/>
        </w:rPr>
        <w:t xml:space="preserve">   .    .    .                          .    .    .</w:t>
      </w:r>
      <w:r>
        <w:rPr>
          <w:rFonts w:ascii="Comic Sans MS" w:hAnsi="Comic Sans MS"/>
        </w:rPr>
        <w:tab/>
        <w:t xml:space="preserve">    .    .    .                          .    .    .</w:t>
      </w:r>
    </w:p>
    <w:p w:rsidR="00E6780B" w:rsidRPr="004A35F1" w:rsidRDefault="00E6780B" w:rsidP="00C331C5">
      <w:pPr>
        <w:rPr>
          <w:rFonts w:ascii="Times New Roman" w:hAnsi="Times New Roman"/>
          <w:b/>
        </w:rPr>
      </w:pPr>
      <w:r w:rsidRPr="004A35F1">
        <w:rPr>
          <w:rFonts w:ascii="Times New Roman" w:hAnsi="Times New Roman"/>
          <w:b/>
          <w:highlight w:val="yellow"/>
        </w:rPr>
        <w:t>A</w:t>
      </w:r>
      <w:r>
        <w:rPr>
          <w:rFonts w:ascii="Times New Roman" w:hAnsi="Times New Roman"/>
          <w:b/>
          <w:highlight w:val="yellow"/>
        </w:rPr>
        <w:t>şağıdaki problemlerin her biri 4</w:t>
      </w:r>
      <w:r w:rsidRPr="004A35F1">
        <w:rPr>
          <w:rFonts w:ascii="Times New Roman" w:hAnsi="Times New Roman"/>
          <w:b/>
          <w:highlight w:val="yellow"/>
        </w:rPr>
        <w:t xml:space="preserve"> puandır.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72"/>
        <w:gridCol w:w="5172"/>
      </w:tblGrid>
      <w:tr w:rsidR="00E6780B" w:rsidRPr="00BC1C46" w:rsidTr="00BC1C46">
        <w:tc>
          <w:tcPr>
            <w:tcW w:w="5172" w:type="dxa"/>
          </w:tcPr>
          <w:p w:rsidR="00E6780B" w:rsidRPr="00BC1C46" w:rsidRDefault="00E6780B" w:rsidP="00BC1C46">
            <w:pPr>
              <w:spacing w:after="0" w:line="240" w:lineRule="auto"/>
              <w:rPr>
                <w:sz w:val="28"/>
                <w:szCs w:val="28"/>
              </w:rPr>
            </w:pPr>
            <w:r w:rsidRPr="00BC1C46">
              <w:rPr>
                <w:sz w:val="28"/>
                <w:szCs w:val="28"/>
              </w:rPr>
              <w:t xml:space="preserve">10. " 576" doğal sayısının </w:t>
            </w:r>
            <w:r w:rsidRPr="00BC1C46">
              <w:rPr>
                <w:b/>
                <w:sz w:val="28"/>
                <w:szCs w:val="28"/>
                <w:u w:val="single"/>
              </w:rPr>
              <w:t>sayı değerleri</w:t>
            </w:r>
            <w:r w:rsidRPr="00BC1C46">
              <w:rPr>
                <w:sz w:val="28"/>
                <w:szCs w:val="28"/>
              </w:rPr>
              <w:t xml:space="preserve"> toplamı kaçtır?</w:t>
            </w:r>
          </w:p>
          <w:p w:rsidR="00E6780B" w:rsidRPr="00BC1C46" w:rsidRDefault="00E6780B" w:rsidP="00BC1C46">
            <w:pPr>
              <w:spacing w:after="0" w:line="240" w:lineRule="auto"/>
              <w:rPr>
                <w:sz w:val="28"/>
                <w:szCs w:val="28"/>
              </w:rPr>
            </w:pPr>
          </w:p>
          <w:p w:rsidR="00E6780B" w:rsidRPr="00BC1C46" w:rsidRDefault="00E6780B" w:rsidP="00BC1C46">
            <w:pPr>
              <w:spacing w:after="0" w:line="240" w:lineRule="auto"/>
              <w:rPr>
                <w:sz w:val="28"/>
                <w:szCs w:val="28"/>
              </w:rPr>
            </w:pPr>
          </w:p>
          <w:p w:rsidR="00E6780B" w:rsidRPr="00BC1C46" w:rsidRDefault="00E6780B" w:rsidP="00BC1C46">
            <w:pPr>
              <w:spacing w:after="0" w:line="240" w:lineRule="auto"/>
              <w:rPr>
                <w:sz w:val="28"/>
                <w:szCs w:val="28"/>
              </w:rPr>
            </w:pPr>
          </w:p>
          <w:p w:rsidR="00E6780B" w:rsidRPr="00BC1C46" w:rsidRDefault="00E6780B" w:rsidP="00BC1C46">
            <w:pPr>
              <w:spacing w:after="0" w:line="240" w:lineRule="auto"/>
              <w:rPr>
                <w:sz w:val="28"/>
                <w:szCs w:val="28"/>
              </w:rPr>
            </w:pPr>
          </w:p>
          <w:p w:rsidR="00E6780B" w:rsidRPr="00BC1C46" w:rsidRDefault="00E6780B" w:rsidP="00BC1C46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5172" w:type="dxa"/>
          </w:tcPr>
          <w:p w:rsidR="00E6780B" w:rsidRPr="00BC1C46" w:rsidRDefault="00E6780B" w:rsidP="00BC1C46">
            <w:pPr>
              <w:spacing w:after="0" w:line="240" w:lineRule="auto"/>
              <w:rPr>
                <w:rFonts w:ascii="Comic Sans MS" w:hAnsi="Comic Sans MS"/>
              </w:rPr>
            </w:pPr>
            <w:r w:rsidRPr="00BC1C46">
              <w:rPr>
                <w:sz w:val="28"/>
                <w:szCs w:val="28"/>
              </w:rPr>
              <w:t xml:space="preserve">11." 685" doğal sayısının </w:t>
            </w:r>
            <w:r w:rsidRPr="00BC1C46">
              <w:rPr>
                <w:b/>
                <w:sz w:val="28"/>
                <w:szCs w:val="28"/>
              </w:rPr>
              <w:t>onlar</w:t>
            </w:r>
            <w:r w:rsidRPr="00BC1C46">
              <w:rPr>
                <w:sz w:val="28"/>
                <w:szCs w:val="28"/>
              </w:rPr>
              <w:t xml:space="preserve"> basamağındaki rakamın </w:t>
            </w:r>
            <w:r w:rsidRPr="00BC1C46">
              <w:rPr>
                <w:b/>
                <w:sz w:val="28"/>
                <w:szCs w:val="28"/>
                <w:u w:val="single"/>
              </w:rPr>
              <w:t>basamak  değerinin</w:t>
            </w:r>
            <w:r w:rsidRPr="00BC1C46">
              <w:rPr>
                <w:sz w:val="28"/>
                <w:szCs w:val="28"/>
              </w:rPr>
              <w:t xml:space="preserve"> 17fazlası kaçtır?</w:t>
            </w:r>
          </w:p>
        </w:tc>
      </w:tr>
      <w:tr w:rsidR="00E6780B" w:rsidRPr="00BC1C46" w:rsidTr="00BC1C46">
        <w:tc>
          <w:tcPr>
            <w:tcW w:w="5172" w:type="dxa"/>
          </w:tcPr>
          <w:p w:rsidR="00E6780B" w:rsidRPr="00BC1C46" w:rsidRDefault="00E6780B" w:rsidP="00BC1C4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BC1C46">
              <w:rPr>
                <w:sz w:val="24"/>
                <w:szCs w:val="24"/>
              </w:rPr>
              <w:t xml:space="preserve">12." 954" doğal sayısının </w:t>
            </w:r>
            <w:r w:rsidRPr="00BC1C46">
              <w:rPr>
                <w:b/>
                <w:sz w:val="24"/>
                <w:szCs w:val="24"/>
                <w:u w:val="single"/>
              </w:rPr>
              <w:t>sayı değerleri</w:t>
            </w:r>
            <w:r w:rsidRPr="00BC1C46">
              <w:rPr>
                <w:sz w:val="24"/>
                <w:szCs w:val="24"/>
              </w:rPr>
              <w:t xml:space="preserve"> toplamının 37 fazlası kaçtır?</w:t>
            </w:r>
          </w:p>
        </w:tc>
        <w:tc>
          <w:tcPr>
            <w:tcW w:w="5172" w:type="dxa"/>
          </w:tcPr>
          <w:p w:rsidR="00E6780B" w:rsidRPr="00BC1C46" w:rsidRDefault="00E6780B" w:rsidP="00BC1C46">
            <w:pPr>
              <w:spacing w:after="0" w:line="240" w:lineRule="auto"/>
              <w:rPr>
                <w:sz w:val="24"/>
                <w:szCs w:val="24"/>
              </w:rPr>
            </w:pPr>
            <w:r w:rsidRPr="00BC1C46">
              <w:rPr>
                <w:sz w:val="24"/>
                <w:szCs w:val="24"/>
              </w:rPr>
              <w:t xml:space="preserve">13." 734" doğal sayısının </w:t>
            </w:r>
            <w:r w:rsidRPr="00BC1C46">
              <w:rPr>
                <w:b/>
                <w:sz w:val="24"/>
                <w:szCs w:val="24"/>
              </w:rPr>
              <w:t>yüzler</w:t>
            </w:r>
            <w:r w:rsidRPr="00BC1C46">
              <w:rPr>
                <w:sz w:val="24"/>
                <w:szCs w:val="24"/>
              </w:rPr>
              <w:t xml:space="preserve"> basamağındaki rakamın </w:t>
            </w:r>
            <w:r w:rsidRPr="00BC1C46">
              <w:rPr>
                <w:b/>
                <w:sz w:val="24"/>
                <w:szCs w:val="24"/>
                <w:u w:val="single"/>
              </w:rPr>
              <w:t>basamak  değerinin</w:t>
            </w:r>
            <w:r w:rsidRPr="00BC1C46">
              <w:rPr>
                <w:sz w:val="24"/>
                <w:szCs w:val="24"/>
              </w:rPr>
              <w:t xml:space="preserve"> 76 fazlası kaçtır?</w:t>
            </w:r>
          </w:p>
          <w:p w:rsidR="00E6780B" w:rsidRPr="00BC1C46" w:rsidRDefault="00E6780B" w:rsidP="00BC1C46">
            <w:pPr>
              <w:spacing w:after="0" w:line="240" w:lineRule="auto"/>
              <w:rPr>
                <w:sz w:val="24"/>
                <w:szCs w:val="24"/>
              </w:rPr>
            </w:pPr>
          </w:p>
          <w:p w:rsidR="00E6780B" w:rsidRPr="00BC1C46" w:rsidRDefault="00E6780B" w:rsidP="00BC1C46">
            <w:pPr>
              <w:spacing w:after="0" w:line="240" w:lineRule="auto"/>
              <w:rPr>
                <w:sz w:val="24"/>
                <w:szCs w:val="24"/>
              </w:rPr>
            </w:pPr>
          </w:p>
          <w:p w:rsidR="00E6780B" w:rsidRPr="00BC1C46" w:rsidRDefault="00E6780B" w:rsidP="00BC1C4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6780B" w:rsidRPr="00BC1C46" w:rsidTr="00BC1C46">
        <w:tc>
          <w:tcPr>
            <w:tcW w:w="5172" w:type="dxa"/>
          </w:tcPr>
          <w:p w:rsidR="00E6780B" w:rsidRPr="00BC1C46" w:rsidRDefault="00E6780B" w:rsidP="00BC1C4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BC1C46">
              <w:rPr>
                <w:sz w:val="24"/>
                <w:szCs w:val="24"/>
              </w:rPr>
              <w:t xml:space="preserve">14." A </w:t>
            </w:r>
            <w:r w:rsidRPr="00BC1C46">
              <w:rPr>
                <w:rFonts w:ascii="AngsanaUPC" w:hAnsi="AngsanaUPC" w:cs="AngsanaUPC"/>
                <w:sz w:val="24"/>
                <w:szCs w:val="24"/>
              </w:rPr>
              <w:t>&gt;</w:t>
            </w:r>
            <w:r w:rsidRPr="00BC1C46">
              <w:rPr>
                <w:sz w:val="24"/>
                <w:szCs w:val="24"/>
              </w:rPr>
              <w:t xml:space="preserve"> 559" eşitsizliğinde "A" yerine yazılabilecek </w:t>
            </w:r>
            <w:r w:rsidRPr="00BC1C46">
              <w:rPr>
                <w:b/>
                <w:sz w:val="24"/>
                <w:szCs w:val="24"/>
              </w:rPr>
              <w:t xml:space="preserve">en küçük </w:t>
            </w:r>
            <w:r w:rsidRPr="00BC1C46">
              <w:rPr>
                <w:sz w:val="24"/>
                <w:szCs w:val="24"/>
              </w:rPr>
              <w:t xml:space="preserve"> sayı kaçtır?</w:t>
            </w:r>
          </w:p>
        </w:tc>
        <w:tc>
          <w:tcPr>
            <w:tcW w:w="5172" w:type="dxa"/>
          </w:tcPr>
          <w:p w:rsidR="00E6780B" w:rsidRPr="00BC1C46" w:rsidRDefault="00E6780B" w:rsidP="00BC1C46">
            <w:pPr>
              <w:spacing w:after="0" w:line="240" w:lineRule="auto"/>
              <w:rPr>
                <w:sz w:val="24"/>
                <w:szCs w:val="24"/>
              </w:rPr>
            </w:pPr>
            <w:r w:rsidRPr="00BC1C46">
              <w:rPr>
                <w:sz w:val="24"/>
                <w:szCs w:val="24"/>
              </w:rPr>
              <w:t xml:space="preserve">15.H </w:t>
            </w:r>
            <w:r w:rsidRPr="00BC1C46">
              <w:rPr>
                <w:rFonts w:ascii="AngsanaUPC" w:hAnsi="AngsanaUPC" w:cs="AngsanaUPC"/>
                <w:b/>
                <w:sz w:val="24"/>
                <w:szCs w:val="24"/>
              </w:rPr>
              <w:t>&lt;</w:t>
            </w:r>
            <w:r w:rsidRPr="00BC1C46">
              <w:rPr>
                <w:b/>
                <w:sz w:val="24"/>
                <w:szCs w:val="24"/>
              </w:rPr>
              <w:t xml:space="preserve"> </w:t>
            </w:r>
            <w:r w:rsidRPr="00BC1C46">
              <w:rPr>
                <w:sz w:val="24"/>
                <w:szCs w:val="24"/>
              </w:rPr>
              <w:t xml:space="preserve">653 eşitsizliğinde "H" yerine yazılabilecek </w:t>
            </w:r>
            <w:r w:rsidRPr="00BC1C46">
              <w:rPr>
                <w:b/>
                <w:sz w:val="24"/>
                <w:szCs w:val="24"/>
              </w:rPr>
              <w:t>en büyük</w:t>
            </w:r>
            <w:r w:rsidRPr="00BC1C46">
              <w:rPr>
                <w:sz w:val="24"/>
                <w:szCs w:val="24"/>
              </w:rPr>
              <w:t xml:space="preserve"> sayı kaçtır?</w:t>
            </w:r>
          </w:p>
          <w:p w:rsidR="00E6780B" w:rsidRPr="00BC1C46" w:rsidRDefault="00E6780B" w:rsidP="00BC1C46">
            <w:pPr>
              <w:spacing w:after="0" w:line="240" w:lineRule="auto"/>
              <w:rPr>
                <w:sz w:val="24"/>
                <w:szCs w:val="24"/>
              </w:rPr>
            </w:pPr>
          </w:p>
          <w:p w:rsidR="00E6780B" w:rsidRPr="00BC1C46" w:rsidRDefault="00E6780B" w:rsidP="00BC1C46">
            <w:pPr>
              <w:spacing w:after="0" w:line="240" w:lineRule="auto"/>
              <w:rPr>
                <w:sz w:val="24"/>
                <w:szCs w:val="24"/>
              </w:rPr>
            </w:pPr>
          </w:p>
          <w:p w:rsidR="00E6780B" w:rsidRPr="00BC1C46" w:rsidRDefault="00E6780B" w:rsidP="00BC1C4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E6780B" w:rsidRPr="00BC1C46" w:rsidRDefault="00E6780B" w:rsidP="00BC1C46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6780B" w:rsidRPr="00BC1C46" w:rsidTr="00BC1C46">
        <w:tc>
          <w:tcPr>
            <w:tcW w:w="5172" w:type="dxa"/>
          </w:tcPr>
          <w:p w:rsidR="00E6780B" w:rsidRPr="00BC1C46" w:rsidRDefault="00E6780B" w:rsidP="00BC1C46">
            <w:pPr>
              <w:spacing w:after="0" w:line="240" w:lineRule="auto"/>
              <w:rPr>
                <w:sz w:val="24"/>
                <w:szCs w:val="24"/>
              </w:rPr>
            </w:pPr>
            <w:r w:rsidRPr="00BC1C46">
              <w:rPr>
                <w:sz w:val="24"/>
                <w:szCs w:val="24"/>
              </w:rPr>
              <w:t xml:space="preserve">16.Üç basamaklı en büyük doğal sayının </w:t>
            </w:r>
            <w:r w:rsidRPr="00BC1C46">
              <w:rPr>
                <w:b/>
                <w:sz w:val="24"/>
                <w:szCs w:val="24"/>
              </w:rPr>
              <w:t>onlar basamağındaki</w:t>
            </w:r>
            <w:r w:rsidRPr="00BC1C46">
              <w:rPr>
                <w:sz w:val="24"/>
                <w:szCs w:val="24"/>
              </w:rPr>
              <w:t xml:space="preserve"> rakamın </w:t>
            </w:r>
            <w:r w:rsidRPr="00BC1C46">
              <w:rPr>
                <w:b/>
                <w:sz w:val="24"/>
                <w:szCs w:val="24"/>
                <w:u w:val="single"/>
              </w:rPr>
              <w:t>basamak ve sayı değerleri</w:t>
            </w:r>
            <w:r w:rsidRPr="00BC1C46">
              <w:rPr>
                <w:sz w:val="24"/>
                <w:szCs w:val="24"/>
              </w:rPr>
              <w:t xml:space="preserve"> farkı kaçtır?</w:t>
            </w:r>
          </w:p>
          <w:p w:rsidR="00E6780B" w:rsidRPr="00BC1C46" w:rsidRDefault="00E6780B" w:rsidP="00BC1C46">
            <w:pPr>
              <w:spacing w:after="0" w:line="240" w:lineRule="auto"/>
              <w:rPr>
                <w:sz w:val="24"/>
                <w:szCs w:val="24"/>
              </w:rPr>
            </w:pPr>
          </w:p>
          <w:p w:rsidR="00E6780B" w:rsidRPr="00BC1C46" w:rsidRDefault="00E6780B" w:rsidP="00BC1C46">
            <w:pPr>
              <w:spacing w:after="0" w:line="240" w:lineRule="auto"/>
              <w:rPr>
                <w:sz w:val="24"/>
                <w:szCs w:val="24"/>
              </w:rPr>
            </w:pPr>
          </w:p>
          <w:p w:rsidR="00E6780B" w:rsidRPr="00BC1C46" w:rsidRDefault="00E6780B" w:rsidP="00BC1C46">
            <w:pPr>
              <w:spacing w:after="0" w:line="240" w:lineRule="auto"/>
              <w:rPr>
                <w:sz w:val="24"/>
                <w:szCs w:val="24"/>
              </w:rPr>
            </w:pPr>
          </w:p>
          <w:p w:rsidR="00E6780B" w:rsidRPr="00BC1C46" w:rsidRDefault="00E6780B" w:rsidP="00BC1C46">
            <w:pPr>
              <w:spacing w:after="0" w:line="240" w:lineRule="auto"/>
              <w:rPr>
                <w:sz w:val="24"/>
                <w:szCs w:val="24"/>
              </w:rPr>
            </w:pPr>
          </w:p>
          <w:p w:rsidR="00E6780B" w:rsidRPr="00BC1C46" w:rsidRDefault="00E6780B" w:rsidP="00BC1C46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5172" w:type="dxa"/>
          </w:tcPr>
          <w:p w:rsidR="00E6780B" w:rsidRPr="00BC1C46" w:rsidRDefault="00E6780B" w:rsidP="00BC1C46">
            <w:pPr>
              <w:spacing w:after="0" w:line="240" w:lineRule="auto"/>
              <w:rPr>
                <w:sz w:val="24"/>
                <w:szCs w:val="24"/>
              </w:rPr>
            </w:pPr>
            <w:r w:rsidRPr="00BC1C46">
              <w:rPr>
                <w:sz w:val="24"/>
                <w:szCs w:val="24"/>
              </w:rPr>
              <w:t>17."</w:t>
            </w:r>
            <w:r w:rsidRPr="00BC1C46">
              <w:rPr>
                <w:b/>
                <w:sz w:val="24"/>
                <w:szCs w:val="24"/>
              </w:rPr>
              <w:t>2,7,4</w:t>
            </w:r>
            <w:r w:rsidRPr="00BC1C46">
              <w:rPr>
                <w:sz w:val="24"/>
                <w:szCs w:val="24"/>
              </w:rPr>
              <w:t>" rakamlarıyla yazılabilecek</w:t>
            </w:r>
          </w:p>
          <w:p w:rsidR="00E6780B" w:rsidRPr="00BC1C46" w:rsidRDefault="00E6780B" w:rsidP="00BC1C46">
            <w:pPr>
              <w:spacing w:after="0" w:line="240" w:lineRule="auto"/>
              <w:rPr>
                <w:sz w:val="24"/>
                <w:szCs w:val="24"/>
              </w:rPr>
            </w:pPr>
          </w:p>
          <w:p w:rsidR="00E6780B" w:rsidRPr="00BC1C46" w:rsidRDefault="00E6780B" w:rsidP="00BC1C46">
            <w:pPr>
              <w:spacing w:after="0" w:line="240" w:lineRule="auto"/>
              <w:rPr>
                <w:sz w:val="24"/>
                <w:szCs w:val="24"/>
              </w:rPr>
            </w:pPr>
            <w:r w:rsidRPr="00BC1C46">
              <w:rPr>
                <w:sz w:val="24"/>
                <w:szCs w:val="24"/>
              </w:rPr>
              <w:t xml:space="preserve">400'den  küçük en büyük sayı  _  _   _ </w:t>
            </w:r>
          </w:p>
          <w:p w:rsidR="00E6780B" w:rsidRPr="00BC1C46" w:rsidRDefault="00E6780B" w:rsidP="00BC1C46">
            <w:pPr>
              <w:spacing w:after="0" w:line="240" w:lineRule="auto"/>
              <w:rPr>
                <w:sz w:val="24"/>
                <w:szCs w:val="24"/>
              </w:rPr>
            </w:pPr>
          </w:p>
          <w:p w:rsidR="00E6780B" w:rsidRPr="00BC1C46" w:rsidRDefault="00E6780B" w:rsidP="00BC1C46">
            <w:pPr>
              <w:spacing w:after="0" w:line="240" w:lineRule="auto"/>
              <w:rPr>
                <w:rFonts w:ascii="Comic Sans MS" w:hAnsi="Comic Sans MS"/>
              </w:rPr>
            </w:pPr>
            <w:smartTag w:uri="urn:schemas-microsoft-com:office:smarttags" w:element="metricconverter">
              <w:smartTagPr>
                <w:attr w:name="ProductID" w:val="400'"/>
              </w:smartTagPr>
              <w:r w:rsidRPr="00BC1C46">
                <w:rPr>
                  <w:sz w:val="24"/>
                  <w:szCs w:val="24"/>
                </w:rPr>
                <w:t>400'</w:t>
              </w:r>
            </w:smartTag>
            <w:r w:rsidRPr="00BC1C46">
              <w:rPr>
                <w:sz w:val="24"/>
                <w:szCs w:val="24"/>
              </w:rPr>
              <w:t xml:space="preserve"> den büyük en küçük sayı  _  _   _</w:t>
            </w:r>
          </w:p>
        </w:tc>
      </w:tr>
      <w:tr w:rsidR="00E6780B" w:rsidRPr="00BC1C46" w:rsidTr="00BC1C46">
        <w:tc>
          <w:tcPr>
            <w:tcW w:w="5172" w:type="dxa"/>
          </w:tcPr>
          <w:p w:rsidR="00E6780B" w:rsidRPr="00BC1C46" w:rsidRDefault="00E6780B" w:rsidP="00BC1C46">
            <w:pPr>
              <w:spacing w:after="0" w:line="240" w:lineRule="auto"/>
              <w:rPr>
                <w:rFonts w:ascii="Comic Sans MS" w:hAnsi="Comic Sans MS"/>
              </w:rPr>
            </w:pPr>
            <w:r w:rsidRPr="00BC1C46">
              <w:rPr>
                <w:rFonts w:ascii="Comic Sans MS" w:hAnsi="Comic Sans MS"/>
              </w:rPr>
              <w:t xml:space="preserve">18. </w:t>
            </w:r>
            <w:smartTag w:uri="urn:schemas-microsoft-com:office:smarttags" w:element="metricconverter">
              <w:smartTagPr>
                <w:attr w:name="ProductID" w:val="9'"/>
              </w:smartTagPr>
              <w:r w:rsidRPr="00BC1C46">
                <w:rPr>
                  <w:rFonts w:ascii="Comic Sans MS" w:hAnsi="Comic Sans MS"/>
                </w:rPr>
                <w:t>9'</w:t>
              </w:r>
            </w:smartTag>
            <w:r w:rsidRPr="00BC1C46">
              <w:rPr>
                <w:rFonts w:ascii="Comic Sans MS" w:hAnsi="Comic Sans MS"/>
              </w:rPr>
              <w:t xml:space="preserve"> ar </w:t>
            </w:r>
            <w:smartTag w:uri="urn:schemas-microsoft-com:office:smarttags" w:element="metricconverter">
              <w:smartTagPr>
                <w:attr w:name="ProductID" w:val="9'"/>
              </w:smartTagPr>
              <w:r w:rsidRPr="00BC1C46">
                <w:rPr>
                  <w:rFonts w:ascii="Comic Sans MS" w:hAnsi="Comic Sans MS"/>
                </w:rPr>
                <w:t>9'</w:t>
              </w:r>
            </w:smartTag>
            <w:r w:rsidRPr="00BC1C46">
              <w:rPr>
                <w:rFonts w:ascii="Comic Sans MS" w:hAnsi="Comic Sans MS"/>
              </w:rPr>
              <w:t xml:space="preserve"> ar ileri doğru ritmik sayarken 5. saymada söylediğimiz sayının 23 fazlası kaçtır?( 9 dahil)</w:t>
            </w:r>
          </w:p>
          <w:p w:rsidR="00E6780B" w:rsidRPr="00BC1C46" w:rsidRDefault="00E6780B" w:rsidP="00BC1C46">
            <w:pPr>
              <w:spacing w:after="0" w:line="240" w:lineRule="auto"/>
              <w:rPr>
                <w:rFonts w:ascii="Comic Sans MS" w:hAnsi="Comic Sans MS"/>
              </w:rPr>
            </w:pPr>
          </w:p>
          <w:p w:rsidR="00E6780B" w:rsidRPr="00BC1C46" w:rsidRDefault="00E6780B" w:rsidP="00BC1C46">
            <w:pPr>
              <w:spacing w:after="0" w:line="240" w:lineRule="auto"/>
              <w:rPr>
                <w:rFonts w:ascii="Comic Sans MS" w:hAnsi="Comic Sans MS"/>
              </w:rPr>
            </w:pPr>
          </w:p>
          <w:p w:rsidR="00E6780B" w:rsidRPr="00BC1C46" w:rsidRDefault="00E6780B" w:rsidP="00BC1C46">
            <w:pPr>
              <w:spacing w:after="0" w:line="240" w:lineRule="auto"/>
              <w:rPr>
                <w:rFonts w:ascii="Comic Sans MS" w:hAnsi="Comic Sans MS"/>
              </w:rPr>
            </w:pPr>
          </w:p>
          <w:p w:rsidR="00E6780B" w:rsidRPr="00BC1C46" w:rsidRDefault="00E6780B" w:rsidP="00BC1C46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5172" w:type="dxa"/>
          </w:tcPr>
          <w:p w:rsidR="00E6780B" w:rsidRPr="00BC1C46" w:rsidRDefault="00E6780B" w:rsidP="00BC1C46">
            <w:pPr>
              <w:spacing w:after="0" w:line="240" w:lineRule="auto"/>
              <w:rPr>
                <w:rFonts w:ascii="Comic Sans MS" w:hAnsi="Comic Sans MS"/>
              </w:rPr>
            </w:pPr>
            <w:r w:rsidRPr="00BC1C46">
              <w:rPr>
                <w:rFonts w:ascii="Comic Sans MS" w:hAnsi="Comic Sans MS"/>
              </w:rPr>
              <w:t>19.Paşakent Mahallesi' nde 296 çocuk, 423 kadın, kadınlardan 17 fazla erkek yaşamaktadır. Paşakent Mahallesi' nin  nüfusu kaçtır?</w:t>
            </w:r>
          </w:p>
        </w:tc>
      </w:tr>
      <w:tr w:rsidR="00E6780B" w:rsidRPr="00BC1C46" w:rsidTr="00BC1C46">
        <w:tc>
          <w:tcPr>
            <w:tcW w:w="5172" w:type="dxa"/>
          </w:tcPr>
          <w:p w:rsidR="00E6780B" w:rsidRPr="00BC1C46" w:rsidRDefault="00E6780B" w:rsidP="00BC1C46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5172" w:type="dxa"/>
          </w:tcPr>
          <w:p w:rsidR="00E6780B" w:rsidRPr="00BC1C46" w:rsidRDefault="00E6780B" w:rsidP="00BC1C46">
            <w:pPr>
              <w:spacing w:after="0" w:line="240" w:lineRule="auto"/>
              <w:rPr>
                <w:rFonts w:ascii="Comic Sans MS" w:hAnsi="Comic Sans MS"/>
              </w:rPr>
            </w:pPr>
            <w:hyperlink r:id="rId4" w:history="1">
              <w:r w:rsidRPr="00DD4E8A">
                <w:rPr>
                  <w:rStyle w:val="Hyperlink"/>
                  <w:rFonts w:ascii="Comic Sans MS" w:hAnsi="Comic Sans MS"/>
                </w:rPr>
                <w:t>www.sorubak.com</w:t>
              </w:r>
            </w:hyperlink>
            <w:r>
              <w:rPr>
                <w:rFonts w:ascii="Comic Sans MS" w:hAnsi="Comic Sans MS"/>
              </w:rPr>
              <w:t xml:space="preserve"> </w:t>
            </w:r>
          </w:p>
        </w:tc>
      </w:tr>
      <w:tr w:rsidR="00E6780B" w:rsidRPr="00BC1C46" w:rsidTr="00BC1C46">
        <w:tc>
          <w:tcPr>
            <w:tcW w:w="5172" w:type="dxa"/>
          </w:tcPr>
          <w:p w:rsidR="00E6780B" w:rsidRPr="00BC1C46" w:rsidRDefault="00E6780B" w:rsidP="00BC1C46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5172" w:type="dxa"/>
          </w:tcPr>
          <w:p w:rsidR="00E6780B" w:rsidRPr="00BC1C46" w:rsidRDefault="00E6780B" w:rsidP="00BC1C46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E6780B" w:rsidRPr="00053A8B" w:rsidRDefault="00E6780B" w:rsidP="00C331C5">
      <w:pPr>
        <w:rPr>
          <w:rFonts w:ascii="Comic Sans MS" w:hAnsi="Comic Sans MS"/>
        </w:rPr>
      </w:pPr>
    </w:p>
    <w:p w:rsidR="00E6780B" w:rsidRPr="00C331C5" w:rsidRDefault="00E6780B" w:rsidP="00C331C5">
      <w:pPr>
        <w:rPr>
          <w:rFonts w:ascii="Times New Roman" w:hAnsi="Times New Roman"/>
        </w:rPr>
      </w:pPr>
    </w:p>
    <w:p w:rsidR="00E6780B" w:rsidRPr="00C331C5" w:rsidRDefault="00E6780B" w:rsidP="005A3D9B">
      <w:pPr>
        <w:tabs>
          <w:tab w:val="left" w:pos="4005"/>
        </w:tabs>
        <w:rPr>
          <w:rFonts w:ascii="Times New Roman" w:hAnsi="Times New Roman"/>
          <w:b/>
        </w:rPr>
      </w:pPr>
    </w:p>
    <w:sectPr w:rsidR="00E6780B" w:rsidRPr="00C331C5" w:rsidSect="00EC01B1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01B1"/>
    <w:rsid w:val="00053A8B"/>
    <w:rsid w:val="000668F0"/>
    <w:rsid w:val="00090B74"/>
    <w:rsid w:val="000D330E"/>
    <w:rsid w:val="00173278"/>
    <w:rsid w:val="001F2D05"/>
    <w:rsid w:val="00266B5D"/>
    <w:rsid w:val="00332245"/>
    <w:rsid w:val="00342A8B"/>
    <w:rsid w:val="00412ED6"/>
    <w:rsid w:val="004A35F1"/>
    <w:rsid w:val="00523486"/>
    <w:rsid w:val="005A3D9B"/>
    <w:rsid w:val="00701A89"/>
    <w:rsid w:val="007643A4"/>
    <w:rsid w:val="007B55F2"/>
    <w:rsid w:val="007F0AA7"/>
    <w:rsid w:val="00867FD7"/>
    <w:rsid w:val="008860F4"/>
    <w:rsid w:val="008E23BD"/>
    <w:rsid w:val="009543FD"/>
    <w:rsid w:val="00A17F45"/>
    <w:rsid w:val="00A54CA2"/>
    <w:rsid w:val="00A63034"/>
    <w:rsid w:val="00A870C4"/>
    <w:rsid w:val="00AE5833"/>
    <w:rsid w:val="00AF1D3A"/>
    <w:rsid w:val="00BC1C46"/>
    <w:rsid w:val="00C0620C"/>
    <w:rsid w:val="00C331C5"/>
    <w:rsid w:val="00C80C42"/>
    <w:rsid w:val="00D23500"/>
    <w:rsid w:val="00D32B4D"/>
    <w:rsid w:val="00DD4E8A"/>
    <w:rsid w:val="00E6780B"/>
    <w:rsid w:val="00E81332"/>
    <w:rsid w:val="00EC01B1"/>
    <w:rsid w:val="00EE2005"/>
    <w:rsid w:val="00F80521"/>
    <w:rsid w:val="00FA3310"/>
    <w:rsid w:val="00FD1032"/>
    <w:rsid w:val="00FE2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52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2350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A63034"/>
    <w:rPr>
      <w:lang w:eastAsia="en-US"/>
    </w:rPr>
  </w:style>
  <w:style w:type="character" w:styleId="Hyperlink">
    <w:name w:val="Hyperlink"/>
    <w:basedOn w:val="DefaultParagraphFont"/>
    <w:uiPriority w:val="99"/>
    <w:rsid w:val="0033224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74</TotalTime>
  <Pages>3</Pages>
  <Words>576</Words>
  <Characters>3284</Characters>
  <Application>Microsoft Office Outlook</Application>
  <DocSecurity>0</DocSecurity>
  <Lines>0</Lines>
  <Paragraphs>0</Paragraphs>
  <ScaleCrop>false</ScaleCrop>
  <Company>Smart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Pcmm</dc:creator>
  <cp:keywords>www.sorubak.com</cp:keywords>
  <dc:description/>
  <cp:lastModifiedBy>edanur</cp:lastModifiedBy>
  <cp:revision>25</cp:revision>
  <dcterms:created xsi:type="dcterms:W3CDTF">2014-10-11T21:35:00Z</dcterms:created>
  <dcterms:modified xsi:type="dcterms:W3CDTF">2014-10-16T20:12:00Z</dcterms:modified>
</cp:coreProperties>
</file>