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244" w:rsidRPr="0033634D" w:rsidRDefault="00410244" w:rsidP="0033634D">
      <w:pPr>
        <w:jc w:val="center"/>
        <w:rPr>
          <w:b/>
          <w:sz w:val="24"/>
          <w:szCs w:val="24"/>
        </w:rPr>
      </w:pPr>
      <w:r w:rsidRPr="0033634D">
        <w:rPr>
          <w:b/>
          <w:sz w:val="24"/>
          <w:szCs w:val="24"/>
        </w:rPr>
        <w:t>2014-2015 ÖĞRETİM YILI 3/A SINIFI FEN BİLİMLERİ DERSİ DEĞERLENDİRME SINAVI</w:t>
      </w:r>
    </w:p>
    <w:p w:rsidR="00410244" w:rsidRDefault="00410244" w:rsidP="00B31BC9">
      <w:pPr>
        <w:pStyle w:val="ListParagraph"/>
        <w:ind w:left="360"/>
        <w:rPr>
          <w:b/>
        </w:rPr>
      </w:pPr>
    </w:p>
    <w:p w:rsidR="00410244" w:rsidRPr="00B31BC9" w:rsidRDefault="00410244" w:rsidP="00B31BC9">
      <w:pPr>
        <w:pStyle w:val="ListParagraph"/>
        <w:ind w:left="360"/>
        <w:rPr>
          <w:b/>
        </w:rPr>
      </w:pPr>
      <w:r>
        <w:rPr>
          <w:b/>
        </w:rPr>
        <w:t xml:space="preserve">       1.</w:t>
      </w:r>
      <w:r w:rsidRPr="00B31BC9">
        <w:rPr>
          <w:b/>
        </w:rPr>
        <w:t xml:space="preserve">‘‘ </w:t>
      </w:r>
      <w:r>
        <w:t>Bahçeden bir havlama sesi geliyordu. Pencereyi açıp baktım ve yavru bir köpek gördüm.’’Bu olayda hangi duyu organları kullanılmıştır?</w:t>
      </w:r>
    </w:p>
    <w:p w:rsidR="00410244" w:rsidRDefault="00410244" w:rsidP="00B31BC9">
      <w:pPr>
        <w:ind w:left="708"/>
        <w:rPr>
          <w:b/>
        </w:rPr>
      </w:pPr>
      <w:r>
        <w:rPr>
          <w:b/>
        </w:rPr>
        <w:t>A)</w:t>
      </w:r>
      <w:r w:rsidRPr="00B31BC9">
        <w:rPr>
          <w:b/>
        </w:rPr>
        <w:t>Koklama – işitme</w:t>
      </w:r>
      <w:r w:rsidRPr="00B31BC9">
        <w:rPr>
          <w:b/>
        </w:rPr>
        <w:tab/>
      </w:r>
      <w:r w:rsidRPr="00B31BC9">
        <w:rPr>
          <w:b/>
        </w:rPr>
        <w:tab/>
        <w:t>B) İşitme –görme</w:t>
      </w:r>
      <w:r w:rsidRPr="00B31BC9">
        <w:rPr>
          <w:b/>
        </w:rPr>
        <w:tab/>
      </w:r>
      <w:r w:rsidRPr="00B31BC9">
        <w:rPr>
          <w:b/>
        </w:rPr>
        <w:tab/>
        <w:t xml:space="preserve">C) Görme </w:t>
      </w:r>
      <w:r>
        <w:rPr>
          <w:b/>
        </w:rPr>
        <w:t>–</w:t>
      </w:r>
      <w:r w:rsidRPr="00B31BC9">
        <w:rPr>
          <w:b/>
        </w:rPr>
        <w:t xml:space="preserve"> dokunma</w:t>
      </w:r>
    </w:p>
    <w:p w:rsidR="00410244" w:rsidRDefault="00410244" w:rsidP="00B31BC9">
      <w:pPr>
        <w:ind w:left="708"/>
        <w:rPr>
          <w:b/>
        </w:rPr>
      </w:pPr>
    </w:p>
    <w:p w:rsidR="00410244" w:rsidRPr="0033634D" w:rsidRDefault="00410244" w:rsidP="00B31BC9">
      <w:pPr>
        <w:ind w:left="708"/>
        <w:rPr>
          <w:b/>
        </w:rPr>
      </w:pPr>
      <w:r w:rsidRPr="0033634D">
        <w:rPr>
          <w:b/>
        </w:rPr>
        <w:t>2.  Hangisi duyu organımız değildir?</w:t>
      </w:r>
    </w:p>
    <w:p w:rsidR="00410244" w:rsidRDefault="00410244" w:rsidP="00B31BC9">
      <w:pPr>
        <w:ind w:left="708"/>
      </w:pPr>
      <w:r>
        <w:rPr>
          <w:b/>
        </w:rPr>
        <w:t>A)</w:t>
      </w:r>
      <w:r>
        <w:t>Kalp</w:t>
      </w:r>
      <w:r>
        <w:tab/>
      </w:r>
      <w:r>
        <w:tab/>
      </w:r>
      <w:r>
        <w:tab/>
      </w:r>
      <w:r>
        <w:tab/>
        <w:t>B)kulak</w:t>
      </w:r>
      <w:r>
        <w:tab/>
      </w:r>
      <w:r>
        <w:tab/>
      </w:r>
      <w:r>
        <w:tab/>
      </w:r>
      <w:r>
        <w:tab/>
        <w:t>C)Dil</w:t>
      </w:r>
    </w:p>
    <w:p w:rsidR="00410244" w:rsidRDefault="00410244" w:rsidP="00B31BC9">
      <w:pPr>
        <w:ind w:left="708"/>
      </w:pPr>
    </w:p>
    <w:p w:rsidR="00410244" w:rsidRDefault="00410244" w:rsidP="00B31BC9">
      <w:pPr>
        <w:ind w:left="708"/>
      </w:pPr>
      <w:r>
        <w:rPr>
          <w:noProof/>
        </w:rPr>
        <w:pict>
          <v:rect id="_x0000_s1026" style="position:absolute;left:0;text-align:left;margin-left:51.75pt;margin-top:6.4pt;width:455.25pt;height:41.25pt;z-index:251658240">
            <v:textbox>
              <w:txbxContent>
                <w:p w:rsidR="00410244" w:rsidRDefault="00410244" w:rsidP="006F46FB">
                  <w:pPr>
                    <w:pStyle w:val="ListParagraph"/>
                    <w:numPr>
                      <w:ilvl w:val="0"/>
                      <w:numId w:val="7"/>
                    </w:numPr>
                  </w:pPr>
                  <w:r>
                    <w:t>Kulak,……….duyu organımızdır. Kulağın dışarıdan görünen kısmına kulak……. denir.</w:t>
                  </w:r>
                </w:p>
                <w:p w:rsidR="00410244" w:rsidRDefault="00410244" w:rsidP="006F46FB">
                  <w:pPr>
                    <w:pStyle w:val="ListParagraph"/>
                    <w:numPr>
                      <w:ilvl w:val="0"/>
                      <w:numId w:val="7"/>
                    </w:numPr>
                  </w:pPr>
                  <w:r>
                    <w:t>Sesler havayı titreştirerek ………….. halinde yayılır.</w:t>
                  </w:r>
                </w:p>
              </w:txbxContent>
            </v:textbox>
          </v:rect>
        </w:pict>
      </w:r>
      <w:r>
        <w:rPr>
          <w:b/>
        </w:rPr>
        <w:t xml:space="preserve">3. </w:t>
      </w:r>
    </w:p>
    <w:p w:rsidR="00410244" w:rsidRDefault="00410244" w:rsidP="006F46FB">
      <w:pPr>
        <w:jc w:val="right"/>
      </w:pPr>
    </w:p>
    <w:p w:rsidR="00410244" w:rsidRPr="0033634D" w:rsidRDefault="00410244" w:rsidP="006F46FB">
      <w:pPr>
        <w:rPr>
          <w:b/>
        </w:rPr>
      </w:pPr>
      <w:r>
        <w:t xml:space="preserve">                 </w:t>
      </w:r>
      <w:r w:rsidRPr="0033634D">
        <w:rPr>
          <w:b/>
        </w:rPr>
        <w:t>Yukarıdaki noktalı yerlere gelmesi gereken kelimeler hangisinde doğru sırda verilmiştir?</w:t>
      </w:r>
    </w:p>
    <w:p w:rsidR="00410244" w:rsidRDefault="00410244" w:rsidP="006F46FB">
      <w:r>
        <w:t xml:space="preserve">                A)İŞİTME- KANALI-DALGALAR         B)İŞİTME –KEPÇESİ- DALGALAR        C) KOKLAMA- KEĞÇESİ- DOĞRULAR</w:t>
      </w:r>
    </w:p>
    <w:p w:rsidR="00410244" w:rsidRDefault="00410244" w:rsidP="006F46FB">
      <w:r>
        <w:t xml:space="preserve">               </w:t>
      </w:r>
    </w:p>
    <w:p w:rsidR="00410244" w:rsidRPr="0033634D" w:rsidRDefault="00410244" w:rsidP="0033634D">
      <w:pPr>
        <w:ind w:firstLine="708"/>
        <w:rPr>
          <w:b/>
        </w:rPr>
      </w:pPr>
      <w:r w:rsidRPr="003B218A">
        <w:rPr>
          <w:b/>
        </w:rPr>
        <w:t>4</w:t>
      </w:r>
      <w:r>
        <w:t xml:space="preserve">. </w:t>
      </w:r>
      <w:r w:rsidRPr="0033634D">
        <w:rPr>
          <w:b/>
        </w:rPr>
        <w:t>Aşağıdakilerden hangisi kulak kepçemizi temizlemek için kullanılabilir?</w:t>
      </w:r>
    </w:p>
    <w:p w:rsidR="00410244" w:rsidRDefault="00410244" w:rsidP="006F46FB">
      <w:r>
        <w:t xml:space="preserve">                 A) Kürdan</w:t>
      </w:r>
      <w:r>
        <w:tab/>
      </w:r>
      <w:r>
        <w:tab/>
      </w:r>
      <w:r>
        <w:tab/>
        <w:t>B) Kulak çubuğu</w:t>
      </w:r>
      <w:r>
        <w:tab/>
      </w:r>
      <w:r>
        <w:tab/>
        <w:t>C) fırça</w:t>
      </w:r>
    </w:p>
    <w:p w:rsidR="00410244" w:rsidRPr="0033634D" w:rsidRDefault="00410244" w:rsidP="006F46FB">
      <w:pPr>
        <w:rPr>
          <w:b/>
        </w:rPr>
      </w:pPr>
      <w:r>
        <w:tab/>
      </w:r>
      <w:r w:rsidRPr="003B218A">
        <w:rPr>
          <w:b/>
        </w:rPr>
        <w:t>5</w:t>
      </w:r>
      <w:r>
        <w:t>.</w:t>
      </w:r>
      <w:r w:rsidRPr="0033634D">
        <w:rPr>
          <w:b/>
        </w:rPr>
        <w:t>Aşağıdakilerden hangisi yanlıştır?</w:t>
      </w:r>
    </w:p>
    <w:p w:rsidR="00410244" w:rsidRDefault="00410244" w:rsidP="006F46FB">
      <w:r>
        <w:tab/>
        <w:t xml:space="preserve">   A)Kulaklarımızı aşarı soğuktan korumalıyız.</w:t>
      </w:r>
      <w:r>
        <w:tab/>
      </w:r>
      <w:r>
        <w:tab/>
      </w:r>
    </w:p>
    <w:p w:rsidR="00410244" w:rsidRDefault="00410244" w:rsidP="006F46FB">
      <w:r>
        <w:tab/>
        <w:t xml:space="preserve">   B)Kulaklarımızı sert cisimlerle karıştırmamalıyız.</w:t>
      </w:r>
    </w:p>
    <w:p w:rsidR="00410244" w:rsidRDefault="00410244" w:rsidP="006F46FB">
      <w:r>
        <w:tab/>
        <w:t xml:space="preserve">   C) Gürültülü ortamlarda bulunmak kulak sağlığımızı olumlu etkiler.</w:t>
      </w:r>
    </w:p>
    <w:p w:rsidR="00410244" w:rsidRPr="0033634D" w:rsidRDefault="00410244" w:rsidP="006F46FB">
      <w:pPr>
        <w:rPr>
          <w:b/>
        </w:rPr>
      </w:pPr>
      <w:r>
        <w:tab/>
        <w:t xml:space="preserve"> </w:t>
      </w:r>
      <w:r w:rsidRPr="003B218A">
        <w:rPr>
          <w:b/>
        </w:rPr>
        <w:t>6</w:t>
      </w:r>
      <w:r>
        <w:rPr>
          <w:b/>
        </w:rPr>
        <w:t>.</w:t>
      </w:r>
      <w:r>
        <w:t xml:space="preserve"> </w:t>
      </w:r>
      <w:r w:rsidRPr="0033634D">
        <w:rPr>
          <w:b/>
        </w:rPr>
        <w:t>Aşağıdaki araçlardan hangisi daha hızlı hareket eder?</w:t>
      </w:r>
    </w:p>
    <w:p w:rsidR="00410244" w:rsidRDefault="00410244" w:rsidP="006F46FB">
      <w:r>
        <w:tab/>
        <w:t xml:space="preserve">     A)Bisiklet</w:t>
      </w:r>
      <w:r>
        <w:tab/>
      </w:r>
      <w:r>
        <w:tab/>
      </w:r>
      <w:r>
        <w:tab/>
        <w:t>B) otomobil</w:t>
      </w:r>
      <w:r>
        <w:tab/>
      </w:r>
      <w:r>
        <w:tab/>
      </w:r>
      <w:r>
        <w:tab/>
        <w:t>C) uçak</w:t>
      </w:r>
    </w:p>
    <w:p w:rsidR="00410244" w:rsidRDefault="00410244" w:rsidP="006F46FB">
      <w:pPr>
        <w:rPr>
          <w:b/>
        </w:rPr>
      </w:pPr>
      <w:r>
        <w:tab/>
      </w:r>
      <w:r w:rsidRPr="003B218A">
        <w:rPr>
          <w:b/>
        </w:rPr>
        <w:t xml:space="preserve"> 7.</w:t>
      </w:r>
      <w:r>
        <w:rPr>
          <w:b/>
        </w:rPr>
        <w:t xml:space="preserve"> Bir madde hangi seçenekte verilen iki özelliğe birden sahip olamaz?</w:t>
      </w:r>
    </w:p>
    <w:p w:rsidR="00410244" w:rsidRPr="00E40D38" w:rsidRDefault="00410244" w:rsidP="006F46FB">
      <w:r>
        <w:rPr>
          <w:b/>
        </w:rPr>
        <w:tab/>
      </w:r>
      <w:r w:rsidRPr="00E40D38">
        <w:t xml:space="preserve">    A)sert-kırılgan</w:t>
      </w:r>
      <w:r w:rsidRPr="00E40D38">
        <w:tab/>
      </w:r>
      <w:r w:rsidRPr="00E40D38">
        <w:tab/>
        <w:t>B) yumuşak-kırılgan</w:t>
      </w:r>
      <w:r w:rsidRPr="00E40D38">
        <w:tab/>
      </w:r>
      <w:r w:rsidRPr="00E40D38">
        <w:tab/>
        <w:t>C) yumuşak- esnek</w:t>
      </w:r>
    </w:p>
    <w:p w:rsidR="00410244" w:rsidRDefault="00410244" w:rsidP="006F46FB">
      <w:pPr>
        <w:rPr>
          <w:b/>
        </w:rPr>
      </w:pPr>
      <w:r>
        <w:rPr>
          <w:b/>
        </w:rPr>
        <w:tab/>
        <w:t xml:space="preserve"> 8.Hangi seçenekteki maddeleri sadece renklerine göre ayıramayız?</w:t>
      </w:r>
    </w:p>
    <w:p w:rsidR="00410244" w:rsidRPr="00E40D38" w:rsidRDefault="00410244" w:rsidP="006F46FB">
      <w:r>
        <w:rPr>
          <w:b/>
        </w:rPr>
        <w:tab/>
        <w:t xml:space="preserve">   </w:t>
      </w:r>
      <w:r w:rsidRPr="00E40D38">
        <w:t>A)altın –elmas</w:t>
      </w:r>
      <w:r w:rsidRPr="00E40D38">
        <w:tab/>
      </w:r>
      <w:r w:rsidRPr="00E40D38">
        <w:tab/>
        <w:t>B) şeker- elmas</w:t>
      </w:r>
      <w:r w:rsidRPr="00E40D38">
        <w:tab/>
      </w:r>
      <w:r w:rsidRPr="00E40D38">
        <w:tab/>
      </w:r>
      <w:r w:rsidRPr="00E40D38">
        <w:tab/>
        <w:t>C) şeker- tuz</w:t>
      </w:r>
    </w:p>
    <w:p w:rsidR="00410244" w:rsidRDefault="00410244" w:rsidP="0033634D">
      <w:pPr>
        <w:ind w:firstLine="708"/>
        <w:rPr>
          <w:b/>
        </w:rPr>
      </w:pPr>
      <w:r>
        <w:rPr>
          <w:b/>
        </w:rPr>
        <w:t xml:space="preserve"> 9.’’Oyun hamuru,sirke,peynir,zeytin yağı’’ yandaki maddelerden kaç tanesi katı maddedir?</w:t>
      </w:r>
    </w:p>
    <w:p w:rsidR="00410244" w:rsidRPr="00E40D38" w:rsidRDefault="00410244" w:rsidP="0033634D">
      <w:pPr>
        <w:ind w:firstLine="708"/>
      </w:pPr>
      <w:r w:rsidRPr="00E40D38">
        <w:t>A)1</w:t>
      </w:r>
      <w:r w:rsidRPr="00E40D38">
        <w:tab/>
      </w:r>
      <w:r w:rsidRPr="00E40D38">
        <w:tab/>
      </w:r>
      <w:r w:rsidRPr="00E40D38">
        <w:tab/>
      </w:r>
      <w:r w:rsidRPr="00E40D38">
        <w:tab/>
        <w:t>B)2</w:t>
      </w:r>
      <w:r w:rsidRPr="00E40D38">
        <w:tab/>
      </w:r>
      <w:r w:rsidRPr="00E40D38">
        <w:tab/>
      </w:r>
      <w:r w:rsidRPr="00E40D38">
        <w:tab/>
      </w:r>
      <w:r w:rsidRPr="00E40D38">
        <w:tab/>
        <w:t>C)3</w:t>
      </w:r>
    </w:p>
    <w:p w:rsidR="00410244" w:rsidRDefault="00410244" w:rsidP="0033634D">
      <w:pPr>
        <w:ind w:firstLine="708"/>
        <w:rPr>
          <w:b/>
        </w:rPr>
      </w:pPr>
      <w:r>
        <w:rPr>
          <w:b/>
        </w:rPr>
        <w:t>10. ‘‘Taş, zeytin yağı, limonata,altın, demir,cam,sünger,su buharı ‘’yandaki maddelerden kaç tanesi katı değildir?</w:t>
      </w:r>
    </w:p>
    <w:p w:rsidR="00410244" w:rsidRDefault="00410244" w:rsidP="00E40D38">
      <w:pPr>
        <w:ind w:firstLine="708"/>
      </w:pPr>
      <w:r w:rsidRPr="00E40D38">
        <w:t>A)4</w:t>
      </w:r>
      <w:r w:rsidRPr="00E40D38">
        <w:tab/>
      </w:r>
      <w:r w:rsidRPr="00E40D38">
        <w:tab/>
      </w:r>
      <w:r w:rsidRPr="00E40D38">
        <w:tab/>
      </w:r>
      <w:r w:rsidRPr="00E40D38">
        <w:tab/>
        <w:t>B)3</w:t>
      </w:r>
      <w:r w:rsidRPr="00E40D38">
        <w:tab/>
      </w:r>
      <w:r w:rsidRPr="00E40D38">
        <w:tab/>
      </w:r>
      <w:r w:rsidRPr="00E40D38">
        <w:tab/>
      </w:r>
      <w:r w:rsidRPr="00E40D38">
        <w:tab/>
        <w:t>C)2</w:t>
      </w:r>
    </w:p>
    <w:p w:rsidR="00410244" w:rsidRPr="006F46FB" w:rsidRDefault="00410244" w:rsidP="00E40D38">
      <w:pPr>
        <w:ind w:firstLine="708"/>
      </w:pPr>
      <w:hyperlink r:id="rId5" w:history="1">
        <w:r w:rsidRPr="0079378C">
          <w:rPr>
            <w:rStyle w:val="Hyperlink"/>
          </w:rPr>
          <w:t>www.sorubak.com</w:t>
        </w:r>
      </w:hyperlink>
      <w:r>
        <w:t xml:space="preserve"> </w:t>
      </w:r>
    </w:p>
    <w:sectPr w:rsidR="00410244" w:rsidRPr="006F46FB" w:rsidSect="00B31BC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652BD"/>
    <w:multiLevelType w:val="hybridMultilevel"/>
    <w:tmpl w:val="E9ECB3A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D51A0D"/>
    <w:multiLevelType w:val="hybridMultilevel"/>
    <w:tmpl w:val="554A878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BE628BA"/>
    <w:multiLevelType w:val="hybridMultilevel"/>
    <w:tmpl w:val="5F98CF8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FB707A6"/>
    <w:multiLevelType w:val="hybridMultilevel"/>
    <w:tmpl w:val="EA1E09A2"/>
    <w:lvl w:ilvl="0" w:tplc="ACFE2708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5FCC6D2E"/>
    <w:multiLevelType w:val="hybridMultilevel"/>
    <w:tmpl w:val="B5E477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2E0CF6"/>
    <w:multiLevelType w:val="hybridMultilevel"/>
    <w:tmpl w:val="1D1E6BB6"/>
    <w:lvl w:ilvl="0" w:tplc="B1323BA2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648F1747"/>
    <w:multiLevelType w:val="multilevel"/>
    <w:tmpl w:val="4D485278"/>
    <w:lvl w:ilvl="0">
      <w:start w:val="2014"/>
      <w:numFmt w:val="decimal"/>
      <w:lvlText w:val="%1"/>
      <w:lvlJc w:val="left"/>
      <w:pPr>
        <w:ind w:left="915" w:hanging="915"/>
      </w:pPr>
      <w:rPr>
        <w:rFonts w:cs="Times New Roman" w:hint="default"/>
      </w:rPr>
    </w:lvl>
    <w:lvl w:ilvl="1">
      <w:start w:val="2015"/>
      <w:numFmt w:val="decimal"/>
      <w:lvlText w:val="%1-%2"/>
      <w:lvlJc w:val="left"/>
      <w:pPr>
        <w:ind w:left="915" w:hanging="91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BC9"/>
    <w:rsid w:val="00024A19"/>
    <w:rsid w:val="0033634D"/>
    <w:rsid w:val="003B218A"/>
    <w:rsid w:val="00410244"/>
    <w:rsid w:val="00477892"/>
    <w:rsid w:val="006F46FB"/>
    <w:rsid w:val="0079378C"/>
    <w:rsid w:val="00A050B3"/>
    <w:rsid w:val="00B02B67"/>
    <w:rsid w:val="00B31BC9"/>
    <w:rsid w:val="00E40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B6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31BC9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47789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2</Pages>
  <Words>236</Words>
  <Characters>1347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PC1</dc:creator>
  <cp:keywords>www.sorubak.com</cp:keywords>
  <dc:description>www.sorubak.com</dc:description>
  <cp:lastModifiedBy>edanur</cp:lastModifiedBy>
  <cp:revision>3</cp:revision>
  <cp:lastPrinted>2014-10-26T13:44:00Z</cp:lastPrinted>
  <dcterms:created xsi:type="dcterms:W3CDTF">2014-10-26T12:56:00Z</dcterms:created>
  <dcterms:modified xsi:type="dcterms:W3CDTF">2014-12-17T14:09:00Z</dcterms:modified>
</cp:coreProperties>
</file>