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BD5" w:rsidRDefault="00EA7BD5" w:rsidP="00BA4A93">
      <w:pPr>
        <w:pStyle w:val="ListParagraph"/>
        <w:numPr>
          <w:ilvl w:val="0"/>
          <w:numId w:val="1"/>
        </w:numPr>
        <w:ind w:left="142"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Aşağıdaki doğru ifadelerin başına (D), yanlış olanların başına (Y) yazınız.</w:t>
      </w:r>
    </w:p>
    <w:p w:rsidR="00EA7BD5" w:rsidRDefault="00EA7BD5" w:rsidP="002C4925">
      <w:pPr>
        <w:pStyle w:val="ListParagraph"/>
        <w:ind w:left="142"/>
        <w:rPr>
          <w:b/>
          <w:i/>
          <w:sz w:val="24"/>
          <w:szCs w:val="24"/>
        </w:rPr>
      </w:pPr>
    </w:p>
    <w:p w:rsidR="00EA7BD5" w:rsidRDefault="00EA7BD5" w:rsidP="00BA4A93">
      <w:pPr>
        <w:pStyle w:val="ListParagraph"/>
        <w:ind w:left="-142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(     ) </w:t>
      </w:r>
      <w:r>
        <w:rPr>
          <w:sz w:val="24"/>
          <w:szCs w:val="24"/>
        </w:rPr>
        <w:t>Güneş doğal ışık kaynağıdır.</w:t>
      </w:r>
    </w:p>
    <w:p w:rsidR="00EA7BD5" w:rsidRDefault="00EA7BD5" w:rsidP="00BA4A93">
      <w:pPr>
        <w:pStyle w:val="ListParagraph"/>
        <w:ind w:left="-142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(     ) </w:t>
      </w:r>
      <w:r>
        <w:rPr>
          <w:sz w:val="24"/>
          <w:szCs w:val="24"/>
        </w:rPr>
        <w:t>Ses kaynağına yaklaştıkça sesin şiddeti azalır.</w:t>
      </w:r>
    </w:p>
    <w:p w:rsidR="00EA7BD5" w:rsidRDefault="00EA7BD5" w:rsidP="00BA4A93">
      <w:pPr>
        <w:pStyle w:val="ListParagraph"/>
        <w:ind w:left="-142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(     ) </w:t>
      </w:r>
      <w:r>
        <w:rPr>
          <w:sz w:val="24"/>
          <w:szCs w:val="24"/>
        </w:rPr>
        <w:t>Işık yayarak çevresini aydınlatılan her şey ışık kaynağıdır.</w:t>
      </w:r>
    </w:p>
    <w:p w:rsidR="00EA7BD5" w:rsidRDefault="00EA7BD5" w:rsidP="00BA4A93">
      <w:pPr>
        <w:pStyle w:val="ListParagraph"/>
        <w:ind w:left="-142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(     ) </w:t>
      </w:r>
      <w:r w:rsidRPr="00BA4A93">
        <w:rPr>
          <w:sz w:val="24"/>
          <w:szCs w:val="24"/>
        </w:rPr>
        <w:t>Ay</w:t>
      </w:r>
      <w:r>
        <w:rPr>
          <w:sz w:val="24"/>
          <w:szCs w:val="24"/>
        </w:rPr>
        <w:t>, doğal ışık kaynağıdır.</w:t>
      </w:r>
    </w:p>
    <w:p w:rsidR="00EA7BD5" w:rsidRDefault="00EA7BD5" w:rsidP="00BA4A93">
      <w:pPr>
        <w:pStyle w:val="ListParagraph"/>
        <w:ind w:left="-142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(     ) </w:t>
      </w:r>
      <w:r w:rsidRPr="00BA4A93">
        <w:rPr>
          <w:sz w:val="24"/>
          <w:szCs w:val="24"/>
        </w:rPr>
        <w:t>Sesler doğal sesler ve yapay sesler olarak ikiye ayrılır.</w:t>
      </w:r>
    </w:p>
    <w:p w:rsidR="00EA7BD5" w:rsidRDefault="00EA7BD5" w:rsidP="00BA4A93">
      <w:pPr>
        <w:pStyle w:val="ListParagraph"/>
        <w:ind w:left="-142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(     ) </w:t>
      </w:r>
      <w:r w:rsidRPr="00BA4A93">
        <w:rPr>
          <w:sz w:val="24"/>
          <w:szCs w:val="24"/>
        </w:rPr>
        <w:t>Keman sesi doğal sese örnek olarak verilebilir.</w:t>
      </w:r>
    </w:p>
    <w:p w:rsidR="00EA7BD5" w:rsidRDefault="00EA7BD5" w:rsidP="00BA4A93">
      <w:pPr>
        <w:pStyle w:val="ListParagraph"/>
        <w:ind w:left="-142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(     ) </w:t>
      </w:r>
      <w:r w:rsidRPr="00B6352D">
        <w:rPr>
          <w:sz w:val="24"/>
          <w:szCs w:val="24"/>
        </w:rPr>
        <w:t>Meşale yapay ışık kaynağıdır.</w:t>
      </w:r>
    </w:p>
    <w:p w:rsidR="00EA7BD5" w:rsidRPr="00B6352D" w:rsidRDefault="00EA7BD5" w:rsidP="00BA4A93">
      <w:pPr>
        <w:pStyle w:val="ListParagraph"/>
        <w:ind w:left="-142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(     ) </w:t>
      </w:r>
      <w:r w:rsidRPr="00B6352D">
        <w:rPr>
          <w:i/>
          <w:sz w:val="24"/>
          <w:szCs w:val="24"/>
        </w:rPr>
        <w:t>İşitmede etkili organ gözdür.</w:t>
      </w:r>
    </w:p>
    <w:p w:rsidR="00EA7BD5" w:rsidRDefault="00EA7BD5" w:rsidP="00BA4A93">
      <w:pPr>
        <w:pStyle w:val="ListParagraph"/>
        <w:ind w:left="-142"/>
        <w:rPr>
          <w:b/>
          <w:i/>
          <w:sz w:val="24"/>
          <w:szCs w:val="24"/>
        </w:rPr>
      </w:pPr>
      <w:r w:rsidRPr="00B6352D">
        <w:rPr>
          <w:b/>
          <w:i/>
          <w:sz w:val="24"/>
          <w:szCs w:val="24"/>
        </w:rPr>
        <w:t xml:space="preserve">(  </w:t>
      </w:r>
      <w:r>
        <w:rPr>
          <w:b/>
          <w:i/>
          <w:sz w:val="24"/>
          <w:szCs w:val="24"/>
        </w:rPr>
        <w:t xml:space="preserve"> </w:t>
      </w:r>
      <w:r w:rsidRPr="00B6352D">
        <w:rPr>
          <w:b/>
          <w:i/>
          <w:sz w:val="24"/>
          <w:szCs w:val="24"/>
        </w:rPr>
        <w:t xml:space="preserve">  ) </w:t>
      </w:r>
      <w:r w:rsidRPr="00B6352D">
        <w:rPr>
          <w:sz w:val="24"/>
          <w:szCs w:val="24"/>
        </w:rPr>
        <w:t>İnsanlar her sesi duyabilir.</w:t>
      </w:r>
    </w:p>
    <w:p w:rsidR="00EA7BD5" w:rsidRDefault="00EA7BD5" w:rsidP="00BA4A93">
      <w:pPr>
        <w:pStyle w:val="ListParagraph"/>
        <w:ind w:left="-142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(     )  </w:t>
      </w:r>
      <w:r w:rsidRPr="00B6352D">
        <w:rPr>
          <w:sz w:val="24"/>
          <w:szCs w:val="24"/>
        </w:rPr>
        <w:t>Ampulü Thomas Edison bulmuştur.</w:t>
      </w:r>
    </w:p>
    <w:p w:rsidR="00EA7BD5" w:rsidRDefault="00EA7BD5" w:rsidP="00BA4A93">
      <w:pPr>
        <w:pStyle w:val="ListParagraph"/>
        <w:ind w:left="-142"/>
        <w:rPr>
          <w:sz w:val="24"/>
          <w:szCs w:val="24"/>
        </w:rPr>
      </w:pPr>
    </w:p>
    <w:p w:rsidR="00EA7BD5" w:rsidRDefault="00EA7BD5" w:rsidP="00B6352D">
      <w:pPr>
        <w:pStyle w:val="ListParagraph"/>
        <w:numPr>
          <w:ilvl w:val="0"/>
          <w:numId w:val="1"/>
        </w:numPr>
        <w:rPr>
          <w:b/>
          <w:i/>
          <w:sz w:val="24"/>
          <w:szCs w:val="24"/>
        </w:rPr>
      </w:pPr>
      <w:r w:rsidRPr="00B6352D">
        <w:rPr>
          <w:b/>
          <w:i/>
          <w:sz w:val="24"/>
          <w:szCs w:val="24"/>
        </w:rPr>
        <w:t xml:space="preserve">Aşağıdaki boşlukları uygun kelimelerle </w:t>
      </w:r>
      <w:r>
        <w:rPr>
          <w:b/>
          <w:i/>
          <w:sz w:val="24"/>
          <w:szCs w:val="24"/>
        </w:rPr>
        <w:t>doldurunuz.</w:t>
      </w:r>
    </w:p>
    <w:p w:rsidR="00EA7BD5" w:rsidRDefault="00EA7BD5" w:rsidP="002C4925">
      <w:pPr>
        <w:pStyle w:val="ListParagraph"/>
        <w:rPr>
          <w:b/>
          <w:i/>
          <w:sz w:val="24"/>
          <w:szCs w:val="24"/>
        </w:rPr>
      </w:pPr>
    </w:p>
    <w:tbl>
      <w:tblPr>
        <w:tblW w:w="4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0"/>
        <w:gridCol w:w="980"/>
        <w:gridCol w:w="912"/>
        <w:gridCol w:w="964"/>
        <w:gridCol w:w="1172"/>
      </w:tblGrid>
      <w:tr w:rsidR="00EA7BD5" w:rsidRPr="00151E1B" w:rsidTr="00151E1B">
        <w:trPr>
          <w:trHeight w:val="770"/>
        </w:trPr>
        <w:tc>
          <w:tcPr>
            <w:tcW w:w="900" w:type="dxa"/>
          </w:tcPr>
          <w:p w:rsidR="00EA7BD5" w:rsidRPr="00151E1B" w:rsidRDefault="00EA7BD5" w:rsidP="00151E1B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 w:rsidRPr="00151E1B">
              <w:rPr>
                <w:sz w:val="24"/>
                <w:szCs w:val="24"/>
              </w:rPr>
              <w:t>rüzgar</w:t>
            </w:r>
          </w:p>
        </w:tc>
        <w:tc>
          <w:tcPr>
            <w:tcW w:w="980" w:type="dxa"/>
          </w:tcPr>
          <w:p w:rsidR="00EA7BD5" w:rsidRPr="00151E1B" w:rsidRDefault="00EA7BD5" w:rsidP="00151E1B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 w:rsidRPr="00151E1B">
              <w:rPr>
                <w:sz w:val="24"/>
                <w:szCs w:val="24"/>
              </w:rPr>
              <w:t>Işık kaynağı</w:t>
            </w:r>
          </w:p>
        </w:tc>
        <w:tc>
          <w:tcPr>
            <w:tcW w:w="912" w:type="dxa"/>
          </w:tcPr>
          <w:p w:rsidR="00EA7BD5" w:rsidRPr="00151E1B" w:rsidRDefault="00EA7BD5" w:rsidP="00151E1B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 w:rsidRPr="00151E1B">
              <w:rPr>
                <w:sz w:val="24"/>
                <w:szCs w:val="24"/>
              </w:rPr>
              <w:t>güneş</w:t>
            </w:r>
          </w:p>
        </w:tc>
        <w:tc>
          <w:tcPr>
            <w:tcW w:w="964" w:type="dxa"/>
          </w:tcPr>
          <w:p w:rsidR="00EA7BD5" w:rsidRPr="00151E1B" w:rsidRDefault="00EA7BD5" w:rsidP="00151E1B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 w:rsidRPr="00151E1B">
              <w:rPr>
                <w:sz w:val="24"/>
                <w:szCs w:val="24"/>
              </w:rPr>
              <w:t>Şiddet</w:t>
            </w:r>
          </w:p>
        </w:tc>
        <w:tc>
          <w:tcPr>
            <w:tcW w:w="1172" w:type="dxa"/>
          </w:tcPr>
          <w:p w:rsidR="00EA7BD5" w:rsidRPr="00151E1B" w:rsidRDefault="00EA7BD5" w:rsidP="00151E1B">
            <w:pPr>
              <w:spacing w:after="0" w:line="240" w:lineRule="auto"/>
              <w:ind w:right="176"/>
              <w:rPr>
                <w:sz w:val="24"/>
                <w:szCs w:val="24"/>
              </w:rPr>
            </w:pPr>
            <w:r w:rsidRPr="00151E1B">
              <w:rPr>
                <w:sz w:val="24"/>
                <w:szCs w:val="24"/>
              </w:rPr>
              <w:t>Ses şiddeti</w:t>
            </w:r>
          </w:p>
        </w:tc>
      </w:tr>
      <w:tr w:rsidR="00EA7BD5" w:rsidRPr="00151E1B" w:rsidTr="00151E1B">
        <w:trPr>
          <w:trHeight w:val="385"/>
        </w:trPr>
        <w:tc>
          <w:tcPr>
            <w:tcW w:w="900" w:type="dxa"/>
          </w:tcPr>
          <w:p w:rsidR="00EA7BD5" w:rsidRPr="00151E1B" w:rsidRDefault="00EA7BD5" w:rsidP="00151E1B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 w:rsidRPr="00151E1B">
              <w:rPr>
                <w:sz w:val="24"/>
                <w:szCs w:val="24"/>
              </w:rPr>
              <w:t xml:space="preserve">Flüt </w:t>
            </w:r>
          </w:p>
          <w:p w:rsidR="00EA7BD5" w:rsidRPr="00151E1B" w:rsidRDefault="00EA7BD5" w:rsidP="00151E1B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980" w:type="dxa"/>
          </w:tcPr>
          <w:p w:rsidR="00EA7BD5" w:rsidRPr="00151E1B" w:rsidRDefault="00EA7BD5" w:rsidP="00151E1B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 w:rsidRPr="00151E1B">
              <w:rPr>
                <w:sz w:val="24"/>
                <w:szCs w:val="24"/>
              </w:rPr>
              <w:t>ses</w:t>
            </w:r>
          </w:p>
        </w:tc>
        <w:tc>
          <w:tcPr>
            <w:tcW w:w="912" w:type="dxa"/>
          </w:tcPr>
          <w:p w:rsidR="00EA7BD5" w:rsidRPr="00151E1B" w:rsidRDefault="00EA7BD5" w:rsidP="00151E1B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 w:rsidRPr="00151E1B">
              <w:rPr>
                <w:sz w:val="24"/>
                <w:szCs w:val="24"/>
              </w:rPr>
              <w:t>ampül</w:t>
            </w:r>
          </w:p>
        </w:tc>
        <w:tc>
          <w:tcPr>
            <w:tcW w:w="964" w:type="dxa"/>
          </w:tcPr>
          <w:p w:rsidR="00EA7BD5" w:rsidRPr="00151E1B" w:rsidRDefault="00EA7BD5" w:rsidP="00151E1B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 w:rsidRPr="00151E1B">
              <w:rPr>
                <w:sz w:val="24"/>
                <w:szCs w:val="24"/>
              </w:rPr>
              <w:t>gürültü</w:t>
            </w:r>
          </w:p>
        </w:tc>
        <w:tc>
          <w:tcPr>
            <w:tcW w:w="1172" w:type="dxa"/>
          </w:tcPr>
          <w:p w:rsidR="00EA7BD5" w:rsidRPr="00151E1B" w:rsidRDefault="00EA7BD5" w:rsidP="00151E1B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 w:rsidRPr="00151E1B">
              <w:rPr>
                <w:sz w:val="24"/>
                <w:szCs w:val="24"/>
              </w:rPr>
              <w:t>ses</w:t>
            </w:r>
          </w:p>
        </w:tc>
      </w:tr>
    </w:tbl>
    <w:p w:rsidR="00EA7BD5" w:rsidRDefault="00EA7BD5" w:rsidP="00B6352D">
      <w:pPr>
        <w:rPr>
          <w:sz w:val="24"/>
          <w:szCs w:val="24"/>
        </w:rPr>
      </w:pPr>
    </w:p>
    <w:p w:rsidR="00EA7BD5" w:rsidRDefault="00EA7BD5" w:rsidP="00B6352D">
      <w:pPr>
        <w:rPr>
          <w:sz w:val="24"/>
          <w:szCs w:val="24"/>
        </w:rPr>
      </w:pPr>
      <w:r w:rsidRPr="007D0E87">
        <w:rPr>
          <w:b/>
          <w:sz w:val="24"/>
          <w:szCs w:val="24"/>
        </w:rPr>
        <w:t>1</w:t>
      </w:r>
      <w:r>
        <w:rPr>
          <w:sz w:val="24"/>
          <w:szCs w:val="24"/>
        </w:rPr>
        <w:t>. Işık yayan varlıklara ………………………………denir.</w:t>
      </w:r>
    </w:p>
    <w:p w:rsidR="00EA7BD5" w:rsidRDefault="00EA7BD5" w:rsidP="00B6352D">
      <w:pPr>
        <w:rPr>
          <w:sz w:val="24"/>
          <w:szCs w:val="24"/>
        </w:rPr>
      </w:pPr>
      <w:r w:rsidRPr="007D0E87">
        <w:rPr>
          <w:b/>
          <w:sz w:val="24"/>
          <w:szCs w:val="24"/>
        </w:rPr>
        <w:t>2.</w:t>
      </w:r>
      <w:r>
        <w:rPr>
          <w:sz w:val="24"/>
          <w:szCs w:val="24"/>
        </w:rPr>
        <w:t xml:space="preserve">     …………………….     doğal ışık kaynağıdır. </w:t>
      </w:r>
    </w:p>
    <w:p w:rsidR="00EA7BD5" w:rsidRDefault="00EA7BD5" w:rsidP="00B6352D">
      <w:pPr>
        <w:rPr>
          <w:sz w:val="24"/>
          <w:szCs w:val="24"/>
        </w:rPr>
      </w:pPr>
      <w:r w:rsidRPr="007D0E87">
        <w:rPr>
          <w:b/>
          <w:sz w:val="24"/>
          <w:szCs w:val="24"/>
        </w:rPr>
        <w:t>3.</w:t>
      </w:r>
      <w:r>
        <w:rPr>
          <w:sz w:val="24"/>
          <w:szCs w:val="24"/>
        </w:rPr>
        <w:t xml:space="preserve">     ……………………….   yapay ışık kaynağıdır.</w:t>
      </w:r>
    </w:p>
    <w:p w:rsidR="00EA7BD5" w:rsidRDefault="00EA7BD5" w:rsidP="00B6352D">
      <w:pPr>
        <w:rPr>
          <w:sz w:val="24"/>
          <w:szCs w:val="24"/>
        </w:rPr>
      </w:pPr>
      <w:r w:rsidRPr="007D0E87">
        <w:rPr>
          <w:b/>
          <w:sz w:val="24"/>
          <w:szCs w:val="24"/>
        </w:rPr>
        <w:t>4</w:t>
      </w:r>
      <w:r>
        <w:rPr>
          <w:sz w:val="24"/>
          <w:szCs w:val="24"/>
        </w:rPr>
        <w:t>.Yüksek …………..……….… teki sesler kulak sağlığımız için zararlıdır.</w:t>
      </w:r>
    </w:p>
    <w:p w:rsidR="00EA7BD5" w:rsidRDefault="00EA7BD5" w:rsidP="00B6352D">
      <w:pPr>
        <w:rPr>
          <w:sz w:val="24"/>
          <w:szCs w:val="24"/>
        </w:rPr>
      </w:pPr>
      <w:r w:rsidRPr="007D0E87">
        <w:rPr>
          <w:b/>
          <w:sz w:val="24"/>
          <w:szCs w:val="24"/>
        </w:rPr>
        <w:t>5</w:t>
      </w:r>
      <w:r>
        <w:rPr>
          <w:sz w:val="24"/>
          <w:szCs w:val="24"/>
        </w:rPr>
        <w:t>. İstenmeyen her ses ……………………olarak algılanır.</w:t>
      </w:r>
    </w:p>
    <w:p w:rsidR="00EA7BD5" w:rsidRDefault="00EA7BD5" w:rsidP="00B6352D">
      <w:pPr>
        <w:rPr>
          <w:sz w:val="24"/>
          <w:szCs w:val="24"/>
        </w:rPr>
      </w:pPr>
      <w:r w:rsidRPr="007D0E87">
        <w:rPr>
          <w:b/>
          <w:sz w:val="24"/>
          <w:szCs w:val="24"/>
        </w:rPr>
        <w:t>6</w:t>
      </w:r>
      <w:r>
        <w:rPr>
          <w:sz w:val="24"/>
          <w:szCs w:val="24"/>
        </w:rPr>
        <w:t>. …………………… sesi yapay ses kaynağıdır.</w:t>
      </w:r>
    </w:p>
    <w:p w:rsidR="00EA7BD5" w:rsidRDefault="00EA7BD5" w:rsidP="00B6352D">
      <w:pPr>
        <w:rPr>
          <w:sz w:val="24"/>
          <w:szCs w:val="24"/>
        </w:rPr>
      </w:pPr>
      <w:r w:rsidRPr="007D0E87">
        <w:rPr>
          <w:b/>
          <w:sz w:val="24"/>
          <w:szCs w:val="24"/>
        </w:rPr>
        <w:t>7.</w:t>
      </w:r>
      <w:r>
        <w:rPr>
          <w:sz w:val="24"/>
          <w:szCs w:val="24"/>
        </w:rPr>
        <w:t xml:space="preserve">  …………………….   sesi doğal ses kaynağıdır.</w:t>
      </w:r>
    </w:p>
    <w:p w:rsidR="00EA7BD5" w:rsidRDefault="00EA7BD5" w:rsidP="00B6352D">
      <w:pPr>
        <w:rPr>
          <w:sz w:val="24"/>
          <w:szCs w:val="24"/>
        </w:rPr>
      </w:pPr>
      <w:r w:rsidRPr="007D0E87">
        <w:rPr>
          <w:b/>
          <w:sz w:val="24"/>
          <w:szCs w:val="24"/>
        </w:rPr>
        <w:t>8</w:t>
      </w:r>
      <w:r>
        <w:rPr>
          <w:sz w:val="24"/>
          <w:szCs w:val="24"/>
        </w:rPr>
        <w:t>. ………………….yardımı ile çevremiz ile iletişim kurarız.</w:t>
      </w:r>
    </w:p>
    <w:p w:rsidR="00EA7BD5" w:rsidRDefault="00EA7BD5" w:rsidP="00B6352D">
      <w:pPr>
        <w:rPr>
          <w:sz w:val="24"/>
          <w:szCs w:val="24"/>
        </w:rPr>
      </w:pPr>
      <w:r w:rsidRPr="007D0E87">
        <w:rPr>
          <w:b/>
          <w:sz w:val="24"/>
          <w:szCs w:val="24"/>
        </w:rPr>
        <w:t>9.</w:t>
      </w:r>
      <w:r>
        <w:rPr>
          <w:sz w:val="24"/>
          <w:szCs w:val="24"/>
        </w:rPr>
        <w:t xml:space="preserve"> Ses kaynağına yaklaştıkça ………………………artar.</w:t>
      </w:r>
    </w:p>
    <w:p w:rsidR="00EA7BD5" w:rsidRDefault="00EA7BD5" w:rsidP="00B6352D">
      <w:pPr>
        <w:rPr>
          <w:sz w:val="24"/>
          <w:szCs w:val="24"/>
        </w:rPr>
      </w:pPr>
      <w:r w:rsidRPr="007D0E87">
        <w:rPr>
          <w:b/>
          <w:sz w:val="24"/>
          <w:szCs w:val="24"/>
        </w:rPr>
        <w:t>10.</w:t>
      </w:r>
      <w:r>
        <w:rPr>
          <w:sz w:val="24"/>
          <w:szCs w:val="24"/>
        </w:rPr>
        <w:t xml:space="preserve"> …………………………. dalgalar halinde yayılır.</w:t>
      </w:r>
    </w:p>
    <w:p w:rsidR="00EA7BD5" w:rsidRDefault="00EA7BD5" w:rsidP="00B6352D">
      <w:pPr>
        <w:rPr>
          <w:sz w:val="24"/>
          <w:szCs w:val="24"/>
        </w:rPr>
      </w:pPr>
    </w:p>
    <w:p w:rsidR="00EA7BD5" w:rsidRDefault="00EA7BD5" w:rsidP="0095211C">
      <w:pPr>
        <w:pStyle w:val="ListParagraph"/>
        <w:numPr>
          <w:ilvl w:val="0"/>
          <w:numId w:val="1"/>
        </w:numPr>
        <w:jc w:val="center"/>
        <w:rPr>
          <w:b/>
          <w:i/>
          <w:sz w:val="24"/>
          <w:szCs w:val="24"/>
        </w:rPr>
      </w:pPr>
      <w:r w:rsidRPr="0083492E">
        <w:rPr>
          <w:b/>
          <w:i/>
          <w:sz w:val="24"/>
          <w:szCs w:val="24"/>
        </w:rPr>
        <w:t>Doğru şıkkı işaretleyiniz.</w:t>
      </w:r>
    </w:p>
    <w:p w:rsidR="00EA7BD5" w:rsidRDefault="00EA7BD5" w:rsidP="0095211C">
      <w:pPr>
        <w:pStyle w:val="ListParagraph"/>
        <w:rPr>
          <w:b/>
          <w:i/>
          <w:sz w:val="24"/>
          <w:szCs w:val="24"/>
        </w:rPr>
      </w:pPr>
    </w:p>
    <w:p w:rsidR="00EA7BD5" w:rsidRDefault="00EA7BD5" w:rsidP="0083492E">
      <w:pPr>
        <w:pStyle w:val="ListParagraph"/>
        <w:ind w:left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1.Aşağıda verilen ışık kaynaklarından hangisi diğerlerinden farklıdır?</w:t>
      </w:r>
    </w:p>
    <w:p w:rsidR="00EA7BD5" w:rsidRDefault="00EA7BD5" w:rsidP="0083492E">
      <w:pPr>
        <w:pStyle w:val="ListParagraph"/>
        <w:ind w:left="0"/>
        <w:rPr>
          <w:sz w:val="24"/>
          <w:szCs w:val="24"/>
        </w:rPr>
      </w:pPr>
      <w:r w:rsidRPr="0095211C">
        <w:rPr>
          <w:b/>
          <w:sz w:val="24"/>
          <w:szCs w:val="24"/>
        </w:rPr>
        <w:t>a.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 Ampul            </w:t>
      </w:r>
      <w:r w:rsidRPr="0095211C">
        <w:rPr>
          <w:b/>
          <w:sz w:val="24"/>
          <w:szCs w:val="24"/>
        </w:rPr>
        <w:t>b</w:t>
      </w:r>
      <w:r>
        <w:rPr>
          <w:sz w:val="24"/>
          <w:szCs w:val="24"/>
        </w:rPr>
        <w:t xml:space="preserve">. Gaz lambası        </w:t>
      </w:r>
      <w:r w:rsidRPr="0095211C">
        <w:rPr>
          <w:b/>
          <w:sz w:val="24"/>
          <w:szCs w:val="24"/>
        </w:rPr>
        <w:t>c</w:t>
      </w:r>
      <w:r>
        <w:rPr>
          <w:sz w:val="24"/>
          <w:szCs w:val="24"/>
        </w:rPr>
        <w:t>. Ateş böceği</w:t>
      </w:r>
    </w:p>
    <w:p w:rsidR="00EA7BD5" w:rsidRDefault="00EA7BD5" w:rsidP="0083492E">
      <w:pPr>
        <w:pStyle w:val="ListParagraph"/>
        <w:ind w:left="0"/>
        <w:rPr>
          <w:sz w:val="24"/>
          <w:szCs w:val="24"/>
        </w:rPr>
      </w:pPr>
    </w:p>
    <w:p w:rsidR="00EA7BD5" w:rsidRDefault="00EA7BD5" w:rsidP="0083492E">
      <w:pPr>
        <w:pStyle w:val="ListParagraph"/>
        <w:ind w:left="0"/>
        <w:rPr>
          <w:b/>
          <w:i/>
          <w:sz w:val="24"/>
          <w:szCs w:val="24"/>
        </w:rPr>
      </w:pPr>
      <w:r w:rsidRPr="0095211C">
        <w:rPr>
          <w:b/>
          <w:i/>
          <w:sz w:val="24"/>
          <w:szCs w:val="24"/>
        </w:rPr>
        <w:t>2.Aşağıdakilerden hangisi doğal ışık kaynağı değildir?</w:t>
      </w:r>
    </w:p>
    <w:p w:rsidR="00EA7BD5" w:rsidRDefault="00EA7BD5" w:rsidP="0083492E">
      <w:pPr>
        <w:pStyle w:val="ListParagraph"/>
        <w:ind w:left="0"/>
        <w:rPr>
          <w:sz w:val="24"/>
          <w:szCs w:val="24"/>
        </w:rPr>
      </w:pPr>
      <w:r>
        <w:rPr>
          <w:b/>
          <w:i/>
          <w:sz w:val="24"/>
          <w:szCs w:val="24"/>
        </w:rPr>
        <w:t>a.</w:t>
      </w:r>
      <w:r>
        <w:rPr>
          <w:sz w:val="24"/>
          <w:szCs w:val="24"/>
        </w:rPr>
        <w:t xml:space="preserve">Ay                      </w:t>
      </w:r>
      <w:r w:rsidRPr="0095211C">
        <w:rPr>
          <w:b/>
          <w:sz w:val="24"/>
          <w:szCs w:val="24"/>
        </w:rPr>
        <w:t>b</w:t>
      </w:r>
      <w:r>
        <w:rPr>
          <w:sz w:val="24"/>
          <w:szCs w:val="24"/>
        </w:rPr>
        <w:t xml:space="preserve">.Yıldız                     </w:t>
      </w:r>
      <w:r w:rsidRPr="0095211C">
        <w:rPr>
          <w:b/>
          <w:sz w:val="24"/>
          <w:szCs w:val="24"/>
        </w:rPr>
        <w:t>c</w:t>
      </w:r>
      <w:r>
        <w:rPr>
          <w:sz w:val="24"/>
          <w:szCs w:val="24"/>
        </w:rPr>
        <w:t>.Güneş</w:t>
      </w:r>
    </w:p>
    <w:p w:rsidR="00EA7BD5" w:rsidRDefault="00EA7BD5" w:rsidP="0083492E">
      <w:pPr>
        <w:pStyle w:val="ListParagraph"/>
        <w:ind w:left="0"/>
        <w:rPr>
          <w:sz w:val="24"/>
          <w:szCs w:val="24"/>
        </w:rPr>
      </w:pPr>
    </w:p>
    <w:p w:rsidR="00EA7BD5" w:rsidRPr="0095211C" w:rsidRDefault="00EA7BD5" w:rsidP="0083492E">
      <w:pPr>
        <w:pStyle w:val="ListParagraph"/>
        <w:ind w:left="0"/>
        <w:rPr>
          <w:b/>
          <w:i/>
          <w:sz w:val="24"/>
          <w:szCs w:val="24"/>
        </w:rPr>
      </w:pPr>
      <w:r w:rsidRPr="0095211C">
        <w:rPr>
          <w:b/>
          <w:i/>
          <w:sz w:val="24"/>
          <w:szCs w:val="24"/>
        </w:rPr>
        <w:t>3.Aşağıdakilerden hangisi doğal ses kaynağıdır?</w:t>
      </w:r>
    </w:p>
    <w:p w:rsidR="00EA7BD5" w:rsidRDefault="00EA7BD5" w:rsidP="0083492E">
      <w:pPr>
        <w:pStyle w:val="ListParagraph"/>
        <w:ind w:left="0"/>
        <w:rPr>
          <w:sz w:val="24"/>
          <w:szCs w:val="24"/>
        </w:rPr>
      </w:pPr>
      <w:r w:rsidRPr="0095211C">
        <w:rPr>
          <w:b/>
          <w:sz w:val="24"/>
          <w:szCs w:val="24"/>
        </w:rPr>
        <w:t>a</w:t>
      </w:r>
      <w:r>
        <w:rPr>
          <w:sz w:val="24"/>
          <w:szCs w:val="24"/>
        </w:rPr>
        <w:t xml:space="preserve">.Flüt sesi          </w:t>
      </w:r>
      <w:r w:rsidRPr="0095211C">
        <w:rPr>
          <w:b/>
          <w:sz w:val="24"/>
          <w:szCs w:val="24"/>
        </w:rPr>
        <w:t xml:space="preserve"> b. </w:t>
      </w:r>
      <w:r>
        <w:rPr>
          <w:sz w:val="24"/>
          <w:szCs w:val="24"/>
        </w:rPr>
        <w:t xml:space="preserve">Araba kornası        </w:t>
      </w:r>
      <w:r w:rsidRPr="0095211C">
        <w:rPr>
          <w:b/>
          <w:sz w:val="24"/>
          <w:szCs w:val="24"/>
        </w:rPr>
        <w:t>c</w:t>
      </w:r>
      <w:r>
        <w:rPr>
          <w:sz w:val="24"/>
          <w:szCs w:val="24"/>
        </w:rPr>
        <w:t>. Dalga sesi</w:t>
      </w:r>
    </w:p>
    <w:p w:rsidR="00EA7BD5" w:rsidRDefault="00EA7BD5" w:rsidP="0083492E">
      <w:pPr>
        <w:pStyle w:val="ListParagraph"/>
        <w:ind w:left="0"/>
        <w:rPr>
          <w:sz w:val="24"/>
          <w:szCs w:val="24"/>
        </w:rPr>
      </w:pPr>
    </w:p>
    <w:p w:rsidR="00EA7BD5" w:rsidRDefault="00EA7BD5" w:rsidP="0083492E">
      <w:pPr>
        <w:pStyle w:val="ListParagraph"/>
        <w:ind w:left="0"/>
        <w:rPr>
          <w:b/>
          <w:i/>
          <w:sz w:val="24"/>
          <w:szCs w:val="24"/>
        </w:rPr>
      </w:pPr>
      <w:r w:rsidRPr="0095211C">
        <w:rPr>
          <w:b/>
          <w:i/>
          <w:sz w:val="24"/>
          <w:szCs w:val="24"/>
        </w:rPr>
        <w:t>4. Trafikte taşıtların çıkardığı sesler ne diye adlandırılır?</w:t>
      </w:r>
    </w:p>
    <w:p w:rsidR="00EA7BD5" w:rsidRDefault="00EA7BD5" w:rsidP="0083492E">
      <w:pPr>
        <w:pStyle w:val="ListParagraph"/>
        <w:ind w:left="0"/>
        <w:rPr>
          <w:sz w:val="24"/>
          <w:szCs w:val="24"/>
        </w:rPr>
      </w:pPr>
      <w:r>
        <w:rPr>
          <w:b/>
          <w:i/>
          <w:sz w:val="24"/>
          <w:szCs w:val="24"/>
        </w:rPr>
        <w:t>a.</w:t>
      </w:r>
      <w:r w:rsidRPr="0095211C">
        <w:rPr>
          <w:sz w:val="24"/>
          <w:szCs w:val="24"/>
        </w:rPr>
        <w:t>Ses</w:t>
      </w:r>
      <w:r>
        <w:rPr>
          <w:sz w:val="24"/>
          <w:szCs w:val="24"/>
        </w:rPr>
        <w:t xml:space="preserve">               </w:t>
      </w:r>
      <w:r w:rsidRPr="0095211C">
        <w:rPr>
          <w:b/>
          <w:sz w:val="24"/>
          <w:szCs w:val="24"/>
        </w:rPr>
        <w:t xml:space="preserve"> b</w:t>
      </w:r>
      <w:r>
        <w:rPr>
          <w:sz w:val="24"/>
          <w:szCs w:val="24"/>
        </w:rPr>
        <w:t xml:space="preserve">.Ses şiddeti         </w:t>
      </w:r>
      <w:r w:rsidRPr="0095211C">
        <w:rPr>
          <w:b/>
          <w:sz w:val="24"/>
          <w:szCs w:val="24"/>
        </w:rPr>
        <w:t xml:space="preserve">c. </w:t>
      </w:r>
      <w:r>
        <w:rPr>
          <w:sz w:val="24"/>
          <w:szCs w:val="24"/>
        </w:rPr>
        <w:t>Gürültü kirliliği</w:t>
      </w:r>
    </w:p>
    <w:p w:rsidR="00EA7BD5" w:rsidRDefault="00EA7BD5" w:rsidP="0083492E">
      <w:pPr>
        <w:pStyle w:val="ListParagraph"/>
        <w:ind w:left="0"/>
        <w:rPr>
          <w:sz w:val="24"/>
          <w:szCs w:val="24"/>
        </w:rPr>
      </w:pPr>
    </w:p>
    <w:p w:rsidR="00EA7BD5" w:rsidRPr="003A33A6" w:rsidRDefault="00EA7BD5" w:rsidP="0083492E">
      <w:pPr>
        <w:pStyle w:val="ListParagraph"/>
        <w:ind w:left="0"/>
        <w:rPr>
          <w:b/>
          <w:i/>
          <w:sz w:val="24"/>
          <w:szCs w:val="24"/>
          <w:u w:val="single"/>
        </w:rPr>
      </w:pPr>
      <w:r w:rsidRPr="0095211C">
        <w:rPr>
          <w:b/>
          <w:i/>
          <w:sz w:val="24"/>
          <w:szCs w:val="24"/>
        </w:rPr>
        <w:t xml:space="preserve">5. Aşağıdaki ifadelerden hangisi </w:t>
      </w:r>
      <w:r w:rsidRPr="003A33A6">
        <w:rPr>
          <w:b/>
          <w:i/>
          <w:sz w:val="24"/>
          <w:szCs w:val="24"/>
          <w:u w:val="single"/>
        </w:rPr>
        <w:t>yanlıştır?</w:t>
      </w:r>
    </w:p>
    <w:p w:rsidR="00EA7BD5" w:rsidRDefault="00EA7BD5" w:rsidP="0083492E">
      <w:pPr>
        <w:pStyle w:val="ListParagraph"/>
        <w:ind w:left="0"/>
        <w:rPr>
          <w:sz w:val="24"/>
          <w:szCs w:val="24"/>
        </w:rPr>
      </w:pPr>
      <w:r w:rsidRPr="003A33A6">
        <w:rPr>
          <w:b/>
          <w:sz w:val="24"/>
          <w:szCs w:val="24"/>
        </w:rPr>
        <w:t>a</w:t>
      </w:r>
      <w:r>
        <w:rPr>
          <w:sz w:val="24"/>
          <w:szCs w:val="24"/>
        </w:rPr>
        <w:t>.  Güneş ,doğal ışık kaynağıdır.</w:t>
      </w:r>
    </w:p>
    <w:p w:rsidR="00EA7BD5" w:rsidRDefault="00EA7BD5" w:rsidP="0083492E">
      <w:pPr>
        <w:pStyle w:val="ListParagraph"/>
        <w:ind w:left="0"/>
        <w:rPr>
          <w:sz w:val="24"/>
          <w:szCs w:val="24"/>
        </w:rPr>
      </w:pPr>
      <w:r w:rsidRPr="003A33A6">
        <w:rPr>
          <w:b/>
          <w:sz w:val="24"/>
          <w:szCs w:val="24"/>
        </w:rPr>
        <w:t>b</w:t>
      </w:r>
      <w:r>
        <w:rPr>
          <w:sz w:val="24"/>
          <w:szCs w:val="24"/>
        </w:rPr>
        <w:t>.  Mum, yapay ışık kaynağıdır.</w:t>
      </w:r>
    </w:p>
    <w:p w:rsidR="00EA7BD5" w:rsidRDefault="00EA7BD5" w:rsidP="0083492E">
      <w:pPr>
        <w:pStyle w:val="ListParagraph"/>
        <w:ind w:left="0"/>
        <w:rPr>
          <w:sz w:val="24"/>
          <w:szCs w:val="24"/>
        </w:rPr>
      </w:pPr>
      <w:r>
        <w:rPr>
          <w:b/>
          <w:sz w:val="24"/>
          <w:szCs w:val="24"/>
        </w:rPr>
        <w:t>c</w:t>
      </w:r>
      <w:r>
        <w:rPr>
          <w:sz w:val="24"/>
          <w:szCs w:val="24"/>
        </w:rPr>
        <w:t>. İnsan sesi yapay ses kaynağıdır.</w:t>
      </w:r>
    </w:p>
    <w:p w:rsidR="00EA7BD5" w:rsidRDefault="00EA7BD5" w:rsidP="0083492E">
      <w:pPr>
        <w:pStyle w:val="ListParagraph"/>
        <w:ind w:left="0"/>
        <w:rPr>
          <w:sz w:val="24"/>
          <w:szCs w:val="24"/>
        </w:rPr>
      </w:pPr>
    </w:p>
    <w:p w:rsidR="00EA7BD5" w:rsidRDefault="00EA7BD5" w:rsidP="0083492E">
      <w:pPr>
        <w:pStyle w:val="ListParagraph"/>
        <w:ind w:left="0"/>
        <w:rPr>
          <w:b/>
          <w:i/>
          <w:sz w:val="24"/>
          <w:szCs w:val="24"/>
          <w:u w:val="single"/>
        </w:rPr>
      </w:pPr>
      <w:r w:rsidRPr="003A33A6">
        <w:rPr>
          <w:b/>
          <w:i/>
          <w:sz w:val="24"/>
          <w:szCs w:val="24"/>
        </w:rPr>
        <w:t xml:space="preserve">6. Aşağıdaki ifadelerden hangisi </w:t>
      </w:r>
      <w:r w:rsidRPr="003A33A6">
        <w:rPr>
          <w:b/>
          <w:i/>
          <w:sz w:val="24"/>
          <w:szCs w:val="24"/>
          <w:u w:val="single"/>
        </w:rPr>
        <w:t>yanlıştır?</w:t>
      </w:r>
    </w:p>
    <w:p w:rsidR="00EA7BD5" w:rsidRDefault="00EA7BD5" w:rsidP="0083492E">
      <w:pPr>
        <w:pStyle w:val="ListParagraph"/>
        <w:ind w:left="0"/>
        <w:rPr>
          <w:sz w:val="24"/>
          <w:szCs w:val="24"/>
        </w:rPr>
      </w:pPr>
      <w:r>
        <w:rPr>
          <w:sz w:val="24"/>
          <w:szCs w:val="24"/>
        </w:rPr>
        <w:t>a. Ses dalgalar halinde yayılır.</w:t>
      </w:r>
    </w:p>
    <w:p w:rsidR="00EA7BD5" w:rsidRDefault="00EA7BD5" w:rsidP="0083492E">
      <w:pPr>
        <w:pStyle w:val="ListParagraph"/>
        <w:ind w:left="0"/>
        <w:rPr>
          <w:sz w:val="24"/>
          <w:szCs w:val="24"/>
        </w:rPr>
      </w:pPr>
      <w:r>
        <w:rPr>
          <w:sz w:val="24"/>
          <w:szCs w:val="24"/>
        </w:rPr>
        <w:t>b. Ses işitmede etkilidir.</w:t>
      </w:r>
    </w:p>
    <w:p w:rsidR="00EA7BD5" w:rsidRDefault="00EA7BD5" w:rsidP="0083492E">
      <w:pPr>
        <w:pStyle w:val="ListParagraph"/>
        <w:ind w:left="0"/>
        <w:rPr>
          <w:sz w:val="24"/>
          <w:szCs w:val="24"/>
        </w:rPr>
      </w:pPr>
      <w:r>
        <w:rPr>
          <w:sz w:val="24"/>
          <w:szCs w:val="24"/>
        </w:rPr>
        <w:t>c. İnsan sesi yapay ses kaynağıdır.</w:t>
      </w:r>
    </w:p>
    <w:p w:rsidR="00EA7BD5" w:rsidRDefault="00EA7BD5" w:rsidP="0083492E">
      <w:pPr>
        <w:pStyle w:val="ListParagraph"/>
        <w:ind w:left="0"/>
        <w:rPr>
          <w:sz w:val="24"/>
          <w:szCs w:val="24"/>
        </w:rPr>
      </w:pPr>
    </w:p>
    <w:p w:rsidR="00EA7BD5" w:rsidRPr="003A33A6" w:rsidRDefault="00EA7BD5" w:rsidP="0083492E">
      <w:pPr>
        <w:pStyle w:val="ListParagraph"/>
        <w:ind w:left="0"/>
        <w:rPr>
          <w:b/>
          <w:i/>
          <w:sz w:val="24"/>
          <w:szCs w:val="24"/>
        </w:rPr>
      </w:pPr>
      <w:r w:rsidRPr="003A33A6">
        <w:rPr>
          <w:b/>
          <w:i/>
          <w:sz w:val="24"/>
          <w:szCs w:val="24"/>
        </w:rPr>
        <w:t>7. Aşağıdaki ifadelerden hangisi ya da hangileri doğrudur?</w:t>
      </w:r>
    </w:p>
    <w:p w:rsidR="00EA7BD5" w:rsidRDefault="00EA7BD5" w:rsidP="0083492E">
      <w:pPr>
        <w:pStyle w:val="ListParagraph"/>
        <w:ind w:left="0"/>
        <w:rPr>
          <w:sz w:val="24"/>
          <w:szCs w:val="24"/>
        </w:rPr>
      </w:pPr>
      <w:r>
        <w:rPr>
          <w:sz w:val="24"/>
          <w:szCs w:val="24"/>
        </w:rPr>
        <w:t>I – Ay doğal ışık kaynağıdır.</w:t>
      </w:r>
    </w:p>
    <w:p w:rsidR="00EA7BD5" w:rsidRDefault="00EA7BD5" w:rsidP="0083492E">
      <w:pPr>
        <w:pStyle w:val="ListParagraph"/>
        <w:ind w:left="0"/>
        <w:rPr>
          <w:sz w:val="24"/>
          <w:szCs w:val="24"/>
        </w:rPr>
      </w:pPr>
      <w:r>
        <w:rPr>
          <w:sz w:val="24"/>
          <w:szCs w:val="24"/>
        </w:rPr>
        <w:t>II-  Güneş doğal ışık kaynağıdır.</w:t>
      </w:r>
    </w:p>
    <w:p w:rsidR="00EA7BD5" w:rsidRDefault="00EA7BD5" w:rsidP="0083492E">
      <w:pPr>
        <w:pStyle w:val="ListParagraph"/>
        <w:ind w:left="0"/>
        <w:rPr>
          <w:sz w:val="24"/>
          <w:szCs w:val="24"/>
        </w:rPr>
      </w:pPr>
      <w:r>
        <w:rPr>
          <w:sz w:val="24"/>
          <w:szCs w:val="24"/>
        </w:rPr>
        <w:t>III-  Gezegenler doğal ışık kaynağıdır.</w:t>
      </w:r>
    </w:p>
    <w:p w:rsidR="00EA7BD5" w:rsidRDefault="00EA7BD5" w:rsidP="003A33A6">
      <w:pPr>
        <w:rPr>
          <w:sz w:val="24"/>
          <w:szCs w:val="24"/>
        </w:rPr>
      </w:pPr>
      <w:r w:rsidRPr="003A33A6">
        <w:rPr>
          <w:b/>
          <w:sz w:val="24"/>
          <w:szCs w:val="24"/>
        </w:rPr>
        <w:t>a.</w:t>
      </w:r>
      <w:r>
        <w:rPr>
          <w:sz w:val="24"/>
          <w:szCs w:val="24"/>
        </w:rPr>
        <w:t xml:space="preserve">Yalnız  I                 </w:t>
      </w:r>
      <w:r w:rsidRPr="003A33A6">
        <w:rPr>
          <w:b/>
          <w:sz w:val="24"/>
          <w:szCs w:val="24"/>
        </w:rPr>
        <w:t>b</w:t>
      </w:r>
      <w:r>
        <w:rPr>
          <w:sz w:val="24"/>
          <w:szCs w:val="24"/>
        </w:rPr>
        <w:t xml:space="preserve">. Yalnız II                 </w:t>
      </w:r>
      <w:r w:rsidRPr="003A33A6">
        <w:rPr>
          <w:b/>
          <w:sz w:val="24"/>
          <w:szCs w:val="24"/>
        </w:rPr>
        <w:t>c</w:t>
      </w:r>
      <w:r>
        <w:rPr>
          <w:sz w:val="24"/>
          <w:szCs w:val="24"/>
        </w:rPr>
        <w:t>.  I ve III</w:t>
      </w:r>
    </w:p>
    <w:p w:rsidR="00EA7BD5" w:rsidRPr="003A33A6" w:rsidRDefault="00EA7BD5" w:rsidP="003A33A6">
      <w:pPr>
        <w:rPr>
          <w:b/>
          <w:i/>
          <w:sz w:val="24"/>
          <w:szCs w:val="24"/>
        </w:rPr>
      </w:pPr>
      <w:r w:rsidRPr="003A33A6">
        <w:rPr>
          <w:b/>
          <w:i/>
          <w:sz w:val="24"/>
          <w:szCs w:val="24"/>
        </w:rPr>
        <w:t>8. Petek doğal, Melis yapay ses kaynağına örnek verecektir.</w:t>
      </w:r>
    </w:p>
    <w:p w:rsidR="00EA7BD5" w:rsidRPr="001D749A" w:rsidRDefault="00EA7BD5" w:rsidP="003A33A6">
      <w:pPr>
        <w:rPr>
          <w:sz w:val="24"/>
          <w:szCs w:val="24"/>
        </w:rPr>
      </w:pPr>
      <w:r w:rsidRPr="001D749A">
        <w:rPr>
          <w:sz w:val="24"/>
          <w:szCs w:val="24"/>
        </w:rPr>
        <w:t>Buna göre aşağıdakilerden hangisi doğrudur?</w:t>
      </w:r>
    </w:p>
    <w:p w:rsidR="00EA7BD5" w:rsidRDefault="00EA7BD5" w:rsidP="003A33A6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     Petek                 Melis</w:t>
      </w:r>
    </w:p>
    <w:p w:rsidR="00EA7BD5" w:rsidRDefault="00EA7BD5" w:rsidP="001D749A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1D749A">
        <w:rPr>
          <w:sz w:val="24"/>
          <w:szCs w:val="24"/>
        </w:rPr>
        <w:t xml:space="preserve">Arı vızıltısı           </w:t>
      </w:r>
      <w:r>
        <w:rPr>
          <w:sz w:val="24"/>
          <w:szCs w:val="24"/>
        </w:rPr>
        <w:t xml:space="preserve">   Televizyon sesi</w:t>
      </w:r>
    </w:p>
    <w:p w:rsidR="00EA7BD5" w:rsidRDefault="00EA7BD5" w:rsidP="001D749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Araba motoru        İnsan sesi</w:t>
      </w:r>
    </w:p>
    <w:p w:rsidR="00EA7BD5" w:rsidRDefault="00EA7BD5" w:rsidP="001D749A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Kuş sesi                    Köpek sesi</w:t>
      </w:r>
    </w:p>
    <w:p w:rsidR="00EA7BD5" w:rsidRDefault="00EA7BD5" w:rsidP="003241C8">
      <w:pPr>
        <w:rPr>
          <w:sz w:val="24"/>
          <w:szCs w:val="24"/>
        </w:rPr>
      </w:pPr>
    </w:p>
    <w:p w:rsidR="00EA7BD5" w:rsidRDefault="00EA7BD5" w:rsidP="003241C8">
      <w:pPr>
        <w:rPr>
          <w:sz w:val="24"/>
          <w:szCs w:val="24"/>
        </w:rPr>
      </w:pPr>
      <w:r w:rsidRPr="003241C8">
        <w:rPr>
          <w:b/>
          <w:i/>
          <w:sz w:val="24"/>
          <w:szCs w:val="24"/>
        </w:rPr>
        <w:t>9.</w:t>
      </w:r>
      <w:r>
        <w:rPr>
          <w:sz w:val="24"/>
          <w:szCs w:val="24"/>
        </w:rPr>
        <w:t xml:space="preserve">  Ormanda gezinti yapan bir izci, kulağına gelen kurbağa seslerinin şiddetinin arttığını fark etmiştir.</w:t>
      </w:r>
    </w:p>
    <w:p w:rsidR="00EA7BD5" w:rsidRDefault="00EA7BD5" w:rsidP="003241C8">
      <w:pPr>
        <w:rPr>
          <w:b/>
          <w:i/>
          <w:sz w:val="24"/>
          <w:szCs w:val="24"/>
        </w:rPr>
      </w:pPr>
      <w:r w:rsidRPr="003241C8">
        <w:rPr>
          <w:b/>
          <w:i/>
          <w:sz w:val="24"/>
          <w:szCs w:val="24"/>
        </w:rPr>
        <w:t xml:space="preserve">Yukarıda verilen bilgiye göre aşağıdaki ifadelerden hangisi doğru olur? </w:t>
      </w:r>
    </w:p>
    <w:p w:rsidR="00EA7BD5" w:rsidRPr="003241C8" w:rsidRDefault="00EA7BD5" w:rsidP="003241C8">
      <w:pPr>
        <w:pStyle w:val="ListParagraph"/>
        <w:numPr>
          <w:ilvl w:val="0"/>
          <w:numId w:val="6"/>
        </w:numPr>
        <w:rPr>
          <w:i/>
          <w:sz w:val="24"/>
          <w:szCs w:val="24"/>
        </w:rPr>
      </w:pPr>
      <w:r w:rsidRPr="003241C8">
        <w:rPr>
          <w:i/>
          <w:sz w:val="24"/>
          <w:szCs w:val="24"/>
        </w:rPr>
        <w:t>İzci, kurbağaya yaklaşmaktadır.</w:t>
      </w:r>
    </w:p>
    <w:p w:rsidR="00EA7BD5" w:rsidRDefault="00EA7BD5" w:rsidP="003241C8">
      <w:pPr>
        <w:pStyle w:val="ListParagraph"/>
        <w:numPr>
          <w:ilvl w:val="0"/>
          <w:numId w:val="6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İzci, kurbağadan uzaklaşmaktadır.</w:t>
      </w:r>
    </w:p>
    <w:p w:rsidR="00EA7BD5" w:rsidRDefault="00EA7BD5" w:rsidP="003241C8">
      <w:pPr>
        <w:pStyle w:val="ListParagraph"/>
        <w:numPr>
          <w:ilvl w:val="0"/>
          <w:numId w:val="6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İzci, bulunduğu yerde beklemektedir.</w:t>
      </w:r>
    </w:p>
    <w:p w:rsidR="00EA7BD5" w:rsidRDefault="00EA7BD5" w:rsidP="007152CC">
      <w:pPr>
        <w:pStyle w:val="ListParagraph"/>
        <w:ind w:left="0"/>
        <w:rPr>
          <w:i/>
          <w:sz w:val="24"/>
          <w:szCs w:val="24"/>
        </w:rPr>
      </w:pPr>
    </w:p>
    <w:p w:rsidR="00EA7BD5" w:rsidRPr="00EB3D53" w:rsidRDefault="00EA7BD5" w:rsidP="007152CC">
      <w:pPr>
        <w:pStyle w:val="ListParagraph"/>
        <w:ind w:left="0"/>
        <w:rPr>
          <w:sz w:val="24"/>
          <w:szCs w:val="24"/>
        </w:rPr>
      </w:pPr>
      <w:r w:rsidRPr="007152CC">
        <w:rPr>
          <w:b/>
          <w:i/>
          <w:sz w:val="24"/>
          <w:szCs w:val="24"/>
        </w:rPr>
        <w:t xml:space="preserve">10. </w:t>
      </w:r>
      <w:r w:rsidRPr="00EB3D53">
        <w:rPr>
          <w:sz w:val="24"/>
          <w:szCs w:val="24"/>
        </w:rPr>
        <w:t>Tablolarda doğal ve yapay ışık kaynağı örneği verilmiştir. Ancak bir yanlışlık yapılmıştır.</w:t>
      </w:r>
    </w:p>
    <w:p w:rsidR="00EA7BD5" w:rsidRDefault="00EA7BD5" w:rsidP="007152CC">
      <w:pPr>
        <w:pStyle w:val="ListParagraph"/>
        <w:ind w:left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Tabloların doğru olabilmesi için hangi örnekler yer değiştirmelidir?</w:t>
      </w:r>
    </w:p>
    <w:p w:rsidR="00EA7BD5" w:rsidRDefault="00EA7BD5" w:rsidP="007152CC">
      <w:pPr>
        <w:pStyle w:val="ListParagraph"/>
        <w:ind w:left="0"/>
        <w:rPr>
          <w:b/>
          <w:i/>
          <w:sz w:val="24"/>
          <w:szCs w:val="24"/>
        </w:rPr>
      </w:pPr>
    </w:p>
    <w:p w:rsidR="00EA7BD5" w:rsidRDefault="00EA7BD5" w:rsidP="00EB3D53">
      <w:pPr>
        <w:pStyle w:val="ListParagraph"/>
        <w:ind w:left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Yapay ışık kaynağı            Doğal ışık kaynağı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1559"/>
      </w:tblGrid>
      <w:tr w:rsidR="00EA7BD5" w:rsidRPr="00151E1B" w:rsidTr="00151E1B">
        <w:tc>
          <w:tcPr>
            <w:tcW w:w="534" w:type="dxa"/>
          </w:tcPr>
          <w:p w:rsidR="00EA7BD5" w:rsidRPr="00151E1B" w:rsidRDefault="00EA7BD5" w:rsidP="00151E1B">
            <w:pPr>
              <w:pStyle w:val="ListParagraph"/>
              <w:spacing w:after="0" w:line="240" w:lineRule="auto"/>
              <w:ind w:left="0"/>
              <w:rPr>
                <w:b/>
                <w:i/>
                <w:sz w:val="24"/>
                <w:szCs w:val="24"/>
              </w:rPr>
            </w:pPr>
            <w:r w:rsidRPr="00151E1B">
              <w:rPr>
                <w:b/>
                <w:i/>
                <w:sz w:val="24"/>
                <w:szCs w:val="24"/>
              </w:rPr>
              <w:t>a</w:t>
            </w:r>
          </w:p>
        </w:tc>
        <w:tc>
          <w:tcPr>
            <w:tcW w:w="1559" w:type="dxa"/>
          </w:tcPr>
          <w:p w:rsidR="00EA7BD5" w:rsidRPr="00151E1B" w:rsidRDefault="00EA7BD5" w:rsidP="00151E1B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 w:rsidRPr="00151E1B">
              <w:rPr>
                <w:sz w:val="24"/>
                <w:szCs w:val="24"/>
              </w:rPr>
              <w:t>ampul</w:t>
            </w:r>
          </w:p>
        </w:tc>
      </w:tr>
      <w:tr w:rsidR="00EA7BD5" w:rsidRPr="00151E1B" w:rsidTr="00151E1B">
        <w:tc>
          <w:tcPr>
            <w:tcW w:w="534" w:type="dxa"/>
          </w:tcPr>
          <w:p w:rsidR="00EA7BD5" w:rsidRPr="00151E1B" w:rsidRDefault="00EA7BD5" w:rsidP="00151E1B">
            <w:pPr>
              <w:pStyle w:val="ListParagraph"/>
              <w:spacing w:after="0" w:line="240" w:lineRule="auto"/>
              <w:ind w:left="0"/>
              <w:rPr>
                <w:b/>
                <w:i/>
                <w:sz w:val="24"/>
                <w:szCs w:val="24"/>
              </w:rPr>
            </w:pPr>
            <w:r w:rsidRPr="00151E1B">
              <w:rPr>
                <w:b/>
                <w:i/>
                <w:sz w:val="24"/>
                <w:szCs w:val="24"/>
              </w:rPr>
              <w:t>b</w:t>
            </w:r>
          </w:p>
        </w:tc>
        <w:tc>
          <w:tcPr>
            <w:tcW w:w="1559" w:type="dxa"/>
          </w:tcPr>
          <w:p w:rsidR="00EA7BD5" w:rsidRPr="00151E1B" w:rsidRDefault="00EA7BD5" w:rsidP="00151E1B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 w:rsidRPr="00151E1B">
              <w:rPr>
                <w:sz w:val="24"/>
                <w:szCs w:val="24"/>
              </w:rPr>
              <w:t>fener</w:t>
            </w:r>
          </w:p>
        </w:tc>
      </w:tr>
      <w:tr w:rsidR="00EA7BD5" w:rsidRPr="00151E1B" w:rsidTr="00151E1B">
        <w:tc>
          <w:tcPr>
            <w:tcW w:w="534" w:type="dxa"/>
          </w:tcPr>
          <w:p w:rsidR="00EA7BD5" w:rsidRPr="00151E1B" w:rsidRDefault="00EA7BD5" w:rsidP="00151E1B">
            <w:pPr>
              <w:pStyle w:val="ListParagraph"/>
              <w:spacing w:after="0" w:line="240" w:lineRule="auto"/>
              <w:ind w:left="0"/>
              <w:rPr>
                <w:b/>
                <w:i/>
                <w:sz w:val="24"/>
                <w:szCs w:val="24"/>
              </w:rPr>
            </w:pPr>
            <w:r w:rsidRPr="00151E1B">
              <w:rPr>
                <w:b/>
                <w:i/>
                <w:sz w:val="24"/>
                <w:szCs w:val="24"/>
              </w:rPr>
              <w:t>c</w:t>
            </w:r>
          </w:p>
        </w:tc>
        <w:tc>
          <w:tcPr>
            <w:tcW w:w="1559" w:type="dxa"/>
          </w:tcPr>
          <w:p w:rsidR="00EA7BD5" w:rsidRPr="00151E1B" w:rsidRDefault="00EA7BD5" w:rsidP="00151E1B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 w:rsidRPr="00151E1B">
              <w:rPr>
                <w:sz w:val="24"/>
                <w:szCs w:val="24"/>
              </w:rPr>
              <w:t>Ateş böceği</w:t>
            </w:r>
          </w:p>
        </w:tc>
      </w:tr>
    </w:tbl>
    <w:tbl>
      <w:tblPr>
        <w:tblpPr w:leftFromText="141" w:rightFromText="141" w:vertAnchor="text" w:horzAnchor="page" w:tblpX="3216" w:tblpY="-8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1559"/>
      </w:tblGrid>
      <w:tr w:rsidR="00EA7BD5" w:rsidRPr="00151E1B" w:rsidTr="00151E1B">
        <w:tc>
          <w:tcPr>
            <w:tcW w:w="534" w:type="dxa"/>
          </w:tcPr>
          <w:p w:rsidR="00EA7BD5" w:rsidRPr="00151E1B" w:rsidRDefault="00EA7BD5" w:rsidP="00151E1B">
            <w:pPr>
              <w:pStyle w:val="ListParagraph"/>
              <w:spacing w:after="0" w:line="240" w:lineRule="auto"/>
              <w:ind w:left="0"/>
              <w:rPr>
                <w:b/>
                <w:i/>
                <w:sz w:val="24"/>
                <w:szCs w:val="24"/>
              </w:rPr>
            </w:pPr>
            <w:r w:rsidRPr="00151E1B">
              <w:rPr>
                <w:b/>
                <w:i/>
                <w:sz w:val="24"/>
                <w:szCs w:val="24"/>
              </w:rPr>
              <w:t xml:space="preserve">   1</w:t>
            </w:r>
          </w:p>
        </w:tc>
        <w:tc>
          <w:tcPr>
            <w:tcW w:w="1559" w:type="dxa"/>
          </w:tcPr>
          <w:p w:rsidR="00EA7BD5" w:rsidRPr="00151E1B" w:rsidRDefault="00EA7BD5" w:rsidP="00151E1B">
            <w:pPr>
              <w:pStyle w:val="ListParagraph"/>
              <w:spacing w:after="0" w:line="240" w:lineRule="auto"/>
              <w:ind w:left="0"/>
              <w:rPr>
                <w:i/>
                <w:sz w:val="24"/>
                <w:szCs w:val="24"/>
              </w:rPr>
            </w:pPr>
            <w:r w:rsidRPr="00151E1B">
              <w:rPr>
                <w:i/>
                <w:sz w:val="24"/>
                <w:szCs w:val="24"/>
              </w:rPr>
              <w:t>Mum</w:t>
            </w:r>
          </w:p>
        </w:tc>
      </w:tr>
      <w:tr w:rsidR="00EA7BD5" w:rsidRPr="00151E1B" w:rsidTr="00151E1B">
        <w:tc>
          <w:tcPr>
            <w:tcW w:w="534" w:type="dxa"/>
          </w:tcPr>
          <w:p w:rsidR="00EA7BD5" w:rsidRPr="00151E1B" w:rsidRDefault="00EA7BD5" w:rsidP="00151E1B">
            <w:pPr>
              <w:pStyle w:val="ListParagraph"/>
              <w:spacing w:after="0" w:line="240" w:lineRule="auto"/>
              <w:ind w:left="0"/>
              <w:rPr>
                <w:b/>
                <w:i/>
                <w:sz w:val="24"/>
                <w:szCs w:val="24"/>
              </w:rPr>
            </w:pPr>
            <w:r w:rsidRPr="00151E1B">
              <w:rPr>
                <w:b/>
                <w:i/>
                <w:sz w:val="24"/>
                <w:szCs w:val="24"/>
              </w:rPr>
              <w:t xml:space="preserve">   2 </w:t>
            </w:r>
          </w:p>
        </w:tc>
        <w:tc>
          <w:tcPr>
            <w:tcW w:w="1559" w:type="dxa"/>
          </w:tcPr>
          <w:p w:rsidR="00EA7BD5" w:rsidRPr="00151E1B" w:rsidRDefault="00EA7BD5" w:rsidP="00151E1B">
            <w:pPr>
              <w:pStyle w:val="ListParagraph"/>
              <w:spacing w:after="0" w:line="240" w:lineRule="auto"/>
              <w:ind w:left="0"/>
              <w:rPr>
                <w:i/>
                <w:sz w:val="24"/>
                <w:szCs w:val="24"/>
              </w:rPr>
            </w:pPr>
            <w:r w:rsidRPr="00151E1B">
              <w:rPr>
                <w:i/>
                <w:sz w:val="24"/>
                <w:szCs w:val="24"/>
              </w:rPr>
              <w:t>Güneş</w:t>
            </w:r>
          </w:p>
        </w:tc>
      </w:tr>
      <w:tr w:rsidR="00EA7BD5" w:rsidRPr="00151E1B" w:rsidTr="00151E1B">
        <w:tc>
          <w:tcPr>
            <w:tcW w:w="534" w:type="dxa"/>
          </w:tcPr>
          <w:p w:rsidR="00EA7BD5" w:rsidRPr="00151E1B" w:rsidRDefault="00EA7BD5" w:rsidP="00151E1B">
            <w:pPr>
              <w:pStyle w:val="ListParagraph"/>
              <w:spacing w:after="0" w:line="240" w:lineRule="auto"/>
              <w:ind w:left="0"/>
              <w:rPr>
                <w:b/>
                <w:i/>
                <w:sz w:val="24"/>
                <w:szCs w:val="24"/>
              </w:rPr>
            </w:pPr>
            <w:r w:rsidRPr="00151E1B">
              <w:rPr>
                <w:b/>
                <w:i/>
                <w:sz w:val="24"/>
                <w:szCs w:val="24"/>
              </w:rPr>
              <w:t xml:space="preserve">   3</w:t>
            </w:r>
          </w:p>
        </w:tc>
        <w:tc>
          <w:tcPr>
            <w:tcW w:w="1559" w:type="dxa"/>
          </w:tcPr>
          <w:p w:rsidR="00EA7BD5" w:rsidRPr="00151E1B" w:rsidRDefault="00EA7BD5" w:rsidP="00151E1B">
            <w:pPr>
              <w:pStyle w:val="ListParagraph"/>
              <w:spacing w:after="0" w:line="240" w:lineRule="auto"/>
              <w:ind w:left="0"/>
              <w:rPr>
                <w:i/>
                <w:sz w:val="24"/>
                <w:szCs w:val="24"/>
              </w:rPr>
            </w:pPr>
            <w:r w:rsidRPr="00151E1B">
              <w:rPr>
                <w:i/>
                <w:sz w:val="24"/>
                <w:szCs w:val="24"/>
              </w:rPr>
              <w:t>Şimşek</w:t>
            </w:r>
          </w:p>
        </w:tc>
      </w:tr>
    </w:tbl>
    <w:p w:rsidR="00EA7BD5" w:rsidRPr="007152CC" w:rsidRDefault="00EA7BD5" w:rsidP="00EB3D53">
      <w:pPr>
        <w:pStyle w:val="ListParagraph"/>
        <w:ind w:left="0"/>
        <w:rPr>
          <w:b/>
          <w:i/>
          <w:sz w:val="24"/>
          <w:szCs w:val="24"/>
        </w:rPr>
      </w:pPr>
    </w:p>
    <w:p w:rsidR="00EA7BD5" w:rsidRPr="00161CDC" w:rsidRDefault="00EA7BD5" w:rsidP="007152CC">
      <w:pPr>
        <w:pStyle w:val="ListParagraph"/>
        <w:ind w:left="0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a.   </w:t>
      </w:r>
      <w:r w:rsidRPr="00161CDC">
        <w:rPr>
          <w:sz w:val="24"/>
          <w:szCs w:val="24"/>
        </w:rPr>
        <w:t>1 ve c</w:t>
      </w:r>
      <w:r>
        <w:rPr>
          <w:sz w:val="24"/>
          <w:szCs w:val="24"/>
        </w:rPr>
        <w:t xml:space="preserve">                  </w:t>
      </w:r>
      <w:r w:rsidRPr="00161CDC">
        <w:rPr>
          <w:b/>
          <w:sz w:val="24"/>
          <w:szCs w:val="24"/>
        </w:rPr>
        <w:t xml:space="preserve">b. </w:t>
      </w:r>
      <w:r>
        <w:rPr>
          <w:sz w:val="24"/>
          <w:szCs w:val="24"/>
        </w:rPr>
        <w:t xml:space="preserve">2 ve b                </w:t>
      </w:r>
      <w:r w:rsidRPr="00161CDC">
        <w:rPr>
          <w:b/>
          <w:sz w:val="24"/>
          <w:szCs w:val="24"/>
        </w:rPr>
        <w:t>c.</w:t>
      </w:r>
      <w:r>
        <w:rPr>
          <w:sz w:val="24"/>
          <w:szCs w:val="24"/>
        </w:rPr>
        <w:t xml:space="preserve"> 3 ve a</w:t>
      </w:r>
    </w:p>
    <w:p w:rsidR="00EA7BD5" w:rsidRDefault="00EA7BD5" w:rsidP="001D749A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D.</w:t>
      </w:r>
      <w:r w:rsidRPr="001D749A">
        <w:rPr>
          <w:b/>
          <w:i/>
          <w:sz w:val="24"/>
          <w:szCs w:val="24"/>
        </w:rPr>
        <w:t>Tablodaki ses ve ışık kaynaklarının harflerini ilgili sorunun altına yazınız.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39"/>
        <w:gridCol w:w="1240"/>
        <w:gridCol w:w="1240"/>
        <w:gridCol w:w="1240"/>
      </w:tblGrid>
      <w:tr w:rsidR="00EA7BD5" w:rsidRPr="00151E1B" w:rsidTr="00151E1B">
        <w:tc>
          <w:tcPr>
            <w:tcW w:w="1239" w:type="dxa"/>
          </w:tcPr>
          <w:p w:rsidR="00EA7BD5" w:rsidRPr="00151E1B" w:rsidRDefault="00EA7BD5" w:rsidP="00151E1B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151E1B">
              <w:rPr>
                <w:b/>
                <w:i/>
                <w:sz w:val="24"/>
                <w:szCs w:val="24"/>
              </w:rPr>
              <w:t xml:space="preserve">   A  </w:t>
            </w:r>
          </w:p>
          <w:p w:rsidR="00EA7BD5" w:rsidRPr="00151E1B" w:rsidRDefault="00EA7BD5" w:rsidP="00151E1B">
            <w:pPr>
              <w:spacing w:after="0" w:line="240" w:lineRule="auto"/>
              <w:rPr>
                <w:sz w:val="24"/>
                <w:szCs w:val="24"/>
              </w:rPr>
            </w:pPr>
            <w:r w:rsidRPr="00151E1B">
              <w:rPr>
                <w:sz w:val="24"/>
                <w:szCs w:val="24"/>
              </w:rPr>
              <w:t>mum</w:t>
            </w:r>
          </w:p>
        </w:tc>
        <w:tc>
          <w:tcPr>
            <w:tcW w:w="1240" w:type="dxa"/>
          </w:tcPr>
          <w:p w:rsidR="00EA7BD5" w:rsidRPr="00151E1B" w:rsidRDefault="00EA7BD5" w:rsidP="00151E1B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151E1B">
              <w:rPr>
                <w:b/>
                <w:i/>
                <w:sz w:val="24"/>
                <w:szCs w:val="24"/>
              </w:rPr>
              <w:t xml:space="preserve">       B </w:t>
            </w:r>
          </w:p>
          <w:p w:rsidR="00EA7BD5" w:rsidRPr="00151E1B" w:rsidRDefault="00EA7BD5" w:rsidP="00151E1B">
            <w:pPr>
              <w:spacing w:after="0" w:line="240" w:lineRule="auto"/>
              <w:rPr>
                <w:sz w:val="24"/>
                <w:szCs w:val="24"/>
              </w:rPr>
            </w:pPr>
            <w:r w:rsidRPr="00151E1B">
              <w:rPr>
                <w:sz w:val="24"/>
                <w:szCs w:val="24"/>
              </w:rPr>
              <w:t>korna sesi</w:t>
            </w:r>
          </w:p>
        </w:tc>
        <w:tc>
          <w:tcPr>
            <w:tcW w:w="1240" w:type="dxa"/>
          </w:tcPr>
          <w:p w:rsidR="00EA7BD5" w:rsidRPr="00151E1B" w:rsidRDefault="00EA7BD5" w:rsidP="00151E1B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151E1B">
              <w:rPr>
                <w:b/>
                <w:i/>
                <w:sz w:val="24"/>
                <w:szCs w:val="24"/>
              </w:rPr>
              <w:t xml:space="preserve">       C</w:t>
            </w:r>
          </w:p>
          <w:p w:rsidR="00EA7BD5" w:rsidRPr="00151E1B" w:rsidRDefault="00EA7BD5" w:rsidP="00151E1B">
            <w:pPr>
              <w:spacing w:after="0" w:line="240" w:lineRule="auto"/>
              <w:rPr>
                <w:sz w:val="24"/>
                <w:szCs w:val="24"/>
              </w:rPr>
            </w:pPr>
            <w:r w:rsidRPr="00151E1B">
              <w:rPr>
                <w:sz w:val="24"/>
                <w:szCs w:val="24"/>
              </w:rPr>
              <w:t>Gök gürültüsü</w:t>
            </w:r>
          </w:p>
        </w:tc>
        <w:tc>
          <w:tcPr>
            <w:tcW w:w="1240" w:type="dxa"/>
          </w:tcPr>
          <w:p w:rsidR="00EA7BD5" w:rsidRPr="00151E1B" w:rsidRDefault="00EA7BD5" w:rsidP="00151E1B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151E1B">
              <w:rPr>
                <w:b/>
                <w:i/>
                <w:sz w:val="24"/>
                <w:szCs w:val="24"/>
              </w:rPr>
              <w:t xml:space="preserve">   D</w:t>
            </w:r>
          </w:p>
          <w:p w:rsidR="00EA7BD5" w:rsidRPr="00151E1B" w:rsidRDefault="00EA7BD5" w:rsidP="00151E1B">
            <w:pPr>
              <w:spacing w:after="0" w:line="240" w:lineRule="auto"/>
              <w:rPr>
                <w:sz w:val="24"/>
                <w:szCs w:val="24"/>
              </w:rPr>
            </w:pPr>
            <w:r w:rsidRPr="00151E1B">
              <w:rPr>
                <w:sz w:val="24"/>
                <w:szCs w:val="24"/>
              </w:rPr>
              <w:t>Güneş</w:t>
            </w:r>
          </w:p>
        </w:tc>
      </w:tr>
      <w:tr w:rsidR="00EA7BD5" w:rsidRPr="00151E1B" w:rsidTr="00151E1B">
        <w:tc>
          <w:tcPr>
            <w:tcW w:w="1239" w:type="dxa"/>
          </w:tcPr>
          <w:p w:rsidR="00EA7BD5" w:rsidRPr="00151E1B" w:rsidRDefault="00EA7BD5" w:rsidP="00151E1B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151E1B">
              <w:rPr>
                <w:b/>
                <w:i/>
                <w:sz w:val="24"/>
                <w:szCs w:val="24"/>
              </w:rPr>
              <w:t xml:space="preserve">      E</w:t>
            </w:r>
          </w:p>
          <w:p w:rsidR="00EA7BD5" w:rsidRPr="00151E1B" w:rsidRDefault="00EA7BD5" w:rsidP="00151E1B">
            <w:pPr>
              <w:spacing w:after="0" w:line="240" w:lineRule="auto"/>
              <w:rPr>
                <w:sz w:val="24"/>
                <w:szCs w:val="24"/>
              </w:rPr>
            </w:pPr>
            <w:r w:rsidRPr="00151E1B">
              <w:rPr>
                <w:b/>
                <w:i/>
                <w:sz w:val="24"/>
                <w:szCs w:val="24"/>
              </w:rPr>
              <w:t xml:space="preserve">   </w:t>
            </w:r>
            <w:r w:rsidRPr="00151E1B">
              <w:rPr>
                <w:sz w:val="24"/>
                <w:szCs w:val="24"/>
              </w:rPr>
              <w:t>şimşek</w:t>
            </w:r>
          </w:p>
        </w:tc>
        <w:tc>
          <w:tcPr>
            <w:tcW w:w="1240" w:type="dxa"/>
          </w:tcPr>
          <w:p w:rsidR="00EA7BD5" w:rsidRPr="00151E1B" w:rsidRDefault="00EA7BD5" w:rsidP="00151E1B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151E1B">
              <w:rPr>
                <w:b/>
                <w:i/>
                <w:sz w:val="24"/>
                <w:szCs w:val="24"/>
              </w:rPr>
              <w:t xml:space="preserve">        F</w:t>
            </w:r>
          </w:p>
          <w:p w:rsidR="00EA7BD5" w:rsidRPr="00151E1B" w:rsidRDefault="00EA7BD5" w:rsidP="00151E1B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151E1B">
              <w:rPr>
                <w:i/>
                <w:sz w:val="24"/>
                <w:szCs w:val="24"/>
              </w:rPr>
              <w:t xml:space="preserve">     f</w:t>
            </w:r>
            <w:r w:rsidRPr="00151E1B">
              <w:rPr>
                <w:sz w:val="24"/>
                <w:szCs w:val="24"/>
              </w:rPr>
              <w:t>ener</w:t>
            </w:r>
          </w:p>
        </w:tc>
        <w:tc>
          <w:tcPr>
            <w:tcW w:w="1240" w:type="dxa"/>
          </w:tcPr>
          <w:p w:rsidR="00EA7BD5" w:rsidRPr="00151E1B" w:rsidRDefault="00EA7BD5" w:rsidP="00151E1B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151E1B">
              <w:rPr>
                <w:b/>
                <w:i/>
                <w:sz w:val="24"/>
                <w:szCs w:val="24"/>
              </w:rPr>
              <w:t xml:space="preserve">      G</w:t>
            </w:r>
          </w:p>
          <w:p w:rsidR="00EA7BD5" w:rsidRPr="00151E1B" w:rsidRDefault="00EA7BD5" w:rsidP="00151E1B">
            <w:pPr>
              <w:spacing w:after="0" w:line="240" w:lineRule="auto"/>
              <w:rPr>
                <w:sz w:val="24"/>
                <w:szCs w:val="24"/>
              </w:rPr>
            </w:pPr>
            <w:r w:rsidRPr="00151E1B">
              <w:rPr>
                <w:sz w:val="24"/>
                <w:szCs w:val="24"/>
              </w:rPr>
              <w:t xml:space="preserve">  Matkap sesi</w:t>
            </w:r>
          </w:p>
        </w:tc>
        <w:tc>
          <w:tcPr>
            <w:tcW w:w="1240" w:type="dxa"/>
          </w:tcPr>
          <w:p w:rsidR="00EA7BD5" w:rsidRPr="00151E1B" w:rsidRDefault="00EA7BD5" w:rsidP="00151E1B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151E1B">
              <w:rPr>
                <w:b/>
                <w:i/>
                <w:sz w:val="24"/>
                <w:szCs w:val="24"/>
              </w:rPr>
              <w:t xml:space="preserve">    H</w:t>
            </w:r>
          </w:p>
          <w:p w:rsidR="00EA7BD5" w:rsidRPr="00151E1B" w:rsidRDefault="00EA7BD5" w:rsidP="00151E1B">
            <w:pPr>
              <w:spacing w:after="0" w:line="240" w:lineRule="auto"/>
              <w:rPr>
                <w:sz w:val="24"/>
                <w:szCs w:val="24"/>
              </w:rPr>
            </w:pPr>
            <w:r w:rsidRPr="00151E1B">
              <w:rPr>
                <w:b/>
                <w:i/>
                <w:sz w:val="24"/>
                <w:szCs w:val="24"/>
              </w:rPr>
              <w:t xml:space="preserve">    </w:t>
            </w:r>
            <w:r w:rsidRPr="00151E1B">
              <w:rPr>
                <w:sz w:val="24"/>
                <w:szCs w:val="24"/>
              </w:rPr>
              <w:t>Ay</w:t>
            </w:r>
          </w:p>
        </w:tc>
      </w:tr>
    </w:tbl>
    <w:p w:rsidR="00EA7BD5" w:rsidRDefault="00EA7BD5" w:rsidP="001D749A">
      <w:pPr>
        <w:rPr>
          <w:b/>
          <w:i/>
          <w:sz w:val="24"/>
          <w:szCs w:val="24"/>
        </w:rPr>
      </w:pPr>
    </w:p>
    <w:p w:rsidR="00EA7BD5" w:rsidRDefault="00EA7BD5" w:rsidP="001D749A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1.</w:t>
      </w:r>
      <w:r w:rsidRPr="001D2158">
        <w:rPr>
          <w:sz w:val="24"/>
          <w:szCs w:val="24"/>
        </w:rPr>
        <w:t>Hangileri doğal ışık kaynağıdır?</w:t>
      </w:r>
      <w:r>
        <w:rPr>
          <w:b/>
          <w:i/>
          <w:sz w:val="24"/>
          <w:szCs w:val="24"/>
        </w:rPr>
        <w:t xml:space="preserve"> ……………………</w:t>
      </w:r>
    </w:p>
    <w:p w:rsidR="00EA7BD5" w:rsidRDefault="00EA7BD5" w:rsidP="001D749A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2. </w:t>
      </w:r>
      <w:r w:rsidRPr="001D2158">
        <w:rPr>
          <w:sz w:val="24"/>
          <w:szCs w:val="24"/>
        </w:rPr>
        <w:t>Hangileri yapay ışık kaynağıdır?</w:t>
      </w:r>
      <w:r>
        <w:rPr>
          <w:b/>
          <w:i/>
          <w:sz w:val="24"/>
          <w:szCs w:val="24"/>
        </w:rPr>
        <w:t xml:space="preserve"> ………………….</w:t>
      </w:r>
    </w:p>
    <w:p w:rsidR="00EA7BD5" w:rsidRDefault="00EA7BD5" w:rsidP="001D749A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3. </w:t>
      </w:r>
      <w:r w:rsidRPr="001D2158">
        <w:rPr>
          <w:sz w:val="24"/>
          <w:szCs w:val="24"/>
        </w:rPr>
        <w:t>Hangileri doğal ses kaynağıdır?</w:t>
      </w:r>
      <w:r>
        <w:rPr>
          <w:b/>
          <w:i/>
          <w:sz w:val="24"/>
          <w:szCs w:val="24"/>
        </w:rPr>
        <w:t xml:space="preserve"> …………………..</w:t>
      </w:r>
    </w:p>
    <w:p w:rsidR="00EA7BD5" w:rsidRDefault="00EA7BD5" w:rsidP="001D749A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4. </w:t>
      </w:r>
      <w:r w:rsidRPr="001D2158">
        <w:rPr>
          <w:sz w:val="24"/>
          <w:szCs w:val="24"/>
        </w:rPr>
        <w:t>Hangileri yapay ışık kaynağıdır?</w:t>
      </w:r>
      <w:r>
        <w:rPr>
          <w:b/>
          <w:i/>
          <w:sz w:val="24"/>
          <w:szCs w:val="24"/>
        </w:rPr>
        <w:t xml:space="preserve"> ……..…………..</w:t>
      </w:r>
    </w:p>
    <w:p w:rsidR="00EA7BD5" w:rsidRDefault="00EA7BD5" w:rsidP="001D749A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5. </w:t>
      </w:r>
      <w:r w:rsidRPr="001D2158">
        <w:rPr>
          <w:sz w:val="24"/>
          <w:szCs w:val="24"/>
        </w:rPr>
        <w:t>Hangileri ışık kaynağı değildir?</w:t>
      </w:r>
      <w:r>
        <w:rPr>
          <w:b/>
          <w:i/>
          <w:sz w:val="24"/>
          <w:szCs w:val="24"/>
        </w:rPr>
        <w:t xml:space="preserve">  …………………..</w:t>
      </w:r>
    </w:p>
    <w:p w:rsidR="00EA7BD5" w:rsidRDefault="00EA7BD5" w:rsidP="001D749A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E. Aşağıdaki soruları yanıtlayınız.</w:t>
      </w:r>
    </w:p>
    <w:p w:rsidR="00EA7BD5" w:rsidRDefault="00EA7BD5" w:rsidP="001D749A">
      <w:pPr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1. ) </w:t>
      </w:r>
      <w:r>
        <w:rPr>
          <w:sz w:val="24"/>
          <w:szCs w:val="24"/>
        </w:rPr>
        <w:t>Işık nedir?</w:t>
      </w:r>
    </w:p>
    <w:p w:rsidR="00EA7BD5" w:rsidRDefault="00EA7BD5" w:rsidP="001D749A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………………………………………………………………………………………………………………………………………………………..</w:t>
      </w:r>
    </w:p>
    <w:p w:rsidR="00EA7BD5" w:rsidRPr="002C4925" w:rsidRDefault="00EA7BD5" w:rsidP="001D749A">
      <w:pPr>
        <w:rPr>
          <w:sz w:val="24"/>
          <w:szCs w:val="24"/>
        </w:rPr>
      </w:pPr>
      <w:r w:rsidRPr="002C4925">
        <w:rPr>
          <w:b/>
          <w:sz w:val="24"/>
          <w:szCs w:val="24"/>
        </w:rPr>
        <w:t>2.)</w:t>
      </w:r>
      <w:r>
        <w:rPr>
          <w:b/>
          <w:sz w:val="24"/>
          <w:szCs w:val="24"/>
        </w:rPr>
        <w:t xml:space="preserve"> </w:t>
      </w:r>
      <w:r w:rsidRPr="002C4925">
        <w:rPr>
          <w:sz w:val="24"/>
          <w:szCs w:val="24"/>
        </w:rPr>
        <w:t>Işık kaynağı ne demektir?</w:t>
      </w:r>
      <w:r>
        <w:rPr>
          <w:sz w:val="24"/>
          <w:szCs w:val="24"/>
        </w:rPr>
        <w:t xml:space="preserve">  Kaça ayrılır?</w:t>
      </w:r>
    </w:p>
    <w:p w:rsidR="00EA7BD5" w:rsidRDefault="00EA7BD5" w:rsidP="001D749A">
      <w:pPr>
        <w:rPr>
          <w:b/>
          <w:sz w:val="24"/>
          <w:szCs w:val="24"/>
        </w:rPr>
      </w:pPr>
    </w:p>
    <w:p w:rsidR="00EA7BD5" w:rsidRDefault="00EA7BD5" w:rsidP="001D749A">
      <w:pPr>
        <w:rPr>
          <w:b/>
          <w:sz w:val="24"/>
          <w:szCs w:val="24"/>
        </w:rPr>
      </w:pPr>
    </w:p>
    <w:p w:rsidR="00EA7BD5" w:rsidRDefault="00EA7BD5" w:rsidP="001D749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3.) </w:t>
      </w:r>
      <w:r w:rsidRPr="002C4925">
        <w:rPr>
          <w:sz w:val="24"/>
          <w:szCs w:val="24"/>
        </w:rPr>
        <w:t>Doğal ışık kaynağına üç örnek veriniz.</w:t>
      </w:r>
    </w:p>
    <w:p w:rsidR="00EA7BD5" w:rsidRDefault="00EA7BD5" w:rsidP="001D749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a.                                             </w:t>
      </w:r>
    </w:p>
    <w:p w:rsidR="00EA7BD5" w:rsidRDefault="00EA7BD5" w:rsidP="001D749A">
      <w:pPr>
        <w:rPr>
          <w:b/>
          <w:sz w:val="24"/>
          <w:szCs w:val="24"/>
        </w:rPr>
      </w:pPr>
      <w:r>
        <w:rPr>
          <w:b/>
          <w:sz w:val="24"/>
          <w:szCs w:val="24"/>
        </w:rPr>
        <w:t>b.</w:t>
      </w:r>
    </w:p>
    <w:p w:rsidR="00EA7BD5" w:rsidRDefault="00EA7BD5" w:rsidP="001D749A">
      <w:pPr>
        <w:rPr>
          <w:b/>
          <w:sz w:val="24"/>
          <w:szCs w:val="24"/>
        </w:rPr>
      </w:pPr>
      <w:r>
        <w:rPr>
          <w:b/>
          <w:sz w:val="24"/>
          <w:szCs w:val="24"/>
        </w:rPr>
        <w:t>c.</w:t>
      </w:r>
    </w:p>
    <w:p w:rsidR="00EA7BD5" w:rsidRDefault="00EA7BD5" w:rsidP="001D749A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Pr="002C4925">
        <w:rPr>
          <w:sz w:val="24"/>
          <w:szCs w:val="24"/>
        </w:rPr>
        <w:t>Yapay ışık kaynağına üç  örnek veriniz.</w:t>
      </w:r>
    </w:p>
    <w:p w:rsidR="00EA7BD5" w:rsidRDefault="00EA7BD5" w:rsidP="001D749A">
      <w:pPr>
        <w:rPr>
          <w:b/>
          <w:sz w:val="24"/>
          <w:szCs w:val="24"/>
        </w:rPr>
      </w:pPr>
      <w:r w:rsidRPr="00B056F4">
        <w:rPr>
          <w:b/>
          <w:sz w:val="24"/>
          <w:szCs w:val="24"/>
        </w:rPr>
        <w:t>a.</w:t>
      </w:r>
      <w:r>
        <w:rPr>
          <w:b/>
          <w:sz w:val="24"/>
          <w:szCs w:val="24"/>
        </w:rPr>
        <w:t xml:space="preserve">                          </w:t>
      </w:r>
    </w:p>
    <w:p w:rsidR="00EA7BD5" w:rsidRPr="00B056F4" w:rsidRDefault="00EA7BD5" w:rsidP="001D749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B056F4">
        <w:rPr>
          <w:b/>
          <w:sz w:val="24"/>
          <w:szCs w:val="24"/>
        </w:rPr>
        <w:t>b.</w:t>
      </w:r>
    </w:p>
    <w:p w:rsidR="00EA7BD5" w:rsidRDefault="00EA7BD5" w:rsidP="001D749A">
      <w:pPr>
        <w:rPr>
          <w:b/>
          <w:sz w:val="24"/>
          <w:szCs w:val="24"/>
        </w:rPr>
      </w:pPr>
      <w:r w:rsidRPr="00B056F4">
        <w:rPr>
          <w:b/>
          <w:sz w:val="24"/>
          <w:szCs w:val="24"/>
        </w:rPr>
        <w:t>c.</w:t>
      </w:r>
    </w:p>
    <w:p w:rsidR="00EA7BD5" w:rsidRPr="002C4925" w:rsidRDefault="00EA7BD5" w:rsidP="001D749A">
      <w:pPr>
        <w:rPr>
          <w:sz w:val="24"/>
          <w:szCs w:val="24"/>
        </w:rPr>
      </w:pPr>
      <w:r w:rsidRPr="002C4925">
        <w:rPr>
          <w:b/>
          <w:i/>
          <w:sz w:val="24"/>
          <w:szCs w:val="24"/>
        </w:rPr>
        <w:t xml:space="preserve">5. ) </w:t>
      </w:r>
      <w:r w:rsidRPr="002C4925">
        <w:rPr>
          <w:sz w:val="24"/>
          <w:szCs w:val="24"/>
        </w:rPr>
        <w:t>Ay bir ışık kaynağı mıdır?</w:t>
      </w:r>
      <w:r>
        <w:rPr>
          <w:sz w:val="24"/>
          <w:szCs w:val="24"/>
        </w:rPr>
        <w:t xml:space="preserve"> Neden?</w:t>
      </w:r>
    </w:p>
    <w:p w:rsidR="00EA7BD5" w:rsidRDefault="00EA7BD5" w:rsidP="001D749A">
      <w:pPr>
        <w:rPr>
          <w:sz w:val="24"/>
          <w:szCs w:val="24"/>
        </w:rPr>
      </w:pPr>
    </w:p>
    <w:p w:rsidR="00EA7BD5" w:rsidRDefault="00EA7BD5" w:rsidP="001D749A">
      <w:pPr>
        <w:rPr>
          <w:sz w:val="24"/>
          <w:szCs w:val="24"/>
        </w:rPr>
      </w:pPr>
      <w:r w:rsidRPr="002C4925">
        <w:rPr>
          <w:b/>
          <w:i/>
          <w:sz w:val="24"/>
          <w:szCs w:val="24"/>
        </w:rPr>
        <w:t>6.)</w:t>
      </w:r>
      <w:r>
        <w:rPr>
          <w:b/>
          <w:i/>
          <w:sz w:val="24"/>
          <w:szCs w:val="24"/>
        </w:rPr>
        <w:t xml:space="preserve"> </w:t>
      </w:r>
      <w:r w:rsidRPr="003241C8">
        <w:rPr>
          <w:sz w:val="24"/>
          <w:szCs w:val="24"/>
        </w:rPr>
        <w:t>En büyük ve en önemli ışık kaynağımız nedir?</w:t>
      </w:r>
    </w:p>
    <w:p w:rsidR="00EA7BD5" w:rsidRDefault="00EA7BD5" w:rsidP="001D749A">
      <w:pPr>
        <w:rPr>
          <w:sz w:val="24"/>
          <w:szCs w:val="24"/>
        </w:rPr>
      </w:pPr>
    </w:p>
    <w:p w:rsidR="00EA7BD5" w:rsidRDefault="00EA7BD5" w:rsidP="001D749A">
      <w:pPr>
        <w:rPr>
          <w:sz w:val="24"/>
          <w:szCs w:val="24"/>
        </w:rPr>
      </w:pPr>
      <w:r w:rsidRPr="003241C8">
        <w:rPr>
          <w:b/>
          <w:i/>
          <w:sz w:val="24"/>
          <w:szCs w:val="24"/>
        </w:rPr>
        <w:t>7.)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>Ses kaynağı nedir? Kaça ayrılır?</w:t>
      </w:r>
    </w:p>
    <w:p w:rsidR="00EA7BD5" w:rsidRDefault="00EA7BD5" w:rsidP="001D749A">
      <w:pPr>
        <w:rPr>
          <w:sz w:val="24"/>
          <w:szCs w:val="24"/>
        </w:rPr>
      </w:pPr>
    </w:p>
    <w:p w:rsidR="00EA7BD5" w:rsidRDefault="00EA7BD5" w:rsidP="001D749A">
      <w:pPr>
        <w:rPr>
          <w:sz w:val="24"/>
          <w:szCs w:val="24"/>
        </w:rPr>
      </w:pPr>
    </w:p>
    <w:p w:rsidR="00EA7BD5" w:rsidRDefault="00EA7BD5" w:rsidP="001D749A">
      <w:pPr>
        <w:rPr>
          <w:sz w:val="24"/>
          <w:szCs w:val="24"/>
        </w:rPr>
      </w:pPr>
      <w:r w:rsidRPr="003241C8">
        <w:rPr>
          <w:b/>
          <w:i/>
          <w:sz w:val="24"/>
          <w:szCs w:val="24"/>
        </w:rPr>
        <w:t>8.)</w:t>
      </w:r>
      <w:r>
        <w:rPr>
          <w:sz w:val="24"/>
          <w:szCs w:val="24"/>
        </w:rPr>
        <w:t xml:space="preserve"> Yapay ses kaynağına üç örnek veriniz?</w:t>
      </w:r>
    </w:p>
    <w:p w:rsidR="00EA7BD5" w:rsidRDefault="00EA7BD5" w:rsidP="001D749A">
      <w:pPr>
        <w:rPr>
          <w:b/>
          <w:sz w:val="24"/>
          <w:szCs w:val="24"/>
        </w:rPr>
      </w:pPr>
      <w:r w:rsidRPr="003241C8">
        <w:rPr>
          <w:b/>
          <w:sz w:val="24"/>
          <w:szCs w:val="24"/>
        </w:rPr>
        <w:t>a.</w:t>
      </w:r>
      <w:r>
        <w:rPr>
          <w:b/>
          <w:sz w:val="24"/>
          <w:szCs w:val="24"/>
        </w:rPr>
        <w:t xml:space="preserve">                                    </w:t>
      </w:r>
    </w:p>
    <w:p w:rsidR="00EA7BD5" w:rsidRPr="003241C8" w:rsidRDefault="00EA7BD5" w:rsidP="001D749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3241C8">
        <w:rPr>
          <w:b/>
          <w:sz w:val="24"/>
          <w:szCs w:val="24"/>
        </w:rPr>
        <w:t>b.</w:t>
      </w:r>
    </w:p>
    <w:p w:rsidR="00EA7BD5" w:rsidRDefault="00EA7BD5" w:rsidP="001D749A">
      <w:pPr>
        <w:rPr>
          <w:sz w:val="24"/>
          <w:szCs w:val="24"/>
        </w:rPr>
      </w:pPr>
      <w:r w:rsidRPr="003241C8">
        <w:rPr>
          <w:b/>
          <w:sz w:val="24"/>
          <w:szCs w:val="24"/>
        </w:rPr>
        <w:t>c</w:t>
      </w:r>
      <w:r>
        <w:rPr>
          <w:sz w:val="24"/>
          <w:szCs w:val="24"/>
        </w:rPr>
        <w:t>.</w:t>
      </w:r>
    </w:p>
    <w:p w:rsidR="00EA7BD5" w:rsidRDefault="00EA7BD5" w:rsidP="001D749A">
      <w:pPr>
        <w:rPr>
          <w:sz w:val="24"/>
          <w:szCs w:val="24"/>
        </w:rPr>
      </w:pPr>
      <w:r w:rsidRPr="003241C8">
        <w:rPr>
          <w:b/>
          <w:sz w:val="24"/>
          <w:szCs w:val="24"/>
        </w:rPr>
        <w:t>9.)</w:t>
      </w:r>
      <w:r>
        <w:rPr>
          <w:sz w:val="24"/>
          <w:szCs w:val="24"/>
        </w:rPr>
        <w:t xml:space="preserve"> Doğal ses kaynağına üç örnek veriniz.</w:t>
      </w:r>
    </w:p>
    <w:p w:rsidR="00EA7BD5" w:rsidRDefault="00EA7BD5" w:rsidP="001D749A">
      <w:pPr>
        <w:rPr>
          <w:b/>
          <w:sz w:val="24"/>
          <w:szCs w:val="24"/>
        </w:rPr>
      </w:pPr>
      <w:r w:rsidRPr="003241C8">
        <w:rPr>
          <w:b/>
          <w:sz w:val="24"/>
          <w:szCs w:val="24"/>
        </w:rPr>
        <w:t>a.</w:t>
      </w:r>
      <w:r>
        <w:rPr>
          <w:b/>
          <w:sz w:val="24"/>
          <w:szCs w:val="24"/>
        </w:rPr>
        <w:t xml:space="preserve">                                          </w:t>
      </w:r>
    </w:p>
    <w:p w:rsidR="00EA7BD5" w:rsidRPr="003241C8" w:rsidRDefault="00EA7BD5" w:rsidP="001D749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3241C8">
        <w:rPr>
          <w:b/>
          <w:sz w:val="24"/>
          <w:szCs w:val="24"/>
        </w:rPr>
        <w:t>b.</w:t>
      </w:r>
    </w:p>
    <w:p w:rsidR="00EA7BD5" w:rsidRDefault="00EA7BD5" w:rsidP="001D749A">
      <w:pPr>
        <w:rPr>
          <w:b/>
          <w:sz w:val="24"/>
          <w:szCs w:val="24"/>
        </w:rPr>
      </w:pPr>
      <w:r w:rsidRPr="003241C8">
        <w:rPr>
          <w:b/>
          <w:sz w:val="24"/>
          <w:szCs w:val="24"/>
        </w:rPr>
        <w:t>c.</w:t>
      </w:r>
    </w:p>
    <w:p w:rsidR="00EA7BD5" w:rsidRDefault="00EA7BD5" w:rsidP="001D749A">
      <w:pPr>
        <w:rPr>
          <w:sz w:val="24"/>
          <w:szCs w:val="24"/>
        </w:rPr>
      </w:pPr>
      <w:r w:rsidRPr="003241C8">
        <w:rPr>
          <w:b/>
          <w:sz w:val="24"/>
          <w:szCs w:val="24"/>
        </w:rPr>
        <w:t>10</w:t>
      </w:r>
      <w:r w:rsidRPr="003241C8">
        <w:rPr>
          <w:sz w:val="24"/>
          <w:szCs w:val="24"/>
        </w:rPr>
        <w:t>.) İnsanların işitemediği sesleri duyabilen canlılara örnekler veriniz.</w:t>
      </w:r>
      <w:r>
        <w:rPr>
          <w:sz w:val="24"/>
          <w:szCs w:val="24"/>
        </w:rPr>
        <w:t xml:space="preserve"> </w:t>
      </w:r>
      <w:r>
        <w:rPr>
          <w:rFonts w:ascii="Hand writing Mutlu" w:hAnsi="Hand writing Mutlu" w:cs="FHPZMQ+HelveticaNeue"/>
          <w:i/>
          <w:color w:val="000000"/>
          <w:sz w:val="24"/>
          <w:szCs w:val="24"/>
        </w:rPr>
        <w:t>www.sorubak.com</w:t>
      </w:r>
    </w:p>
    <w:p w:rsidR="00EA7BD5" w:rsidRDefault="00EA7BD5" w:rsidP="001D749A">
      <w:pPr>
        <w:rPr>
          <w:sz w:val="24"/>
          <w:szCs w:val="24"/>
        </w:rPr>
      </w:pPr>
    </w:p>
    <w:p w:rsidR="00EA7BD5" w:rsidRDefault="00EA7BD5" w:rsidP="001D749A">
      <w:pPr>
        <w:rPr>
          <w:sz w:val="24"/>
          <w:szCs w:val="24"/>
        </w:rPr>
      </w:pPr>
    </w:p>
    <w:p w:rsidR="00EA7BD5" w:rsidRPr="003241C8" w:rsidRDefault="00EA7BD5" w:rsidP="001D749A">
      <w:pPr>
        <w:pStyle w:val="ListParagraph"/>
        <w:rPr>
          <w:sz w:val="24"/>
          <w:szCs w:val="24"/>
        </w:rPr>
      </w:pPr>
    </w:p>
    <w:p w:rsidR="00EA7BD5" w:rsidRPr="0095211C" w:rsidRDefault="00EA7BD5" w:rsidP="00B6352D">
      <w:pPr>
        <w:rPr>
          <w:b/>
          <w:i/>
          <w:sz w:val="24"/>
          <w:szCs w:val="24"/>
        </w:rPr>
      </w:pPr>
    </w:p>
    <w:p w:rsidR="00EA7BD5" w:rsidRPr="00B6352D" w:rsidRDefault="00EA7BD5" w:rsidP="00BA4A93">
      <w:pPr>
        <w:pStyle w:val="ListParagraph"/>
        <w:ind w:left="-142"/>
        <w:rPr>
          <w:sz w:val="24"/>
          <w:szCs w:val="24"/>
        </w:rPr>
      </w:pPr>
    </w:p>
    <w:p w:rsidR="00EA7BD5" w:rsidRPr="00BA4A93" w:rsidRDefault="00EA7BD5" w:rsidP="002300EB">
      <w:pPr>
        <w:pStyle w:val="ListParagraph"/>
        <w:ind w:left="-567"/>
        <w:rPr>
          <w:sz w:val="24"/>
          <w:szCs w:val="24"/>
        </w:rPr>
      </w:pPr>
      <w:r w:rsidRPr="00BA4A93">
        <w:rPr>
          <w:sz w:val="24"/>
          <w:szCs w:val="24"/>
        </w:rPr>
        <w:t xml:space="preserve"> </w:t>
      </w:r>
    </w:p>
    <w:sectPr w:rsidR="00EA7BD5" w:rsidRPr="00BA4A93" w:rsidSect="002C4925">
      <w:headerReference w:type="default" r:id="rId7"/>
      <w:pgSz w:w="11906" w:h="16838"/>
      <w:pgMar w:top="851" w:right="849" w:bottom="709" w:left="851" w:header="426" w:footer="708" w:gutter="0"/>
      <w:cols w:num="2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BD5" w:rsidRDefault="00EA7BD5" w:rsidP="00BA4A93">
      <w:pPr>
        <w:spacing w:after="0" w:line="240" w:lineRule="auto"/>
      </w:pPr>
      <w:r>
        <w:separator/>
      </w:r>
    </w:p>
  </w:endnote>
  <w:endnote w:type="continuationSeparator" w:id="0">
    <w:p w:rsidR="00EA7BD5" w:rsidRDefault="00EA7BD5" w:rsidP="00BA4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FHPZMQ+HelveticaNeue">
    <w:altName w:val="FHPZMQ+HelveticaNeue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BD5" w:rsidRDefault="00EA7BD5" w:rsidP="00BA4A93">
      <w:pPr>
        <w:spacing w:after="0" w:line="240" w:lineRule="auto"/>
      </w:pPr>
      <w:r>
        <w:separator/>
      </w:r>
    </w:p>
  </w:footnote>
  <w:footnote w:type="continuationSeparator" w:id="0">
    <w:p w:rsidR="00EA7BD5" w:rsidRDefault="00EA7BD5" w:rsidP="00BA4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BD5" w:rsidRDefault="00EA7BD5">
    <w:pPr>
      <w:pStyle w:val="Header"/>
    </w:pPr>
    <w:r>
      <w:t xml:space="preserve">                            HASBAHÇE İLKOKULU 3-B SINIFI  ÇEVREMİZDEKİ IŞIK VE SESLER ÜNİTESİ DEĞERLENDİRMESİ</w:t>
    </w:r>
  </w:p>
  <w:p w:rsidR="00EA7BD5" w:rsidRDefault="00EA7BD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3065D"/>
    <w:multiLevelType w:val="hybridMultilevel"/>
    <w:tmpl w:val="54B28FA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B31ECE"/>
    <w:multiLevelType w:val="hybridMultilevel"/>
    <w:tmpl w:val="2BCEEDE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DB72AD0"/>
    <w:multiLevelType w:val="hybridMultilevel"/>
    <w:tmpl w:val="C3A04A6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0D36364"/>
    <w:multiLevelType w:val="hybridMultilevel"/>
    <w:tmpl w:val="974A61F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DB3DF0"/>
    <w:multiLevelType w:val="hybridMultilevel"/>
    <w:tmpl w:val="D5CE01DE"/>
    <w:lvl w:ilvl="0" w:tplc="E45C1D7E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DEC0EF6"/>
    <w:multiLevelType w:val="hybridMultilevel"/>
    <w:tmpl w:val="34D059AE"/>
    <w:lvl w:ilvl="0" w:tplc="DEE6D2FE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4A93"/>
    <w:rsid w:val="00000318"/>
    <w:rsid w:val="0000063F"/>
    <w:rsid w:val="00006977"/>
    <w:rsid w:val="00017512"/>
    <w:rsid w:val="00026902"/>
    <w:rsid w:val="00026994"/>
    <w:rsid w:val="000270FA"/>
    <w:rsid w:val="00032D1B"/>
    <w:rsid w:val="00035860"/>
    <w:rsid w:val="0004177C"/>
    <w:rsid w:val="00055FF7"/>
    <w:rsid w:val="0005686E"/>
    <w:rsid w:val="000629B4"/>
    <w:rsid w:val="00063C21"/>
    <w:rsid w:val="000647EC"/>
    <w:rsid w:val="00064909"/>
    <w:rsid w:val="00066A4E"/>
    <w:rsid w:val="00071CAB"/>
    <w:rsid w:val="0007668F"/>
    <w:rsid w:val="00081AF3"/>
    <w:rsid w:val="00085049"/>
    <w:rsid w:val="000858B9"/>
    <w:rsid w:val="00085FDF"/>
    <w:rsid w:val="00086DE8"/>
    <w:rsid w:val="00093261"/>
    <w:rsid w:val="00097D1D"/>
    <w:rsid w:val="000A3FA7"/>
    <w:rsid w:val="000B0D3C"/>
    <w:rsid w:val="000B6D05"/>
    <w:rsid w:val="000C1D3C"/>
    <w:rsid w:val="000C5FF0"/>
    <w:rsid w:val="000C61D9"/>
    <w:rsid w:val="000D1C8A"/>
    <w:rsid w:val="000D2CED"/>
    <w:rsid w:val="000E1A4F"/>
    <w:rsid w:val="000E1E62"/>
    <w:rsid w:val="000E2579"/>
    <w:rsid w:val="000E492C"/>
    <w:rsid w:val="000E4E55"/>
    <w:rsid w:val="000E6EB2"/>
    <w:rsid w:val="000F29AB"/>
    <w:rsid w:val="000F2C59"/>
    <w:rsid w:val="00102D00"/>
    <w:rsid w:val="0010368A"/>
    <w:rsid w:val="0010374D"/>
    <w:rsid w:val="00104296"/>
    <w:rsid w:val="001073F0"/>
    <w:rsid w:val="00111CF8"/>
    <w:rsid w:val="00112176"/>
    <w:rsid w:val="00125228"/>
    <w:rsid w:val="00131E69"/>
    <w:rsid w:val="001325DC"/>
    <w:rsid w:val="001417FF"/>
    <w:rsid w:val="00142CB1"/>
    <w:rsid w:val="00143D21"/>
    <w:rsid w:val="001447D5"/>
    <w:rsid w:val="00150900"/>
    <w:rsid w:val="00151A1F"/>
    <w:rsid w:val="00151E1B"/>
    <w:rsid w:val="00153066"/>
    <w:rsid w:val="00161CDC"/>
    <w:rsid w:val="00163002"/>
    <w:rsid w:val="00164DE8"/>
    <w:rsid w:val="0017106E"/>
    <w:rsid w:val="001835DB"/>
    <w:rsid w:val="001864B8"/>
    <w:rsid w:val="001A396D"/>
    <w:rsid w:val="001B053F"/>
    <w:rsid w:val="001B49D2"/>
    <w:rsid w:val="001C09C6"/>
    <w:rsid w:val="001C1E89"/>
    <w:rsid w:val="001D2158"/>
    <w:rsid w:val="001D749A"/>
    <w:rsid w:val="001E2AA4"/>
    <w:rsid w:val="001E4D17"/>
    <w:rsid w:val="001E76E0"/>
    <w:rsid w:val="001F2584"/>
    <w:rsid w:val="001F6F88"/>
    <w:rsid w:val="001F7808"/>
    <w:rsid w:val="0020600A"/>
    <w:rsid w:val="00207EF6"/>
    <w:rsid w:val="00214094"/>
    <w:rsid w:val="002300EB"/>
    <w:rsid w:val="00282F9F"/>
    <w:rsid w:val="002967B6"/>
    <w:rsid w:val="002A478E"/>
    <w:rsid w:val="002A5AE5"/>
    <w:rsid w:val="002B2492"/>
    <w:rsid w:val="002B4545"/>
    <w:rsid w:val="002C4925"/>
    <w:rsid w:val="002C543F"/>
    <w:rsid w:val="002D19BF"/>
    <w:rsid w:val="002D29E8"/>
    <w:rsid w:val="002D45D2"/>
    <w:rsid w:val="002D6037"/>
    <w:rsid w:val="002D757A"/>
    <w:rsid w:val="002E6681"/>
    <w:rsid w:val="002F2ADB"/>
    <w:rsid w:val="00305276"/>
    <w:rsid w:val="00311C94"/>
    <w:rsid w:val="00313B5F"/>
    <w:rsid w:val="003217A7"/>
    <w:rsid w:val="00323DF3"/>
    <w:rsid w:val="003241C8"/>
    <w:rsid w:val="00343A5E"/>
    <w:rsid w:val="003470F9"/>
    <w:rsid w:val="00350CC3"/>
    <w:rsid w:val="00351788"/>
    <w:rsid w:val="00351ACD"/>
    <w:rsid w:val="0035508D"/>
    <w:rsid w:val="00364AC8"/>
    <w:rsid w:val="00364B37"/>
    <w:rsid w:val="003723F6"/>
    <w:rsid w:val="00380E12"/>
    <w:rsid w:val="0038662D"/>
    <w:rsid w:val="00391420"/>
    <w:rsid w:val="003A0258"/>
    <w:rsid w:val="003A1776"/>
    <w:rsid w:val="003A21E3"/>
    <w:rsid w:val="003A33A6"/>
    <w:rsid w:val="003A5604"/>
    <w:rsid w:val="003A7E46"/>
    <w:rsid w:val="003B46D2"/>
    <w:rsid w:val="003F0780"/>
    <w:rsid w:val="003F0ACE"/>
    <w:rsid w:val="0040283A"/>
    <w:rsid w:val="004100A4"/>
    <w:rsid w:val="004207F7"/>
    <w:rsid w:val="00421CB8"/>
    <w:rsid w:val="00423C8E"/>
    <w:rsid w:val="00435C88"/>
    <w:rsid w:val="00441DA8"/>
    <w:rsid w:val="004422FE"/>
    <w:rsid w:val="00453E5F"/>
    <w:rsid w:val="00456F9B"/>
    <w:rsid w:val="00467DF2"/>
    <w:rsid w:val="00471C66"/>
    <w:rsid w:val="004740F3"/>
    <w:rsid w:val="004749A3"/>
    <w:rsid w:val="00476C3E"/>
    <w:rsid w:val="00483DEC"/>
    <w:rsid w:val="00484CF8"/>
    <w:rsid w:val="00493786"/>
    <w:rsid w:val="00494604"/>
    <w:rsid w:val="004A53FA"/>
    <w:rsid w:val="004A5888"/>
    <w:rsid w:val="004B2B0B"/>
    <w:rsid w:val="004B316D"/>
    <w:rsid w:val="004B595A"/>
    <w:rsid w:val="004C0C56"/>
    <w:rsid w:val="004C70C3"/>
    <w:rsid w:val="004D16F9"/>
    <w:rsid w:val="004E0EA9"/>
    <w:rsid w:val="004F2708"/>
    <w:rsid w:val="004F629E"/>
    <w:rsid w:val="004F6853"/>
    <w:rsid w:val="004F79F3"/>
    <w:rsid w:val="00514C85"/>
    <w:rsid w:val="005350B1"/>
    <w:rsid w:val="00537396"/>
    <w:rsid w:val="005417A1"/>
    <w:rsid w:val="00543B9C"/>
    <w:rsid w:val="005603C0"/>
    <w:rsid w:val="00565521"/>
    <w:rsid w:val="00571B9D"/>
    <w:rsid w:val="005743FD"/>
    <w:rsid w:val="005B5CEF"/>
    <w:rsid w:val="005C7548"/>
    <w:rsid w:val="005D003E"/>
    <w:rsid w:val="005D59C5"/>
    <w:rsid w:val="005D7D82"/>
    <w:rsid w:val="005E6A78"/>
    <w:rsid w:val="005E783E"/>
    <w:rsid w:val="005F2770"/>
    <w:rsid w:val="006007A5"/>
    <w:rsid w:val="00603551"/>
    <w:rsid w:val="006154AC"/>
    <w:rsid w:val="00623C23"/>
    <w:rsid w:val="00626B84"/>
    <w:rsid w:val="00626C71"/>
    <w:rsid w:val="006366BF"/>
    <w:rsid w:val="006527F0"/>
    <w:rsid w:val="00661E1A"/>
    <w:rsid w:val="00664E05"/>
    <w:rsid w:val="006701A6"/>
    <w:rsid w:val="00674830"/>
    <w:rsid w:val="006770B4"/>
    <w:rsid w:val="00685FD7"/>
    <w:rsid w:val="00693072"/>
    <w:rsid w:val="006A67D5"/>
    <w:rsid w:val="006B7A41"/>
    <w:rsid w:val="006C0F64"/>
    <w:rsid w:val="006C1CF8"/>
    <w:rsid w:val="006C4FCB"/>
    <w:rsid w:val="006D60EE"/>
    <w:rsid w:val="006E0E3D"/>
    <w:rsid w:val="006E16B0"/>
    <w:rsid w:val="006E3202"/>
    <w:rsid w:val="006F582E"/>
    <w:rsid w:val="007120E1"/>
    <w:rsid w:val="007152CC"/>
    <w:rsid w:val="00717DA9"/>
    <w:rsid w:val="00720319"/>
    <w:rsid w:val="0072534C"/>
    <w:rsid w:val="0073137D"/>
    <w:rsid w:val="00742AF6"/>
    <w:rsid w:val="0074500F"/>
    <w:rsid w:val="00745E24"/>
    <w:rsid w:val="00763859"/>
    <w:rsid w:val="00763D21"/>
    <w:rsid w:val="0076401D"/>
    <w:rsid w:val="00791BD8"/>
    <w:rsid w:val="007930FD"/>
    <w:rsid w:val="00795CB9"/>
    <w:rsid w:val="00797183"/>
    <w:rsid w:val="007A4713"/>
    <w:rsid w:val="007B3021"/>
    <w:rsid w:val="007C26B2"/>
    <w:rsid w:val="007C5776"/>
    <w:rsid w:val="007C72CD"/>
    <w:rsid w:val="007D00A7"/>
    <w:rsid w:val="007D0E87"/>
    <w:rsid w:val="007D0E8C"/>
    <w:rsid w:val="007E1F02"/>
    <w:rsid w:val="007E2072"/>
    <w:rsid w:val="007E7D64"/>
    <w:rsid w:val="007F4169"/>
    <w:rsid w:val="007F696F"/>
    <w:rsid w:val="00803EAE"/>
    <w:rsid w:val="008117CB"/>
    <w:rsid w:val="0081586D"/>
    <w:rsid w:val="00820BED"/>
    <w:rsid w:val="00824952"/>
    <w:rsid w:val="00825D20"/>
    <w:rsid w:val="0083492E"/>
    <w:rsid w:val="00834BB4"/>
    <w:rsid w:val="00857345"/>
    <w:rsid w:val="00861A98"/>
    <w:rsid w:val="00863EE0"/>
    <w:rsid w:val="008640A1"/>
    <w:rsid w:val="00865E30"/>
    <w:rsid w:val="008907C9"/>
    <w:rsid w:val="00891BAA"/>
    <w:rsid w:val="0089562B"/>
    <w:rsid w:val="00896633"/>
    <w:rsid w:val="00897B84"/>
    <w:rsid w:val="00897F37"/>
    <w:rsid w:val="008A25F0"/>
    <w:rsid w:val="008A58C0"/>
    <w:rsid w:val="008A7CFE"/>
    <w:rsid w:val="008A7F2F"/>
    <w:rsid w:val="008B31F1"/>
    <w:rsid w:val="008B5410"/>
    <w:rsid w:val="008B72A6"/>
    <w:rsid w:val="008C2E27"/>
    <w:rsid w:val="008D7958"/>
    <w:rsid w:val="008E423E"/>
    <w:rsid w:val="008F0A24"/>
    <w:rsid w:val="008F0D6D"/>
    <w:rsid w:val="008F55E9"/>
    <w:rsid w:val="009041BF"/>
    <w:rsid w:val="00913377"/>
    <w:rsid w:val="00920665"/>
    <w:rsid w:val="00924752"/>
    <w:rsid w:val="009248C8"/>
    <w:rsid w:val="00925F05"/>
    <w:rsid w:val="0095211C"/>
    <w:rsid w:val="00952628"/>
    <w:rsid w:val="00955316"/>
    <w:rsid w:val="0095645D"/>
    <w:rsid w:val="00960E2A"/>
    <w:rsid w:val="00971ECE"/>
    <w:rsid w:val="0097467E"/>
    <w:rsid w:val="00976A77"/>
    <w:rsid w:val="009839C1"/>
    <w:rsid w:val="009A0962"/>
    <w:rsid w:val="009A40B4"/>
    <w:rsid w:val="009A503F"/>
    <w:rsid w:val="009B0559"/>
    <w:rsid w:val="009B1544"/>
    <w:rsid w:val="009B7327"/>
    <w:rsid w:val="009C0565"/>
    <w:rsid w:val="009D42BC"/>
    <w:rsid w:val="009D564D"/>
    <w:rsid w:val="009E30DC"/>
    <w:rsid w:val="009F6031"/>
    <w:rsid w:val="00A025EF"/>
    <w:rsid w:val="00A216AD"/>
    <w:rsid w:val="00A31245"/>
    <w:rsid w:val="00A33E5F"/>
    <w:rsid w:val="00A35DE8"/>
    <w:rsid w:val="00A42EB5"/>
    <w:rsid w:val="00A57C84"/>
    <w:rsid w:val="00A57CC8"/>
    <w:rsid w:val="00A62B3A"/>
    <w:rsid w:val="00A65FFC"/>
    <w:rsid w:val="00A662EE"/>
    <w:rsid w:val="00A718EC"/>
    <w:rsid w:val="00A719B6"/>
    <w:rsid w:val="00A74A2E"/>
    <w:rsid w:val="00A83BC9"/>
    <w:rsid w:val="00A87717"/>
    <w:rsid w:val="00A9734B"/>
    <w:rsid w:val="00AA103E"/>
    <w:rsid w:val="00AB0789"/>
    <w:rsid w:val="00AB2449"/>
    <w:rsid w:val="00AC087E"/>
    <w:rsid w:val="00AC2B42"/>
    <w:rsid w:val="00AC650D"/>
    <w:rsid w:val="00AC7137"/>
    <w:rsid w:val="00AC72B0"/>
    <w:rsid w:val="00AD03BD"/>
    <w:rsid w:val="00AD1A53"/>
    <w:rsid w:val="00AE57EC"/>
    <w:rsid w:val="00AF036C"/>
    <w:rsid w:val="00AF1817"/>
    <w:rsid w:val="00AF1BCE"/>
    <w:rsid w:val="00B00745"/>
    <w:rsid w:val="00B056F4"/>
    <w:rsid w:val="00B140D9"/>
    <w:rsid w:val="00B171DC"/>
    <w:rsid w:val="00B24AC0"/>
    <w:rsid w:val="00B2594D"/>
    <w:rsid w:val="00B32AC4"/>
    <w:rsid w:val="00B33BEF"/>
    <w:rsid w:val="00B43A5D"/>
    <w:rsid w:val="00B52521"/>
    <w:rsid w:val="00B617E7"/>
    <w:rsid w:val="00B6352D"/>
    <w:rsid w:val="00B651C6"/>
    <w:rsid w:val="00B773D7"/>
    <w:rsid w:val="00B80A2E"/>
    <w:rsid w:val="00B84B3E"/>
    <w:rsid w:val="00B90116"/>
    <w:rsid w:val="00B906CF"/>
    <w:rsid w:val="00B9333E"/>
    <w:rsid w:val="00B95D27"/>
    <w:rsid w:val="00B96F11"/>
    <w:rsid w:val="00BA2E14"/>
    <w:rsid w:val="00BA4A93"/>
    <w:rsid w:val="00BB113A"/>
    <w:rsid w:val="00BB5159"/>
    <w:rsid w:val="00BC7459"/>
    <w:rsid w:val="00BC796F"/>
    <w:rsid w:val="00BE0D01"/>
    <w:rsid w:val="00BE1B85"/>
    <w:rsid w:val="00BF650C"/>
    <w:rsid w:val="00BF7593"/>
    <w:rsid w:val="00C0698D"/>
    <w:rsid w:val="00C250F5"/>
    <w:rsid w:val="00C271E4"/>
    <w:rsid w:val="00C349F1"/>
    <w:rsid w:val="00C413F4"/>
    <w:rsid w:val="00C45A80"/>
    <w:rsid w:val="00C46C7F"/>
    <w:rsid w:val="00C51C2A"/>
    <w:rsid w:val="00C56C92"/>
    <w:rsid w:val="00C73F33"/>
    <w:rsid w:val="00C754C2"/>
    <w:rsid w:val="00C8367F"/>
    <w:rsid w:val="00C84CBE"/>
    <w:rsid w:val="00C9295D"/>
    <w:rsid w:val="00C9337F"/>
    <w:rsid w:val="00C94638"/>
    <w:rsid w:val="00C94AFC"/>
    <w:rsid w:val="00C9507E"/>
    <w:rsid w:val="00C96905"/>
    <w:rsid w:val="00CA16BA"/>
    <w:rsid w:val="00CA5C76"/>
    <w:rsid w:val="00CB11AC"/>
    <w:rsid w:val="00CB6830"/>
    <w:rsid w:val="00CB6F9A"/>
    <w:rsid w:val="00CC4544"/>
    <w:rsid w:val="00CC49F7"/>
    <w:rsid w:val="00CC4A7F"/>
    <w:rsid w:val="00CC4A9B"/>
    <w:rsid w:val="00CD482B"/>
    <w:rsid w:val="00CD756D"/>
    <w:rsid w:val="00CE195F"/>
    <w:rsid w:val="00CE7030"/>
    <w:rsid w:val="00D10399"/>
    <w:rsid w:val="00D11651"/>
    <w:rsid w:val="00D16242"/>
    <w:rsid w:val="00D21612"/>
    <w:rsid w:val="00D3562F"/>
    <w:rsid w:val="00D435DC"/>
    <w:rsid w:val="00D46F8C"/>
    <w:rsid w:val="00D66D39"/>
    <w:rsid w:val="00D81EC7"/>
    <w:rsid w:val="00D82B19"/>
    <w:rsid w:val="00D8340E"/>
    <w:rsid w:val="00D87617"/>
    <w:rsid w:val="00D907B3"/>
    <w:rsid w:val="00DA6084"/>
    <w:rsid w:val="00DB1678"/>
    <w:rsid w:val="00DC09DD"/>
    <w:rsid w:val="00DC18CE"/>
    <w:rsid w:val="00DC210F"/>
    <w:rsid w:val="00DC6A9E"/>
    <w:rsid w:val="00DD2AFF"/>
    <w:rsid w:val="00DE3C32"/>
    <w:rsid w:val="00DE6AFC"/>
    <w:rsid w:val="00DE787E"/>
    <w:rsid w:val="00DF1F10"/>
    <w:rsid w:val="00DF34D3"/>
    <w:rsid w:val="00E00F71"/>
    <w:rsid w:val="00E05D05"/>
    <w:rsid w:val="00E12557"/>
    <w:rsid w:val="00E16702"/>
    <w:rsid w:val="00E204CA"/>
    <w:rsid w:val="00E326DD"/>
    <w:rsid w:val="00E408D3"/>
    <w:rsid w:val="00E4096C"/>
    <w:rsid w:val="00E40CBF"/>
    <w:rsid w:val="00E423A8"/>
    <w:rsid w:val="00E43081"/>
    <w:rsid w:val="00E44792"/>
    <w:rsid w:val="00E51F94"/>
    <w:rsid w:val="00E529CA"/>
    <w:rsid w:val="00E52D50"/>
    <w:rsid w:val="00E54527"/>
    <w:rsid w:val="00E56032"/>
    <w:rsid w:val="00E6397E"/>
    <w:rsid w:val="00E77705"/>
    <w:rsid w:val="00E82768"/>
    <w:rsid w:val="00E97901"/>
    <w:rsid w:val="00EA2B63"/>
    <w:rsid w:val="00EA39A8"/>
    <w:rsid w:val="00EA47BB"/>
    <w:rsid w:val="00EA7BD5"/>
    <w:rsid w:val="00EB28E5"/>
    <w:rsid w:val="00EB3D53"/>
    <w:rsid w:val="00EB4A41"/>
    <w:rsid w:val="00EC24FE"/>
    <w:rsid w:val="00EC385E"/>
    <w:rsid w:val="00ED6734"/>
    <w:rsid w:val="00EE2C48"/>
    <w:rsid w:val="00EE2F53"/>
    <w:rsid w:val="00F04F59"/>
    <w:rsid w:val="00F107D0"/>
    <w:rsid w:val="00F12737"/>
    <w:rsid w:val="00F167B0"/>
    <w:rsid w:val="00F20107"/>
    <w:rsid w:val="00F20E85"/>
    <w:rsid w:val="00F24D1B"/>
    <w:rsid w:val="00F351E5"/>
    <w:rsid w:val="00F368D1"/>
    <w:rsid w:val="00F4158C"/>
    <w:rsid w:val="00F50E67"/>
    <w:rsid w:val="00F524F9"/>
    <w:rsid w:val="00F54977"/>
    <w:rsid w:val="00F70AED"/>
    <w:rsid w:val="00F81D38"/>
    <w:rsid w:val="00F848E0"/>
    <w:rsid w:val="00F84EC4"/>
    <w:rsid w:val="00FC1A4A"/>
    <w:rsid w:val="00FC6887"/>
    <w:rsid w:val="00FD0CB0"/>
    <w:rsid w:val="00FD0ECE"/>
    <w:rsid w:val="00FD2FD0"/>
    <w:rsid w:val="00FE2931"/>
    <w:rsid w:val="00FE3B7F"/>
    <w:rsid w:val="00FF0AB3"/>
    <w:rsid w:val="00FF0C95"/>
    <w:rsid w:val="00FF2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A4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A4A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A4A9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BA4A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A4A9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4A9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BA4A93"/>
    <w:pPr>
      <w:ind w:left="720"/>
      <w:contextualSpacing/>
    </w:pPr>
  </w:style>
  <w:style w:type="table" w:styleId="TableGrid">
    <w:name w:val="Table Grid"/>
    <w:basedOn w:val="TableNormal"/>
    <w:uiPriority w:val="99"/>
    <w:rsid w:val="00B6352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126</TotalTime>
  <Pages>3</Pages>
  <Words>638</Words>
  <Characters>3639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hasbahçe1b</dc:creator>
  <cp:keywords>www.sorubak.com</cp:keywords>
  <dc:description/>
  <cp:lastModifiedBy>edanur</cp:lastModifiedBy>
  <cp:revision>13</cp:revision>
  <dcterms:created xsi:type="dcterms:W3CDTF">2014-12-13T17:48:00Z</dcterms:created>
  <dcterms:modified xsi:type="dcterms:W3CDTF">2014-12-16T17:10:00Z</dcterms:modified>
</cp:coreProperties>
</file>