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53" w:rsidRPr="00A81322" w:rsidRDefault="008B7F53">
      <w:pPr>
        <w:rPr>
          <w:rFonts w:ascii="Times New Roman" w:hAnsi="Times New Roman"/>
          <w:sz w:val="28"/>
          <w:szCs w:val="28"/>
        </w:rPr>
      </w:pPr>
      <w:r w:rsidRPr="00A81322">
        <w:rPr>
          <w:rFonts w:ascii="Times New Roman" w:hAnsi="Times New Roman"/>
        </w:rPr>
        <w:t xml:space="preserve">                                                       </w:t>
      </w:r>
      <w:r w:rsidRPr="00A81322">
        <w:rPr>
          <w:rFonts w:ascii="Times New Roman" w:hAnsi="Times New Roman"/>
          <w:sz w:val="28"/>
          <w:szCs w:val="28"/>
        </w:rPr>
        <w:t>ALINAN KARARLAR</w:t>
      </w:r>
    </w:p>
    <w:p w:rsidR="008B7F53" w:rsidRPr="00A81322" w:rsidRDefault="008B7F53">
      <w:pPr>
        <w:rPr>
          <w:rFonts w:ascii="Times New Roman" w:hAnsi="Times New Roman"/>
        </w:rPr>
      </w:pPr>
      <w:r w:rsidRPr="00A81322">
        <w:rPr>
          <w:rFonts w:ascii="Times New Roman" w:hAnsi="Times New Roman"/>
        </w:rPr>
        <w:t xml:space="preserve">Toplantı Karar No:2    </w:t>
      </w:r>
    </w:p>
    <w:p w:rsidR="008B7F53" w:rsidRPr="00A81322" w:rsidRDefault="008B7F53">
      <w:pPr>
        <w:rPr>
          <w:rFonts w:ascii="Times New Roman" w:hAnsi="Times New Roman"/>
        </w:rPr>
      </w:pPr>
      <w:r w:rsidRPr="00A81322">
        <w:rPr>
          <w:rFonts w:ascii="Times New Roman" w:hAnsi="Times New Roman"/>
        </w:rPr>
        <w:t>T</w:t>
      </w:r>
      <w:r>
        <w:rPr>
          <w:rFonts w:ascii="Times New Roman" w:hAnsi="Times New Roman"/>
        </w:rPr>
        <w:t>oplantı Karar Tarihi:27.02.2015</w:t>
      </w:r>
      <w:r w:rsidRPr="00A81322">
        <w:rPr>
          <w:rFonts w:ascii="Times New Roman" w:hAnsi="Times New Roman"/>
        </w:rPr>
        <w:t xml:space="preserve">      </w:t>
      </w:r>
    </w:p>
    <w:p w:rsidR="008B7F53" w:rsidRPr="00A81322" w:rsidRDefault="008B7F53">
      <w:pPr>
        <w:rPr>
          <w:rFonts w:ascii="Times New Roman" w:hAnsi="Times New Roman"/>
        </w:rPr>
      </w:pPr>
      <w:r w:rsidRPr="00A81322">
        <w:rPr>
          <w:rFonts w:ascii="Times New Roman" w:hAnsi="Times New Roman"/>
        </w:rPr>
        <w:t>1-</w:t>
      </w:r>
      <w:r>
        <w:rPr>
          <w:rFonts w:ascii="Times New Roman" w:hAnsi="Times New Roman"/>
        </w:rPr>
        <w:t xml:space="preserve">2014-2015 </w:t>
      </w:r>
      <w:r w:rsidRPr="00A81322">
        <w:rPr>
          <w:rFonts w:ascii="Times New Roman" w:hAnsi="Times New Roman"/>
        </w:rPr>
        <w:t xml:space="preserve"> Öğretim yılının ikinci döneminde de,ünitelendirilmiş yıllık planların</w:t>
      </w:r>
      <w:r>
        <w:rPr>
          <w:rFonts w:ascii="Times New Roman" w:hAnsi="Times New Roman"/>
        </w:rPr>
        <w:t>,</w:t>
      </w:r>
      <w:r w:rsidRPr="00A81322">
        <w:rPr>
          <w:rFonts w:ascii="Times New Roman" w:hAnsi="Times New Roman"/>
        </w:rPr>
        <w:t xml:space="preserve"> planlamalar doğrultusunda sürecine uygun olarak işlenip tamamlanması,</w:t>
      </w:r>
    </w:p>
    <w:p w:rsidR="008B7F53" w:rsidRPr="00A81322" w:rsidRDefault="008B7F53">
      <w:pPr>
        <w:rPr>
          <w:rFonts w:ascii="Times New Roman" w:hAnsi="Times New Roman"/>
        </w:rPr>
      </w:pPr>
      <w:r w:rsidRPr="00A81322">
        <w:rPr>
          <w:rFonts w:ascii="Times New Roman" w:hAnsi="Times New Roman"/>
        </w:rPr>
        <w:t>2-Tema konularının gerçekleştirilmesi sürecinde uygulanacak yöntem ve tekniklerin,öğrencileri ;aktivitelerde etkin konuma getirmesini sağlayıcı olmasına,</w:t>
      </w:r>
    </w:p>
    <w:p w:rsidR="008B7F53" w:rsidRPr="00A81322" w:rsidRDefault="008B7F53">
      <w:pPr>
        <w:rPr>
          <w:rFonts w:ascii="Times New Roman" w:hAnsi="Times New Roman"/>
        </w:rPr>
      </w:pPr>
      <w:r w:rsidRPr="00A81322">
        <w:rPr>
          <w:rFonts w:ascii="Times New Roman" w:hAnsi="Times New Roman"/>
        </w:rPr>
        <w:t xml:space="preserve">3-Tüm tema çalışmalarında sınıfların genel başarılarını yükseltici:okuduğunu anlama ,problem oluşturma ve çözümleme çalışmalarına ağırlık verilmesi,     </w:t>
      </w:r>
    </w:p>
    <w:p w:rsidR="008B7F53" w:rsidRPr="00A81322" w:rsidRDefault="008B7F53">
      <w:pPr>
        <w:rPr>
          <w:rFonts w:ascii="Times New Roman" w:hAnsi="Times New Roman"/>
        </w:rPr>
      </w:pPr>
      <w:r w:rsidRPr="00A81322">
        <w:rPr>
          <w:rFonts w:ascii="Times New Roman" w:hAnsi="Times New Roman"/>
        </w:rPr>
        <w:t xml:space="preserve">4- Ders kitapları içerisinde yer alan etkinliklere paralel , çevre şartlarına ve öğrenci düzeyine uygun,eğlenceli etkinliklerin planlanarak yapılması, </w:t>
      </w:r>
    </w:p>
    <w:p w:rsidR="008B7F53" w:rsidRPr="00A81322" w:rsidRDefault="008B7F53">
      <w:pPr>
        <w:rPr>
          <w:rFonts w:ascii="Times New Roman" w:hAnsi="Times New Roman"/>
        </w:rPr>
      </w:pPr>
      <w:r w:rsidRPr="00A81322">
        <w:rPr>
          <w:rFonts w:ascii="Times New Roman" w:hAnsi="Times New Roman"/>
        </w:rPr>
        <w:t>5-Temalarla ilişkilendirilecek gezi-gözlem ve deneylerin yapılması,</w:t>
      </w:r>
    </w:p>
    <w:p w:rsidR="008B7F53" w:rsidRPr="00A81322" w:rsidRDefault="008B7F53">
      <w:pPr>
        <w:rPr>
          <w:rFonts w:ascii="Times New Roman" w:hAnsi="Times New Roman"/>
        </w:rPr>
      </w:pPr>
      <w:r w:rsidRPr="00A81322">
        <w:rPr>
          <w:rFonts w:ascii="Times New Roman" w:hAnsi="Times New Roman"/>
        </w:rPr>
        <w:t>6-Performans ve projelerin öğrenciler tarafından oluşturulması yönünde tedbirlerin alınması,</w:t>
      </w:r>
    </w:p>
    <w:p w:rsidR="008B7F53" w:rsidRPr="00A81322" w:rsidRDefault="008B7F53">
      <w:pPr>
        <w:rPr>
          <w:rFonts w:ascii="Times New Roman" w:hAnsi="Times New Roman"/>
        </w:rPr>
      </w:pPr>
      <w:r w:rsidRPr="00A81322">
        <w:rPr>
          <w:rFonts w:ascii="Times New Roman" w:hAnsi="Times New Roman"/>
        </w:rPr>
        <w:t>7-Öğrencilerin akademik ve sosyal gelişimlerinin sağlanması yönünde alınan tedbirlerin,  kararlılıkla uygulanması,</w:t>
      </w:r>
    </w:p>
    <w:p w:rsidR="008B7F53" w:rsidRPr="00A81322" w:rsidRDefault="008B7F53">
      <w:pPr>
        <w:rPr>
          <w:rFonts w:ascii="Times New Roman" w:hAnsi="Times New Roman"/>
        </w:rPr>
      </w:pPr>
      <w:r w:rsidRPr="00A81322">
        <w:rPr>
          <w:rFonts w:ascii="Times New Roman" w:hAnsi="Times New Roman"/>
        </w:rPr>
        <w:t>8-İkinci dönem başarılarının arttırılması yönünde,idare ve velilerden beklentilerin taraflara duyurulması,</w:t>
      </w:r>
    </w:p>
    <w:p w:rsidR="008B7F53" w:rsidRPr="00A81322" w:rsidRDefault="008B7F53">
      <w:pPr>
        <w:rPr>
          <w:rFonts w:ascii="Times New Roman" w:hAnsi="Times New Roman"/>
        </w:rPr>
      </w:pPr>
      <w:r w:rsidRPr="00A81322">
        <w:rPr>
          <w:rFonts w:ascii="Times New Roman" w:hAnsi="Times New Roman"/>
        </w:rPr>
        <w:t>9-Derslerin özelliklerine göre, temin edilmesi tespit edilen materyallerin okul idaresine;zümre toplantı tutanağının sunulması ile duyurulması,</w:t>
      </w:r>
    </w:p>
    <w:p w:rsidR="008B7F53" w:rsidRDefault="008B7F53">
      <w:pPr>
        <w:rPr>
          <w:rFonts w:ascii="Times New Roman" w:hAnsi="Times New Roman"/>
        </w:rPr>
      </w:pPr>
      <w:r w:rsidRPr="00A81322">
        <w:rPr>
          <w:rFonts w:ascii="Times New Roman" w:hAnsi="Times New Roman"/>
        </w:rPr>
        <w:t>10-Veli toplantılarının 201</w:t>
      </w:r>
      <w:r>
        <w:rPr>
          <w:rFonts w:ascii="Times New Roman" w:hAnsi="Times New Roman"/>
        </w:rPr>
        <w:t xml:space="preserve">5 </w:t>
      </w:r>
      <w:r w:rsidRPr="00A81322">
        <w:rPr>
          <w:rFonts w:ascii="Times New Roman" w:hAnsi="Times New Roman"/>
        </w:rPr>
        <w:t xml:space="preserve">Mart ayı içerisinde yapılarak,zümre öğretmenler kurulunda alınan kararlarının, gündem maddelerine alınması kararlaştırılmıştır.  </w:t>
      </w:r>
    </w:p>
    <w:p w:rsidR="008B7F53" w:rsidRDefault="008B7F53">
      <w:r>
        <w:rPr>
          <w:rFonts w:ascii="Times New Roman" w:hAnsi="Times New Roman"/>
        </w:rPr>
        <w:tab/>
        <w:t>İş bu zümre öğretmenler kurulu kararları 10 maddeden oluşmuş olup,kararın alınmasını sağlayan taraflar,kararların uygulanarak gerçekleştirilmesini imzaları ile beyan ederler.</w:t>
      </w:r>
      <w:r w:rsidRPr="00A81322">
        <w:rPr>
          <w:rFonts w:ascii="Times New Roman" w:hAnsi="Times New Roman"/>
        </w:rPr>
        <w:t xml:space="preserve">                     </w:t>
      </w:r>
      <w:r>
        <w:t xml:space="preserve">                                </w:t>
      </w:r>
    </w:p>
    <w:p w:rsidR="008B7F53" w:rsidRDefault="008B7F53" w:rsidP="009B30E6"/>
    <w:p w:rsidR="008B7F53" w:rsidRDefault="008B7F53" w:rsidP="009B30E6">
      <w:r>
        <w:tab/>
      </w:r>
    </w:p>
    <w:p w:rsidR="008B7F53" w:rsidRDefault="008B7F53" w:rsidP="0056500E">
      <w:pPr>
        <w:tabs>
          <w:tab w:val="left" w:pos="2803"/>
        </w:tabs>
        <w:rPr>
          <w:rFonts w:ascii="Times New Roman" w:hAnsi="Times New Roman"/>
        </w:rPr>
      </w:pPr>
      <w:hyperlink r:id="rId4" w:history="1">
        <w:r>
          <w:rPr>
            <w:rStyle w:val="Hyperlink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8B7F53" w:rsidRDefault="008B7F53" w:rsidP="009B30E6"/>
    <w:p w:rsidR="008B7F53" w:rsidRDefault="008B7F53" w:rsidP="009B30E6"/>
    <w:p w:rsidR="008B7F53" w:rsidRPr="00E3779E" w:rsidRDefault="008B7F53" w:rsidP="009B30E6">
      <w:pPr>
        <w:rPr>
          <w:rFonts w:ascii="Times New Roman" w:hAnsi="Times New Roman"/>
          <w:sz w:val="20"/>
          <w:szCs w:val="20"/>
        </w:rPr>
      </w:pPr>
      <w:r>
        <w:t xml:space="preserve">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E3779E">
        <w:rPr>
          <w:rFonts w:ascii="Times New Roman" w:hAnsi="Times New Roman"/>
          <w:sz w:val="20"/>
          <w:szCs w:val="20"/>
        </w:rPr>
        <w:t xml:space="preserve">Şerafettin AKINCI               </w:t>
      </w:r>
      <w:r>
        <w:rPr>
          <w:rFonts w:ascii="Times New Roman" w:hAnsi="Times New Roman"/>
          <w:sz w:val="20"/>
          <w:szCs w:val="20"/>
        </w:rPr>
        <w:t xml:space="preserve">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E3779E">
        <w:rPr>
          <w:rFonts w:ascii="Times New Roman" w:hAnsi="Times New Roman"/>
          <w:sz w:val="20"/>
          <w:szCs w:val="20"/>
        </w:rPr>
        <w:t xml:space="preserve">    3A S.Öğretmeni          </w:t>
      </w:r>
    </w:p>
    <w:p w:rsidR="008B7F53" w:rsidRPr="00E3779E" w:rsidRDefault="008B7F53" w:rsidP="009B30E6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E3779E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3779E">
        <w:rPr>
          <w:sz w:val="20"/>
          <w:szCs w:val="20"/>
        </w:rPr>
        <w:t xml:space="preserve">  (Zümre Başkanı)</w:t>
      </w:r>
    </w:p>
    <w:p w:rsidR="008B7F53" w:rsidRPr="00E3779E" w:rsidRDefault="008B7F53" w:rsidP="009B30E6">
      <w:pPr>
        <w:rPr>
          <w:rFonts w:ascii="Times New Roman" w:hAnsi="Times New Roman"/>
          <w:sz w:val="20"/>
          <w:szCs w:val="20"/>
          <w:lang w:eastAsia="tr-TR"/>
        </w:rPr>
      </w:pPr>
    </w:p>
    <w:p w:rsidR="008B7F53" w:rsidRPr="00E3779E" w:rsidRDefault="008B7F53" w:rsidP="009B30E6">
      <w:pPr>
        <w:rPr>
          <w:rFonts w:ascii="Times New Roman" w:hAnsi="Times New Roman"/>
          <w:sz w:val="20"/>
          <w:szCs w:val="20"/>
          <w:lang w:eastAsia="tr-TR"/>
        </w:rPr>
      </w:pPr>
    </w:p>
    <w:p w:rsidR="008B7F53" w:rsidRPr="00E3779E" w:rsidRDefault="008B7F53" w:rsidP="00A53C13">
      <w:pPr>
        <w:tabs>
          <w:tab w:val="left" w:pos="3510"/>
        </w:tabs>
        <w:rPr>
          <w:rFonts w:ascii="Times New Roman" w:hAnsi="Times New Roman"/>
          <w:sz w:val="20"/>
          <w:szCs w:val="20"/>
          <w:lang w:eastAsia="tr-TR"/>
        </w:rPr>
      </w:pPr>
      <w:r w:rsidRPr="00E3779E">
        <w:rPr>
          <w:rFonts w:ascii="Times New Roman" w:hAnsi="Times New Roman"/>
          <w:sz w:val="20"/>
          <w:szCs w:val="20"/>
          <w:lang w:eastAsia="tr-TR"/>
        </w:rPr>
        <w:tab/>
      </w:r>
      <w:r w:rsidRPr="00E3779E">
        <w:rPr>
          <w:rFonts w:ascii="Times New Roman" w:hAnsi="Times New Roman"/>
          <w:sz w:val="20"/>
          <w:szCs w:val="20"/>
          <w:lang w:eastAsia="tr-TR"/>
        </w:rPr>
        <w:tab/>
        <w:t xml:space="preserve">     </w:t>
      </w:r>
    </w:p>
    <w:p w:rsidR="008B7F53" w:rsidRPr="009B30E6" w:rsidRDefault="008B7F53" w:rsidP="009B30E6">
      <w:pPr>
        <w:tabs>
          <w:tab w:val="left" w:pos="1218"/>
        </w:tabs>
      </w:pPr>
    </w:p>
    <w:sectPr w:rsidR="008B7F53" w:rsidRPr="009B30E6" w:rsidSect="00E0558D"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58D"/>
    <w:rsid w:val="000160D9"/>
    <w:rsid w:val="00034152"/>
    <w:rsid w:val="00041392"/>
    <w:rsid w:val="0006006D"/>
    <w:rsid w:val="00071085"/>
    <w:rsid w:val="0007371C"/>
    <w:rsid w:val="000746B1"/>
    <w:rsid w:val="00091652"/>
    <w:rsid w:val="000C02A0"/>
    <w:rsid w:val="000C71F9"/>
    <w:rsid w:val="000E0727"/>
    <w:rsid w:val="000E31AA"/>
    <w:rsid w:val="000F684D"/>
    <w:rsid w:val="00114788"/>
    <w:rsid w:val="001363CE"/>
    <w:rsid w:val="00157F82"/>
    <w:rsid w:val="00163DFB"/>
    <w:rsid w:val="00170371"/>
    <w:rsid w:val="0018280E"/>
    <w:rsid w:val="0018468B"/>
    <w:rsid w:val="00186992"/>
    <w:rsid w:val="001A49C9"/>
    <w:rsid w:val="001D02DD"/>
    <w:rsid w:val="001E0E6D"/>
    <w:rsid w:val="00202C4F"/>
    <w:rsid w:val="002045DF"/>
    <w:rsid w:val="00235A51"/>
    <w:rsid w:val="00235E0D"/>
    <w:rsid w:val="00253676"/>
    <w:rsid w:val="0026147D"/>
    <w:rsid w:val="002824D9"/>
    <w:rsid w:val="002A30B0"/>
    <w:rsid w:val="002C127D"/>
    <w:rsid w:val="002E032B"/>
    <w:rsid w:val="00351AE4"/>
    <w:rsid w:val="00387830"/>
    <w:rsid w:val="00396B5C"/>
    <w:rsid w:val="003B106F"/>
    <w:rsid w:val="003B20E4"/>
    <w:rsid w:val="003B39A1"/>
    <w:rsid w:val="003B4957"/>
    <w:rsid w:val="003B4CD0"/>
    <w:rsid w:val="003E1274"/>
    <w:rsid w:val="00401AD8"/>
    <w:rsid w:val="0040446E"/>
    <w:rsid w:val="0041736C"/>
    <w:rsid w:val="00427347"/>
    <w:rsid w:val="00435632"/>
    <w:rsid w:val="00440610"/>
    <w:rsid w:val="00442F73"/>
    <w:rsid w:val="00467BBF"/>
    <w:rsid w:val="004952D1"/>
    <w:rsid w:val="004A2174"/>
    <w:rsid w:val="004A3492"/>
    <w:rsid w:val="004B33AB"/>
    <w:rsid w:val="004C422F"/>
    <w:rsid w:val="004C5FE4"/>
    <w:rsid w:val="004D153F"/>
    <w:rsid w:val="004D7004"/>
    <w:rsid w:val="004E0C7B"/>
    <w:rsid w:val="004E357F"/>
    <w:rsid w:val="004E3E37"/>
    <w:rsid w:val="004E54B2"/>
    <w:rsid w:val="00510786"/>
    <w:rsid w:val="00515091"/>
    <w:rsid w:val="0056500E"/>
    <w:rsid w:val="00593995"/>
    <w:rsid w:val="005A27F4"/>
    <w:rsid w:val="005A4095"/>
    <w:rsid w:val="005A6242"/>
    <w:rsid w:val="005B3BAE"/>
    <w:rsid w:val="005B75AE"/>
    <w:rsid w:val="005C29AC"/>
    <w:rsid w:val="005E13F1"/>
    <w:rsid w:val="005E16F7"/>
    <w:rsid w:val="005F3AC6"/>
    <w:rsid w:val="005F6C5C"/>
    <w:rsid w:val="00616753"/>
    <w:rsid w:val="00634FB1"/>
    <w:rsid w:val="00637B65"/>
    <w:rsid w:val="00643877"/>
    <w:rsid w:val="006538AF"/>
    <w:rsid w:val="00655DA9"/>
    <w:rsid w:val="006973BB"/>
    <w:rsid w:val="006A36B1"/>
    <w:rsid w:val="007072C3"/>
    <w:rsid w:val="00713877"/>
    <w:rsid w:val="00714B8D"/>
    <w:rsid w:val="00750990"/>
    <w:rsid w:val="007560F1"/>
    <w:rsid w:val="00786E7F"/>
    <w:rsid w:val="00797076"/>
    <w:rsid w:val="007A7816"/>
    <w:rsid w:val="007B5031"/>
    <w:rsid w:val="007B69D3"/>
    <w:rsid w:val="007C4D2B"/>
    <w:rsid w:val="008156D2"/>
    <w:rsid w:val="00867384"/>
    <w:rsid w:val="00872E61"/>
    <w:rsid w:val="008B7F53"/>
    <w:rsid w:val="008E2D62"/>
    <w:rsid w:val="008E5B4A"/>
    <w:rsid w:val="0091254D"/>
    <w:rsid w:val="009364C3"/>
    <w:rsid w:val="00961E56"/>
    <w:rsid w:val="009868DF"/>
    <w:rsid w:val="009B1DEF"/>
    <w:rsid w:val="009B30E6"/>
    <w:rsid w:val="009B5708"/>
    <w:rsid w:val="009B5BDB"/>
    <w:rsid w:val="009D625E"/>
    <w:rsid w:val="00A0416B"/>
    <w:rsid w:val="00A071E7"/>
    <w:rsid w:val="00A53C13"/>
    <w:rsid w:val="00A81322"/>
    <w:rsid w:val="00A83C36"/>
    <w:rsid w:val="00AA6340"/>
    <w:rsid w:val="00AB18FC"/>
    <w:rsid w:val="00AD290B"/>
    <w:rsid w:val="00AF1CA9"/>
    <w:rsid w:val="00B1038E"/>
    <w:rsid w:val="00B3731F"/>
    <w:rsid w:val="00B436EC"/>
    <w:rsid w:val="00B515C1"/>
    <w:rsid w:val="00B85ADE"/>
    <w:rsid w:val="00B94125"/>
    <w:rsid w:val="00BB1946"/>
    <w:rsid w:val="00BC7C78"/>
    <w:rsid w:val="00C40EBC"/>
    <w:rsid w:val="00C73475"/>
    <w:rsid w:val="00C806AC"/>
    <w:rsid w:val="00C84E84"/>
    <w:rsid w:val="00C9659E"/>
    <w:rsid w:val="00C97867"/>
    <w:rsid w:val="00CA2888"/>
    <w:rsid w:val="00CD75BA"/>
    <w:rsid w:val="00CE1517"/>
    <w:rsid w:val="00CE69D9"/>
    <w:rsid w:val="00D24E3F"/>
    <w:rsid w:val="00D45095"/>
    <w:rsid w:val="00D5165A"/>
    <w:rsid w:val="00D60BEE"/>
    <w:rsid w:val="00D70D4B"/>
    <w:rsid w:val="00DB30C7"/>
    <w:rsid w:val="00DB439F"/>
    <w:rsid w:val="00DC2598"/>
    <w:rsid w:val="00DE0EC1"/>
    <w:rsid w:val="00E0558D"/>
    <w:rsid w:val="00E20C22"/>
    <w:rsid w:val="00E306DA"/>
    <w:rsid w:val="00E3779E"/>
    <w:rsid w:val="00E47F39"/>
    <w:rsid w:val="00E51D51"/>
    <w:rsid w:val="00E55F72"/>
    <w:rsid w:val="00E65905"/>
    <w:rsid w:val="00E803C6"/>
    <w:rsid w:val="00E80993"/>
    <w:rsid w:val="00E84970"/>
    <w:rsid w:val="00EB0996"/>
    <w:rsid w:val="00EC6390"/>
    <w:rsid w:val="00EC68C2"/>
    <w:rsid w:val="00EC7693"/>
    <w:rsid w:val="00EE7646"/>
    <w:rsid w:val="00EF4A14"/>
    <w:rsid w:val="00F061D7"/>
    <w:rsid w:val="00F13B89"/>
    <w:rsid w:val="00F144EB"/>
    <w:rsid w:val="00F4097B"/>
    <w:rsid w:val="00F40B09"/>
    <w:rsid w:val="00F478C0"/>
    <w:rsid w:val="00FA14A1"/>
    <w:rsid w:val="00FA1B7A"/>
    <w:rsid w:val="00FA54E5"/>
    <w:rsid w:val="00FA7D0E"/>
    <w:rsid w:val="00FD07DE"/>
    <w:rsid w:val="00FE6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9C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B3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5650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25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283</Words>
  <Characters>1618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şerafettin</dc:creator>
  <cp:keywords>www.sorubak.com</cp:keywords>
  <dc:description/>
  <cp:lastModifiedBy>edanur</cp:lastModifiedBy>
  <cp:revision>3</cp:revision>
  <dcterms:created xsi:type="dcterms:W3CDTF">2014-03-01T10:41:00Z</dcterms:created>
  <dcterms:modified xsi:type="dcterms:W3CDTF">2015-01-31T11:09:00Z</dcterms:modified>
  <cp:category>www.sorubak.com</cp:category>
</cp:coreProperties>
</file>