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1F" w:rsidRDefault="00CD451F" w:rsidP="00682178">
      <w:pPr>
        <w:ind w:left="-1134"/>
      </w:pPr>
    </w:p>
    <w:p w:rsidR="00CD451F" w:rsidRDefault="00CD451F"/>
    <w:p w:rsidR="00CD451F" w:rsidRDefault="00CD451F" w:rsidP="00073E20">
      <w:pPr>
        <w:pStyle w:val="NoSpacing"/>
        <w:rPr>
          <w:rFonts w:ascii="Cambria" w:hAnsi="Cambria"/>
          <w:sz w:val="72"/>
          <w:szCs w:val="72"/>
        </w:rPr>
      </w:pPr>
      <w:r>
        <w:rPr>
          <w:rFonts w:ascii="Cambria" w:hAnsi="Cambria"/>
          <w:sz w:val="72"/>
          <w:szCs w:val="72"/>
        </w:rPr>
        <w:t xml:space="preserve"> SORUBAK</w:t>
      </w:r>
      <w:r w:rsidRPr="00C44157">
        <w:rPr>
          <w:rFonts w:ascii="Cambria" w:hAnsi="Cambria"/>
          <w:sz w:val="72"/>
          <w:szCs w:val="72"/>
        </w:rPr>
        <w:t xml:space="preserve"> </w:t>
      </w:r>
      <w:r>
        <w:rPr>
          <w:rFonts w:ascii="Cambria" w:hAnsi="Cambria"/>
          <w:sz w:val="72"/>
          <w:szCs w:val="72"/>
        </w:rPr>
        <w:t xml:space="preserve"> 3</w:t>
      </w:r>
      <w:r w:rsidRPr="00C44157">
        <w:rPr>
          <w:rFonts w:ascii="Cambria" w:hAnsi="Cambria"/>
          <w:sz w:val="72"/>
          <w:szCs w:val="72"/>
        </w:rPr>
        <w:t xml:space="preserve">. SINIFLAR </w:t>
      </w:r>
    </w:p>
    <w:p w:rsidR="00CD451F" w:rsidRDefault="00CD451F" w:rsidP="00073E20">
      <w:pPr>
        <w:pStyle w:val="NoSpacing"/>
        <w:jc w:val="center"/>
        <w:rPr>
          <w:rFonts w:ascii="Cambria" w:hAnsi="Cambria"/>
          <w:sz w:val="72"/>
          <w:szCs w:val="72"/>
        </w:rPr>
      </w:pPr>
    </w:p>
    <w:p w:rsidR="00CD451F" w:rsidRDefault="00CD451F" w:rsidP="0082593C">
      <w:pPr>
        <w:pStyle w:val="NoSpacing"/>
        <w:ind w:left="-567" w:right="-851"/>
        <w:rPr>
          <w:rFonts w:ascii="Cambria" w:hAnsi="Cambria"/>
          <w:sz w:val="72"/>
          <w:szCs w:val="72"/>
        </w:rPr>
      </w:pPr>
      <w:r>
        <w:rPr>
          <w:rFonts w:ascii="Cambria" w:hAnsi="Cambria"/>
          <w:sz w:val="72"/>
          <w:szCs w:val="72"/>
        </w:rPr>
        <w:t xml:space="preserve">  ARA DEĞERLENDİRME </w:t>
      </w:r>
      <w:r w:rsidRPr="00C44157">
        <w:rPr>
          <w:rFonts w:ascii="Cambria" w:hAnsi="Cambria"/>
          <w:sz w:val="72"/>
          <w:szCs w:val="72"/>
        </w:rPr>
        <w:t>SINAVI</w:t>
      </w:r>
    </w:p>
    <w:p w:rsidR="00CD451F" w:rsidRDefault="00CD451F" w:rsidP="00073E20">
      <w:pPr>
        <w:pStyle w:val="NoSpacing"/>
      </w:pPr>
    </w:p>
    <w:p w:rsidR="00CD451F" w:rsidRPr="00C44157" w:rsidRDefault="00CD451F" w:rsidP="00073E20">
      <w:pPr>
        <w:pStyle w:val="NoSpacing"/>
        <w:rPr>
          <w:rFonts w:ascii="Cambria" w:hAnsi="Cambria"/>
          <w:sz w:val="48"/>
          <w:szCs w:val="48"/>
        </w:rPr>
      </w:pPr>
      <w:r>
        <w:rPr>
          <w:rFonts w:ascii="Cambria" w:hAnsi="Cambria"/>
          <w:sz w:val="72"/>
          <w:szCs w:val="72"/>
        </w:rPr>
        <w:t xml:space="preserve">                   </w:t>
      </w:r>
      <w:r w:rsidRPr="00C44157">
        <w:rPr>
          <w:rFonts w:ascii="Cambria" w:hAnsi="Cambria"/>
          <w:sz w:val="48"/>
          <w:szCs w:val="48"/>
        </w:rPr>
        <w:t xml:space="preserve">Kitapçık Türü: </w:t>
      </w:r>
    </w:p>
    <w:p w:rsidR="00CD451F" w:rsidRDefault="00CD451F" w:rsidP="00073E20">
      <w:pPr>
        <w:pStyle w:val="NoSpacing"/>
      </w:pPr>
      <w:r>
        <w:rPr>
          <w:noProof/>
          <w:lang w:eastAsia="tr-TR"/>
        </w:rPr>
        <w:pict>
          <v:oval id="Oval 133" o:spid="_x0000_s1027" style="position:absolute;margin-left:176.5pt;margin-top:7.2pt;width:98.25pt;height:116.2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" strokeweight="5pt">
            <v:textbox>
              <w:txbxContent>
                <w:p w:rsidR="00CD451F" w:rsidRPr="00C44157" w:rsidRDefault="00CD451F" w:rsidP="00073E20">
                  <w:pPr>
                    <w:pStyle w:val="NoSpacing"/>
                    <w:jc w:val="center"/>
                    <w:rPr>
                      <w:b/>
                      <w:sz w:val="130"/>
                      <w:szCs w:val="130"/>
                    </w:rPr>
                  </w:pPr>
                  <w:r>
                    <w:rPr>
                      <w:b/>
                      <w:sz w:val="130"/>
                      <w:szCs w:val="130"/>
                    </w:rPr>
                    <w:t>B</w:t>
                  </w:r>
                </w:p>
              </w:txbxContent>
            </v:textbox>
          </v:oval>
        </w:pict>
      </w:r>
    </w:p>
    <w:p w:rsidR="00CD451F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  <w:r>
        <w:rPr>
          <w:noProof/>
          <w:lang w:eastAsia="tr-TR"/>
        </w:rPr>
        <w:pict>
          <v:roundrect id="AutoShape 6" o:spid="_x0000_s1028" style="position:absolute;margin-left:35.7pt;margin-top:1.95pt;width:427.6pt;height:252.5pt;z-index:251636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">
            <v:textbox>
              <w:txbxContent>
                <w:p w:rsidR="00CD451F" w:rsidRPr="006E2F14" w:rsidRDefault="00CD451F" w:rsidP="00073E20">
                  <w:pPr>
                    <w:rPr>
                      <w:sz w:val="32"/>
                    </w:rPr>
                  </w:pPr>
                  <w:r w:rsidRPr="006E2F14">
                    <w:rPr>
                      <w:sz w:val="32"/>
                    </w:rPr>
                    <w:t>Adı Soyadı</w:t>
                  </w:r>
                  <w:r w:rsidRPr="006E2F14">
                    <w:rPr>
                      <w:sz w:val="32"/>
                    </w:rPr>
                    <w:tab/>
                    <w:t>: …………………………………………………………</w:t>
                  </w:r>
                </w:p>
                <w:p w:rsidR="00CD451F" w:rsidRPr="006E2F14" w:rsidRDefault="00CD451F" w:rsidP="00073E20">
                  <w:pPr>
                    <w:rPr>
                      <w:sz w:val="32"/>
                    </w:rPr>
                  </w:pPr>
                  <w:r w:rsidRPr="006E2F14">
                    <w:rPr>
                      <w:sz w:val="32"/>
                    </w:rPr>
                    <w:t>Numarası</w:t>
                  </w:r>
                  <w:r w:rsidRPr="006E2F14">
                    <w:rPr>
                      <w:sz w:val="32"/>
                    </w:rPr>
                    <w:tab/>
                    <w:t>: ………</w:t>
                  </w:r>
                </w:p>
                <w:p w:rsidR="00CD451F" w:rsidRPr="006E2F14" w:rsidRDefault="00CD451F" w:rsidP="00073E20">
                  <w:pPr>
                    <w:rPr>
                      <w:sz w:val="32"/>
                    </w:rPr>
                  </w:pPr>
                  <w:r w:rsidRPr="006E2F14">
                    <w:rPr>
                      <w:sz w:val="32"/>
                    </w:rPr>
                    <w:t>Sınıfı / Şubesi</w:t>
                  </w:r>
                  <w:r w:rsidRPr="006E2F14">
                    <w:rPr>
                      <w:sz w:val="32"/>
                    </w:rPr>
                    <w:tab/>
                    <w:t>: …………</w:t>
                  </w:r>
                </w:p>
                <w:p w:rsidR="00CD451F" w:rsidRPr="006E2F14" w:rsidRDefault="00CD451F" w:rsidP="00073E20">
                  <w:pPr>
                    <w:rPr>
                      <w:sz w:val="32"/>
                    </w:rPr>
                  </w:pPr>
                  <w:r w:rsidRPr="006E2F14">
                    <w:rPr>
                      <w:sz w:val="32"/>
                    </w:rPr>
                    <w:t>Okulu</w:t>
                  </w:r>
                  <w:r w:rsidRPr="006E2F14">
                    <w:rPr>
                      <w:sz w:val="32"/>
                    </w:rPr>
                    <w:tab/>
                  </w:r>
                  <w:r w:rsidRPr="006E2F14">
                    <w:rPr>
                      <w:sz w:val="32"/>
                    </w:rPr>
                    <w:tab/>
                    <w:t>: ……………………………………………………</w:t>
                  </w:r>
                </w:p>
                <w:p w:rsidR="00CD451F" w:rsidRPr="006E2F14" w:rsidRDefault="00CD451F" w:rsidP="00073E20">
                  <w:pPr>
                    <w:rPr>
                      <w:sz w:val="32"/>
                    </w:rPr>
                  </w:pPr>
                  <w:r w:rsidRPr="006E2F14">
                    <w:rPr>
                      <w:sz w:val="32"/>
                    </w:rPr>
                    <w:t>İl / İlçe</w:t>
                  </w:r>
                  <w:r w:rsidRPr="006E2F14">
                    <w:rPr>
                      <w:sz w:val="32"/>
                    </w:rPr>
                    <w:tab/>
                  </w:r>
                  <w:r w:rsidRPr="006E2F14">
                    <w:rPr>
                      <w:sz w:val="32"/>
                    </w:rPr>
                    <w:tab/>
                    <w:t>: …………………………………………………</w:t>
                  </w:r>
                </w:p>
                <w:p w:rsidR="00CD451F" w:rsidRPr="00926EC4" w:rsidRDefault="00CD451F" w:rsidP="00073E20"/>
              </w:txbxContent>
            </v:textbox>
          </v:roundrect>
        </w:pict>
      </w: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  <w:r w:rsidRPr="00B634D6">
        <w:tab/>
      </w: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B634D6" w:rsidRDefault="00CD451F" w:rsidP="00073E20">
      <w:pPr>
        <w:pStyle w:val="NoSpacing"/>
      </w:pPr>
    </w:p>
    <w:p w:rsidR="00CD451F" w:rsidRPr="00756E2F" w:rsidRDefault="00CD451F" w:rsidP="00073E20"/>
    <w:p w:rsidR="00CD451F" w:rsidRPr="00756E2F" w:rsidRDefault="00CD451F" w:rsidP="00073E20"/>
    <w:p w:rsidR="00CD451F" w:rsidRDefault="00CD451F" w:rsidP="00073E20">
      <w:pPr>
        <w:ind w:left="-709" w:right="-709"/>
      </w:pPr>
    </w:p>
    <w:p w:rsidR="00CD451F" w:rsidRDefault="00CD451F" w:rsidP="00073E20">
      <w:pPr>
        <w:ind w:left="-709" w:right="-709"/>
      </w:pPr>
    </w:p>
    <w:p w:rsidR="00CD451F" w:rsidRDefault="00CD451F" w:rsidP="007D68F8">
      <w:pPr>
        <w:ind w:right="-709"/>
        <w:sectPr w:rsidR="00CD451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D451F" w:rsidRDefault="00CD451F" w:rsidP="00682178">
      <w:pPr>
        <w:ind w:left="-709" w:right="-709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9" type="#_x0000_t202" style="position:absolute;left:0;text-align:left;margin-left:-42.05pt;margin-top:-31.5pt;width:542.4pt;height:26.8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" strokeweight="2pt">
            <v:textbox>
              <w:txbxContent>
                <w:p w:rsidR="00CD451F" w:rsidRPr="000C66E1" w:rsidRDefault="00CD451F">
                  <w:pPr>
                    <w:rPr>
                      <w:b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 xml:space="preserve"> TÜRKÇE     Eğitimhane   3. Sınıflar   Ara Değerlendirme  Sınavı        TÜRKÇE</w:t>
                  </w:r>
                </w:p>
              </w:txbxContent>
            </v:textbox>
          </v:shape>
        </w:pict>
      </w:r>
      <w:r>
        <w:rPr>
          <w:noProof/>
          <w:lang w:eastAsia="tr-TR"/>
        </w:rPr>
      </w:r>
      <w:r w:rsidRPr="00F2573E">
        <w:rPr>
          <w:rFonts w:ascii="Calibri" w:hAnsi="Calibri"/>
          <w:noProof/>
          <w:sz w:val="22"/>
          <w:lang w:eastAsia="tr-TR"/>
        </w:rPr>
        <w:pict>
          <v:rect id="Rectangle 218" o:spid="_x0000_s1030" style="width:242.9pt;height:100.8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" strokecolor="#31849b" strokeweight="1pt">
            <v:shadow color="#d8d8d8" offset="3pt,3pt"/>
            <v:textbox inset="16.56pt,7.2pt,16.56pt,7.2pt">
              <w:txbxContent>
                <w:p w:rsidR="00CD451F" w:rsidRPr="00C535C7" w:rsidRDefault="00CD451F" w:rsidP="00D71257">
                  <w:pPr>
                    <w:pStyle w:val="NoSpacing"/>
                    <w:shd w:val="clear" w:color="auto" w:fill="C6D9F1"/>
                    <w:rPr>
                      <w:b/>
                      <w:color w:val="FFFFFF"/>
                    </w:rPr>
                  </w:pPr>
                  <w:r w:rsidRPr="00C535C7">
                    <w:rPr>
                      <w:b/>
                    </w:rPr>
                    <w:t xml:space="preserve">Bu bölümde </w:t>
                  </w:r>
                  <w:r>
                    <w:rPr>
                      <w:b/>
                    </w:rPr>
                    <w:t>Türkçe</w:t>
                  </w:r>
                  <w:r w:rsidRPr="00C535C7">
                    <w:rPr>
                      <w:b/>
                    </w:rPr>
                    <w:t xml:space="preserve"> dersinden 15 soru sorulmuştur. Bu soruları formda </w:t>
                  </w:r>
                  <w:r>
                    <w:rPr>
                      <w:b/>
                    </w:rPr>
                    <w:t>Türkçe</w:t>
                  </w:r>
                  <w:r w:rsidRPr="00C535C7">
                    <w:rPr>
                      <w:b/>
                    </w:rPr>
                    <w:t xml:space="preserve"> bölümüne işaretlemelisin.</w:t>
                  </w:r>
                </w:p>
              </w:txbxContent>
            </v:textbox>
            <w10:anchorlock/>
          </v:rect>
        </w:pict>
      </w:r>
    </w:p>
    <w:p w:rsidR="00CD451F" w:rsidRDefault="00CD451F">
      <w:r>
        <w:rPr>
          <w:noProof/>
          <w:lang w:eastAsia="tr-TR"/>
        </w:rPr>
        <w:pict>
          <v:rect id="Dikdörtgen 2" o:spid="_x0000_s1031" style="position:absolute;margin-left:-49.75pt;margin-top:8.5pt;width:234.25pt;height:135.3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" strokecolor="#c0504d" strokeweight="2.5pt">
            <v:shadow color="#868686"/>
            <v:textbox>
              <w:txbxContent>
                <w:p w:rsidR="00CD451F" w:rsidRDefault="00CD451F" w:rsidP="00682178">
                  <w:pPr>
                    <w:rPr>
                      <w:rFonts w:cs="Arial"/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682178">
                    <w:rPr>
                      <w:b/>
                    </w:rPr>
                    <w:t>I</w:t>
                  </w:r>
                  <w:r w:rsidRPr="00682178">
                    <w:rPr>
                      <w:rFonts w:cs="Arial"/>
                      <w:b/>
                    </w:rPr>
                    <w:t>-</w:t>
                  </w:r>
                  <w:r w:rsidRPr="00682178">
                    <w:rPr>
                      <w:rFonts w:cs="Arial"/>
                    </w:rPr>
                    <w:t>için</w:t>
                  </w:r>
                  <w:r w:rsidRPr="00682178">
                    <w:rPr>
                      <w:rFonts w:cs="Arial"/>
                      <w:b/>
                    </w:rPr>
                    <w:t xml:space="preserve">            II-</w:t>
                  </w:r>
                  <w:r w:rsidRPr="00682178">
                    <w:rPr>
                      <w:rFonts w:cs="Arial"/>
                    </w:rPr>
                    <w:t>çevre</w:t>
                  </w:r>
                  <w:r w:rsidRPr="00682178">
                    <w:rPr>
                      <w:rFonts w:cs="Arial"/>
                      <w:b/>
                    </w:rPr>
                    <w:t xml:space="preserve">       </w:t>
                  </w:r>
                </w:p>
                <w:p w:rsidR="00CD451F" w:rsidRDefault="00CD451F" w:rsidP="00682178">
                  <w:pPr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 xml:space="preserve">   </w:t>
                  </w:r>
                  <w:r w:rsidRPr="00682178">
                    <w:rPr>
                      <w:rFonts w:cs="Arial"/>
                      <w:b/>
                    </w:rPr>
                    <w:t xml:space="preserve">  III-</w:t>
                  </w:r>
                  <w:r w:rsidRPr="00682178">
                    <w:rPr>
                      <w:rFonts w:cs="Arial"/>
                    </w:rPr>
                    <w:t xml:space="preserve">temiz </w:t>
                  </w:r>
                  <w:r w:rsidRPr="00682178">
                    <w:rPr>
                      <w:rFonts w:cs="Arial"/>
                      <w:b/>
                    </w:rPr>
                    <w:t xml:space="preserve">      </w:t>
                  </w:r>
                  <w:r>
                    <w:rPr>
                      <w:rFonts w:cs="Arial"/>
                      <w:b/>
                    </w:rPr>
                    <w:t xml:space="preserve"> </w:t>
                  </w:r>
                  <w:r w:rsidRPr="00682178">
                    <w:rPr>
                      <w:rFonts w:cs="Arial"/>
                      <w:b/>
                    </w:rPr>
                    <w:t>IV-</w:t>
                  </w:r>
                  <w:r w:rsidRPr="00682178">
                    <w:rPr>
                      <w:rFonts w:cs="Arial"/>
                    </w:rPr>
                    <w:t>bir</w:t>
                  </w:r>
                  <w:r w:rsidRPr="00682178">
                    <w:rPr>
                      <w:rFonts w:cs="Arial"/>
                      <w:b/>
                    </w:rPr>
                    <w:t xml:space="preserve">          </w:t>
                  </w:r>
                </w:p>
                <w:p w:rsidR="00CD451F" w:rsidRPr="00682178" w:rsidRDefault="00CD451F" w:rsidP="00682178">
                  <w:pPr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 xml:space="preserve">    </w:t>
                  </w:r>
                  <w:r w:rsidRPr="00682178">
                    <w:rPr>
                      <w:rFonts w:cs="Arial"/>
                      <w:b/>
                    </w:rPr>
                    <w:t xml:space="preserve"> V- </w:t>
                  </w:r>
                  <w:r w:rsidRPr="00682178">
                    <w:rPr>
                      <w:rFonts w:cs="Arial"/>
                    </w:rPr>
                    <w:t>gerekir</w:t>
                  </w:r>
                  <w:r w:rsidRPr="00682178">
                    <w:rPr>
                      <w:rFonts w:cs="Arial"/>
                      <w:b/>
                    </w:rPr>
                    <w:t xml:space="preserve">       VI-</w:t>
                  </w:r>
                  <w:r w:rsidRPr="00682178">
                    <w:rPr>
                      <w:rFonts w:cs="Arial"/>
                    </w:rPr>
                    <w:t xml:space="preserve">korumak </w:t>
                  </w:r>
                  <w:r w:rsidRPr="00682178">
                    <w:rPr>
                      <w:rFonts w:cs="Arial"/>
                      <w:b/>
                    </w:rPr>
                    <w:t xml:space="preserve">     </w:t>
                  </w:r>
                  <w:r>
                    <w:rPr>
                      <w:rFonts w:cs="Arial"/>
                      <w:b/>
                    </w:rPr>
                    <w:t xml:space="preserve">      </w:t>
                  </w:r>
                  <w:r w:rsidRPr="00682178">
                    <w:rPr>
                      <w:rFonts w:cs="Arial"/>
                      <w:b/>
                    </w:rPr>
                    <w:t>VII-</w:t>
                  </w:r>
                  <w:r w:rsidRPr="00682178">
                    <w:rPr>
                      <w:rFonts w:cs="Arial"/>
                    </w:rPr>
                    <w:t>ormanlarımızı</w:t>
                  </w:r>
                </w:p>
                <w:p w:rsidR="00CD451F" w:rsidRPr="00F912D4" w:rsidRDefault="00CD451F" w:rsidP="00682178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</w:p>
    <w:p w:rsidR="00CD451F" w:rsidRPr="00F76048" w:rsidRDefault="00CD451F" w:rsidP="00682178">
      <w:pPr>
        <w:pStyle w:val="NoSpacing"/>
        <w:rPr>
          <w:rFonts w:ascii="Comic Sans MS" w:hAnsi="Comic Sans MS" w:cs="Arial"/>
          <w:b/>
          <w:noProof/>
          <w:sz w:val="24"/>
          <w:lang w:eastAsia="tr-TR"/>
        </w:rPr>
      </w:pPr>
      <w:r>
        <w:rPr>
          <w:rFonts w:ascii="Comic Sans MS" w:hAnsi="Comic Sans MS" w:cs="Arial"/>
          <w:b/>
          <w:noProof/>
          <w:sz w:val="24"/>
          <w:lang w:eastAsia="tr-TR"/>
        </w:rPr>
        <w:t xml:space="preserve">          </w:t>
      </w:r>
    </w:p>
    <w:p w:rsidR="00CD451F" w:rsidRPr="00F76048" w:rsidRDefault="00CD451F" w:rsidP="00682178">
      <w:pPr>
        <w:rPr>
          <w:rFonts w:ascii="Comic Sans MS" w:hAnsi="Comic Sans MS"/>
          <w:b/>
          <w:bCs/>
          <w:sz w:val="22"/>
        </w:rPr>
      </w:pPr>
    </w:p>
    <w:p w:rsidR="00CD451F" w:rsidRDefault="00CD451F" w:rsidP="0068217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CD451F" w:rsidRDefault="00CD451F" w:rsidP="00682178">
      <w:pPr>
        <w:ind w:left="-993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CD451F" w:rsidRDefault="00CD451F" w:rsidP="00682178">
      <w:pPr>
        <w:ind w:left="-993"/>
        <w:rPr>
          <w:rFonts w:ascii="Comic Sans MS" w:hAnsi="Comic Sans MS"/>
          <w:b/>
        </w:rPr>
      </w:pPr>
    </w:p>
    <w:p w:rsidR="00CD451F" w:rsidRPr="00FA4DFC" w:rsidRDefault="00CD451F" w:rsidP="00682178">
      <w:pPr>
        <w:ind w:left="-993"/>
        <w:rPr>
          <w:b/>
          <w:sz w:val="36"/>
        </w:rPr>
      </w:pPr>
      <w:r>
        <w:rPr>
          <w:rFonts w:ascii="Comic Sans MS" w:hAnsi="Comic Sans MS"/>
          <w:b/>
        </w:rPr>
        <w:t xml:space="preserve"> 1)  </w:t>
      </w:r>
      <w:r w:rsidRPr="00682178">
        <w:rPr>
          <w:rFonts w:cs="Arial"/>
        </w:rPr>
        <w:t>Yukarıdaki kelimelerle anlamlı ve kurallı bir cümle yaparsak sıralama nasıl olur</w:t>
      </w:r>
      <w:r w:rsidRPr="00FA4DFC">
        <w:rPr>
          <w:rFonts w:cs="Arial"/>
          <w:b/>
        </w:rPr>
        <w:t>?</w:t>
      </w:r>
    </w:p>
    <w:p w:rsidR="00CD451F" w:rsidRPr="00FA4DFC" w:rsidRDefault="00CD451F" w:rsidP="00682178">
      <w:pPr>
        <w:ind w:left="-993"/>
        <w:rPr>
          <w:rFonts w:cs="Arial"/>
          <w:b/>
        </w:rPr>
      </w:pPr>
      <w:r w:rsidRPr="00FA4DFC">
        <w:rPr>
          <w:rFonts w:ascii="Comic Sans MS" w:hAnsi="Comic Sans MS"/>
          <w:b/>
        </w:rPr>
        <w:t xml:space="preserve">     </w:t>
      </w:r>
      <w:r w:rsidRPr="00FA4DFC">
        <w:rPr>
          <w:rFonts w:cs="Arial"/>
          <w:b/>
        </w:rPr>
        <w:t xml:space="preserve">A)   VII - VI - V – III – IV – II - I    </w:t>
      </w:r>
    </w:p>
    <w:p w:rsidR="00CD451F" w:rsidRPr="00FA4DFC" w:rsidRDefault="00CD451F" w:rsidP="00682178">
      <w:pPr>
        <w:ind w:left="-993"/>
        <w:rPr>
          <w:b/>
          <w:sz w:val="36"/>
        </w:rPr>
      </w:pPr>
      <w:r w:rsidRPr="00FA4DFC">
        <w:rPr>
          <w:rFonts w:cs="Arial"/>
          <w:b/>
        </w:rPr>
        <w:t xml:space="preserve">        B)   III – IV – II - I-  VII – VI – V</w:t>
      </w:r>
    </w:p>
    <w:p w:rsidR="00CD451F" w:rsidRPr="00FA4DFC" w:rsidRDefault="00CD451F" w:rsidP="00682178">
      <w:pPr>
        <w:ind w:left="-993" w:right="-355"/>
        <w:rPr>
          <w:rFonts w:cs="Arial"/>
          <w:b/>
        </w:rPr>
      </w:pPr>
      <w:r w:rsidRPr="00FA4DFC">
        <w:rPr>
          <w:rFonts w:cs="Arial"/>
          <w:b/>
        </w:rPr>
        <w:t xml:space="preserve">       C)   IV – III – II – I – VI – V – VII</w:t>
      </w:r>
    </w:p>
    <w:p w:rsidR="00CD451F" w:rsidRPr="00682178" w:rsidRDefault="00CD451F" w:rsidP="00682178">
      <w:pPr>
        <w:ind w:left="-993" w:right="-355"/>
        <w:rPr>
          <w:b/>
          <w:sz w:val="36"/>
        </w:rPr>
      </w:pPr>
    </w:p>
    <w:p w:rsidR="00CD451F" w:rsidRDefault="00CD451F" w:rsidP="00682178">
      <w:pPr>
        <w:ind w:left="-993" w:right="543"/>
        <w:rPr>
          <w:rFonts w:cs="Arial"/>
        </w:rPr>
      </w:pPr>
      <w:r>
        <w:rPr>
          <w:rFonts w:cs="Arial"/>
          <w:b/>
          <w:sz w:val="36"/>
        </w:rPr>
        <w:t xml:space="preserve">    </w:t>
      </w:r>
      <w:r w:rsidRPr="00C2173F">
        <w:rPr>
          <w:rFonts w:cs="Arial"/>
          <w:b/>
        </w:rPr>
        <w:t>2</w:t>
      </w:r>
      <w:r w:rsidRPr="00C2173F">
        <w:rPr>
          <w:rFonts w:cs="Arial"/>
        </w:rPr>
        <w:t xml:space="preserve">) </w:t>
      </w:r>
      <w:r w:rsidRPr="00682178">
        <w:rPr>
          <w:rFonts w:cs="Arial"/>
        </w:rPr>
        <w:t xml:space="preserve">Aşağıdaki cümlelerin hangisinde </w:t>
      </w:r>
      <w:r w:rsidRPr="00682178">
        <w:rPr>
          <w:rFonts w:cs="Arial"/>
          <w:u w:val="single"/>
        </w:rPr>
        <w:t>mecaz anlamda</w:t>
      </w:r>
      <w:r w:rsidRPr="00682178">
        <w:rPr>
          <w:rFonts w:cs="Arial"/>
        </w:rPr>
        <w:t xml:space="preserve"> kullanılmış bir kelime vardır?</w:t>
      </w:r>
    </w:p>
    <w:p w:rsidR="00CD451F" w:rsidRDefault="00CD451F" w:rsidP="00682178">
      <w:pPr>
        <w:ind w:left="-993" w:right="543"/>
        <w:rPr>
          <w:rFonts w:cs="Arial"/>
        </w:rPr>
      </w:pPr>
      <w:r>
        <w:rPr>
          <w:rFonts w:cs="Arial"/>
          <w:b/>
          <w:sz w:val="36"/>
        </w:rPr>
        <w:t xml:space="preserve">     </w:t>
      </w:r>
      <w:r w:rsidRPr="00682178">
        <w:rPr>
          <w:rFonts w:cs="Arial"/>
          <w:b/>
        </w:rPr>
        <w:t xml:space="preserve">A) </w:t>
      </w:r>
      <w:r w:rsidRPr="00682178">
        <w:rPr>
          <w:rFonts w:cs="Arial"/>
        </w:rPr>
        <w:t>Bıçak keskin değilmiş.</w:t>
      </w:r>
    </w:p>
    <w:p w:rsidR="00CD451F" w:rsidRDefault="00CD451F" w:rsidP="00682178">
      <w:pPr>
        <w:ind w:left="-993" w:right="543"/>
        <w:rPr>
          <w:rFonts w:cs="Arial"/>
        </w:rPr>
      </w:pPr>
      <w:r>
        <w:rPr>
          <w:rFonts w:cs="Arial"/>
          <w:b/>
        </w:rPr>
        <w:t xml:space="preserve">       </w:t>
      </w:r>
      <w:r w:rsidRPr="00682178">
        <w:rPr>
          <w:rFonts w:cs="Arial"/>
          <w:b/>
        </w:rPr>
        <w:t xml:space="preserve">B) </w:t>
      </w:r>
      <w:r w:rsidRPr="00682178">
        <w:rPr>
          <w:rFonts w:cs="Arial"/>
        </w:rPr>
        <w:t>Kapıya çarpınca kolum acıdı.</w:t>
      </w:r>
    </w:p>
    <w:p w:rsidR="00CD451F" w:rsidRPr="00682178" w:rsidRDefault="00CD451F" w:rsidP="00682178">
      <w:pPr>
        <w:ind w:left="-993" w:right="543"/>
        <w:rPr>
          <w:rFonts w:cs="Arial"/>
        </w:rPr>
      </w:pPr>
      <w:r>
        <w:rPr>
          <w:rFonts w:cs="Arial"/>
          <w:b/>
        </w:rPr>
        <w:t xml:space="preserve">        </w:t>
      </w:r>
      <w:r w:rsidRPr="00682178">
        <w:rPr>
          <w:rFonts w:cs="Arial"/>
          <w:b/>
        </w:rPr>
        <w:t xml:space="preserve">C) </w:t>
      </w:r>
      <w:r w:rsidRPr="00682178">
        <w:rPr>
          <w:rFonts w:cs="Arial"/>
        </w:rPr>
        <w:t xml:space="preserve">Bu davranışı yüzünden ondan </w:t>
      </w:r>
      <w:r>
        <w:rPr>
          <w:rFonts w:cs="Arial"/>
        </w:rPr>
        <w:t xml:space="preserve"> </w:t>
      </w:r>
      <w:r w:rsidRPr="00682178">
        <w:rPr>
          <w:rFonts w:cs="Arial"/>
        </w:rPr>
        <w:t>soğudum.</w:t>
      </w:r>
    </w:p>
    <w:p w:rsidR="00CD451F" w:rsidRDefault="00CD451F" w:rsidP="00682178">
      <w:pPr>
        <w:ind w:right="543"/>
        <w:rPr>
          <w:rFonts w:ascii="Comic Sans MS" w:hAnsi="Comic Sans MS" w:cs="Arial"/>
          <w:bCs/>
        </w:rPr>
      </w:pPr>
    </w:p>
    <w:p w:rsidR="00CD451F" w:rsidRDefault="00CD451F" w:rsidP="00682178">
      <w:pPr>
        <w:ind w:right="-922"/>
        <w:rPr>
          <w:rFonts w:ascii="Comic Sans MS" w:hAnsi="Comic Sans MS" w:cs="Arial"/>
          <w:b/>
          <w:bCs/>
        </w:rPr>
      </w:pPr>
      <w:r w:rsidRPr="00EE703F">
        <w:rPr>
          <w:rFonts w:ascii="Comic Sans MS" w:hAnsi="Comic Sans MS" w:cs="Arial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6" type="#_x0000_t75" style="width:125.25pt;height:81.75pt;visibility:visible">
            <v:imagedata r:id="rId9" o:title=""/>
          </v:shape>
        </w:pict>
      </w:r>
      <w:r>
        <w:rPr>
          <w:rFonts w:ascii="Comic Sans MS" w:hAnsi="Comic Sans MS" w:cs="Arial"/>
          <w:b/>
          <w:bCs/>
        </w:rPr>
        <w:t xml:space="preserve"> </w:t>
      </w:r>
      <w:r>
        <w:rPr>
          <w:rFonts w:ascii="Comic Sans MS" w:hAnsi="Comic Sans MS" w:cs="Arial"/>
          <w:b/>
          <w:bCs/>
          <w:noProof/>
        </w:rPr>
        <w:t xml:space="preserve">   </w:t>
      </w:r>
      <w:r w:rsidRPr="00EE703F">
        <w:rPr>
          <w:rFonts w:ascii="Comic Sans MS" w:hAnsi="Comic Sans MS" w:cs="Arial"/>
          <w:b/>
          <w:noProof/>
          <w:lang w:eastAsia="tr-TR"/>
        </w:rPr>
        <w:pict>
          <v:shape id="Resim 2" o:spid="_x0000_i1027" type="#_x0000_t75" style="width:63.75pt;height:69pt;visibility:visible">
            <v:imagedata r:id="rId10" o:title=""/>
          </v:shape>
        </w:pict>
      </w:r>
    </w:p>
    <w:p w:rsidR="00CD451F" w:rsidRDefault="00CD451F" w:rsidP="00682178">
      <w:pPr>
        <w:ind w:right="-922"/>
        <w:rPr>
          <w:rFonts w:cs="Arial"/>
          <w:bCs/>
        </w:rPr>
      </w:pPr>
      <w:r w:rsidRPr="00682178">
        <w:rPr>
          <w:rFonts w:cs="Arial"/>
          <w:b/>
          <w:bCs/>
        </w:rPr>
        <w:t xml:space="preserve">3) </w:t>
      </w:r>
      <w:r>
        <w:rPr>
          <w:rFonts w:cs="Arial"/>
          <w:bCs/>
        </w:rPr>
        <w:t xml:space="preserve">Aşağıdakilerden </w:t>
      </w:r>
      <w:r w:rsidRPr="00682178">
        <w:rPr>
          <w:rFonts w:cs="Arial"/>
          <w:bCs/>
        </w:rPr>
        <w:t>hangisinde yukarıdaki görselleri karşılaştıran bir ifade kullanılmıştır?</w:t>
      </w:r>
      <w:r w:rsidRPr="00682178">
        <w:rPr>
          <w:rFonts w:cs="Arial"/>
          <w:b/>
          <w:bCs/>
        </w:rPr>
        <w:t xml:space="preserve"> </w:t>
      </w:r>
    </w:p>
    <w:p w:rsidR="00CD451F" w:rsidRDefault="00CD451F" w:rsidP="00682178">
      <w:pPr>
        <w:ind w:right="-922"/>
        <w:rPr>
          <w:rFonts w:cs="Arial"/>
          <w:bCs/>
        </w:rPr>
      </w:pPr>
      <w:r>
        <w:rPr>
          <w:rFonts w:cs="Arial"/>
          <w:bCs/>
        </w:rPr>
        <w:t xml:space="preserve">   </w:t>
      </w:r>
    </w:p>
    <w:p w:rsidR="00CD451F" w:rsidRDefault="00CD451F" w:rsidP="00682178">
      <w:pPr>
        <w:ind w:right="-922"/>
        <w:rPr>
          <w:rFonts w:cs="Arial"/>
          <w:bCs/>
        </w:rPr>
      </w:pPr>
      <w:r>
        <w:rPr>
          <w:rFonts w:cs="Arial"/>
          <w:bCs/>
        </w:rPr>
        <w:t xml:space="preserve">   </w:t>
      </w:r>
      <w:r w:rsidRPr="00682178">
        <w:rPr>
          <w:rFonts w:cs="Arial"/>
          <w:b/>
          <w:bCs/>
        </w:rPr>
        <w:t xml:space="preserve">A) </w:t>
      </w:r>
      <w:r w:rsidRPr="00682178">
        <w:rPr>
          <w:rFonts w:cs="Arial"/>
          <w:bCs/>
        </w:rPr>
        <w:t xml:space="preserve">Limon ve elma sağlığımız için faydalı meyvelerdir. </w:t>
      </w:r>
    </w:p>
    <w:p w:rsidR="00CD451F" w:rsidRDefault="00CD451F" w:rsidP="00682178">
      <w:pPr>
        <w:ind w:right="-922"/>
        <w:rPr>
          <w:rFonts w:cs="Arial"/>
          <w:bCs/>
        </w:rPr>
      </w:pPr>
      <w:r>
        <w:rPr>
          <w:rFonts w:cs="Arial"/>
          <w:bCs/>
        </w:rPr>
        <w:t xml:space="preserve">    </w:t>
      </w:r>
      <w:r w:rsidRPr="00682178">
        <w:rPr>
          <w:rFonts w:cs="Arial"/>
          <w:b/>
          <w:bCs/>
        </w:rPr>
        <w:t xml:space="preserve">B) </w:t>
      </w:r>
      <w:r w:rsidRPr="00682178">
        <w:rPr>
          <w:rFonts w:cs="Arial"/>
          <w:bCs/>
        </w:rPr>
        <w:t>Limon ve elma vitamin yönüyle zengindir</w:t>
      </w:r>
      <w:r w:rsidRPr="00682178">
        <w:rPr>
          <w:rFonts w:cs="Arial"/>
          <w:b/>
          <w:bCs/>
        </w:rPr>
        <w:t xml:space="preserve">. </w:t>
      </w:r>
    </w:p>
    <w:p w:rsidR="00CD451F" w:rsidRDefault="00CD451F" w:rsidP="00682178">
      <w:pPr>
        <w:ind w:right="-922"/>
        <w:rPr>
          <w:rFonts w:cs="Arial"/>
          <w:bCs/>
        </w:rPr>
      </w:pPr>
      <w:r>
        <w:rPr>
          <w:rFonts w:cs="Arial"/>
          <w:bCs/>
        </w:rPr>
        <w:t xml:space="preserve">   </w:t>
      </w:r>
      <w:r w:rsidRPr="00682178">
        <w:rPr>
          <w:rFonts w:cs="Arial"/>
          <w:b/>
          <w:bCs/>
        </w:rPr>
        <w:t xml:space="preserve">C) </w:t>
      </w:r>
      <w:r w:rsidRPr="00682178">
        <w:rPr>
          <w:rFonts w:cs="Arial"/>
          <w:bCs/>
        </w:rPr>
        <w:t>Limon, elmadan daha ekşidir.</w:t>
      </w:r>
    </w:p>
    <w:p w:rsidR="00CD451F" w:rsidRPr="00682178" w:rsidRDefault="00CD451F" w:rsidP="00682178">
      <w:pPr>
        <w:ind w:right="-922"/>
        <w:rPr>
          <w:rFonts w:cs="Arial"/>
          <w:bCs/>
          <w:sz w:val="36"/>
        </w:rPr>
      </w:pPr>
    </w:p>
    <w:p w:rsidR="00CD451F" w:rsidRPr="00682178" w:rsidRDefault="00CD451F" w:rsidP="00682178">
      <w:pPr>
        <w:ind w:right="-1064"/>
        <w:rPr>
          <w:bCs/>
          <w:iCs/>
        </w:rPr>
      </w:pPr>
      <w:r w:rsidRPr="00C2173F">
        <w:rPr>
          <w:b/>
        </w:rPr>
        <w:t xml:space="preserve">4)  </w:t>
      </w:r>
      <w:r w:rsidRPr="00C2173F">
        <w:t xml:space="preserve">  </w:t>
      </w:r>
      <w:r w:rsidRPr="00C2173F">
        <w:rPr>
          <w:bCs/>
          <w:iCs/>
        </w:rPr>
        <w:t xml:space="preserve"> </w:t>
      </w:r>
      <w:r>
        <w:rPr>
          <w:bCs/>
          <w:iCs/>
        </w:rPr>
        <w:t xml:space="preserve">I. Bir gün tatlı bir  </w:t>
      </w:r>
      <w:r w:rsidRPr="00682178">
        <w:rPr>
          <w:bCs/>
          <w:iCs/>
        </w:rPr>
        <w:t xml:space="preserve">sonbahar rüzgârı esmiş. </w:t>
      </w:r>
    </w:p>
    <w:p w:rsidR="00CD451F" w:rsidRPr="00682178" w:rsidRDefault="00CD451F" w:rsidP="00682178">
      <w:pPr>
        <w:rPr>
          <w:bCs/>
          <w:iCs/>
        </w:rPr>
      </w:pPr>
      <w:r w:rsidRPr="00682178">
        <w:rPr>
          <w:bCs/>
          <w:iCs/>
        </w:rPr>
        <w:t xml:space="preserve">         II. Yemyeşil bir bahçede yaşayan bir ağaç varmış. </w:t>
      </w:r>
    </w:p>
    <w:p w:rsidR="00CD451F" w:rsidRPr="00682178" w:rsidRDefault="00CD451F" w:rsidP="00682178">
      <w:pPr>
        <w:rPr>
          <w:bCs/>
          <w:iCs/>
        </w:rPr>
      </w:pPr>
      <w:r w:rsidRPr="00682178">
        <w:rPr>
          <w:bCs/>
          <w:iCs/>
        </w:rPr>
        <w:t xml:space="preserve">         III. Ağacın yapraklarından biri rüzgârda havalanmış. </w:t>
      </w:r>
    </w:p>
    <w:p w:rsidR="00CD451F" w:rsidRPr="00682178" w:rsidRDefault="00CD451F" w:rsidP="00682178">
      <w:pPr>
        <w:rPr>
          <w:bCs/>
          <w:iCs/>
        </w:rPr>
      </w:pPr>
      <w:r>
        <w:rPr>
          <w:bCs/>
          <w:iCs/>
        </w:rPr>
        <w:t xml:space="preserve">      </w:t>
      </w:r>
      <w:r w:rsidRPr="00682178">
        <w:rPr>
          <w:bCs/>
          <w:iCs/>
        </w:rPr>
        <w:t xml:space="preserve">Yukarıdakilerden hangisi bir metnin giriş cümlesi olabilir? </w:t>
      </w:r>
    </w:p>
    <w:p w:rsidR="00CD451F" w:rsidRPr="00682178" w:rsidRDefault="00CD451F" w:rsidP="00682178">
      <w:pPr>
        <w:rPr>
          <w:bCs/>
          <w:iCs/>
          <w:sz w:val="22"/>
        </w:rPr>
      </w:pPr>
    </w:p>
    <w:p w:rsidR="00CD451F" w:rsidRDefault="00CD451F" w:rsidP="00682178">
      <w:pPr>
        <w:rPr>
          <w:bCs/>
          <w:iCs/>
        </w:rPr>
      </w:pPr>
      <w:r w:rsidRPr="00682178">
        <w:rPr>
          <w:b/>
          <w:bCs/>
          <w:iCs/>
        </w:rPr>
        <w:t xml:space="preserve">     A)</w:t>
      </w:r>
      <w:r>
        <w:rPr>
          <w:bCs/>
          <w:iCs/>
        </w:rPr>
        <w:t xml:space="preserve">  </w:t>
      </w:r>
      <w:r>
        <w:rPr>
          <w:b/>
          <w:bCs/>
          <w:iCs/>
        </w:rPr>
        <w:t>I</w:t>
      </w:r>
      <w:r w:rsidRPr="00682178">
        <w:rPr>
          <w:bCs/>
          <w:iCs/>
        </w:rPr>
        <w:t xml:space="preserve">           </w:t>
      </w:r>
      <w:r w:rsidRPr="00682178">
        <w:rPr>
          <w:b/>
          <w:bCs/>
          <w:iCs/>
        </w:rPr>
        <w:t>B)</w:t>
      </w:r>
      <w:r>
        <w:rPr>
          <w:bCs/>
          <w:iCs/>
        </w:rPr>
        <w:t xml:space="preserve"> </w:t>
      </w:r>
      <w:r>
        <w:rPr>
          <w:b/>
          <w:bCs/>
          <w:iCs/>
        </w:rPr>
        <w:t>II</w:t>
      </w:r>
      <w:r w:rsidRPr="00682178">
        <w:rPr>
          <w:bCs/>
          <w:iCs/>
        </w:rPr>
        <w:t xml:space="preserve">  </w:t>
      </w:r>
      <w:r>
        <w:rPr>
          <w:bCs/>
          <w:iCs/>
        </w:rPr>
        <w:t xml:space="preserve">          </w:t>
      </w:r>
      <w:r>
        <w:rPr>
          <w:b/>
          <w:bCs/>
          <w:iCs/>
        </w:rPr>
        <w:t>C)  III</w:t>
      </w:r>
      <w:r w:rsidRPr="00682178">
        <w:rPr>
          <w:bCs/>
          <w:iCs/>
        </w:rPr>
        <w:t xml:space="preserve">  </w:t>
      </w:r>
    </w:p>
    <w:p w:rsidR="00CD451F" w:rsidRDefault="00CD451F" w:rsidP="00682178">
      <w:pPr>
        <w:rPr>
          <w:bCs/>
          <w:iCs/>
        </w:rPr>
      </w:pPr>
    </w:p>
    <w:p w:rsidR="00CD451F" w:rsidRDefault="00CD451F" w:rsidP="00C2173F">
      <w:pPr>
        <w:ind w:left="-851"/>
        <w:rPr>
          <w:rFonts w:ascii="Comic Sans MS" w:hAnsi="Comic Sans MS"/>
          <w:b/>
          <w:sz w:val="22"/>
        </w:rPr>
      </w:pPr>
      <w:r w:rsidRPr="00682178">
        <w:rPr>
          <w:bCs/>
          <w:iCs/>
        </w:rPr>
        <w:t xml:space="preserve">               </w:t>
      </w:r>
      <w:hyperlink r:id="rId11" w:history="1">
        <w:r w:rsidRPr="00EE703F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8" type="#_x0000_t75" alt="http://t3.gstatic.com/images?q=tbn:ANd9GcR1_2J2FUEb2cveOkGAv653jEoAxIupq1YiAsQvQL0J7qiQqatWPw" href="http://www.google.com.tr/imgres?q=a%C4%9Fa%C3%A7+%C3%A7izim&amp;hl=tr&amp;biw=1366&amp;bih=616&amp;tbm=isch&amp;tbnid=CAsje49BxmZjVM:&amp;imgrefurl=http://ruzgarin-oglu.blogspot.com/2011/07/hafta-sonu-yapacaklarmz-var-senle-bir.html&amp;docid=iN8-3U3vkNdqOM&amp;imgurl=http://1.bp.blogspot.com/-Z3xbnkc4WcY/TjKz3pWuiRI/AAAAAAAACFw/xpRWCgsJkUA/s1600/miggytreemum_jpg.jpg&amp;w=500&amp;h=570&amp;ei=9BxCUbWCPITYPLnDgJgH&amp;zoom=1&amp;iact=hc&amp;vpx=322&amp;vpy=64&amp;dur=1482&amp;hovh=240&amp;hovw=210&amp;tx=104&amp;ty=126&amp;page=2&amp;tbnh=148&amp;tbnw=149&amp;start=22&amp;ndsp=33&amp;ved=1t:429,r:49,s:0,i:2" style="width:133.5pt;height:97.5pt;visibility:visible" o:button="t">
              <v:fill o:detectmouseclick="t"/>
              <v:imagedata r:id="rId12" o:title=""/>
            </v:shape>
          </w:pict>
        </w:r>
      </w:hyperlink>
    </w:p>
    <w:p w:rsidR="00CD451F" w:rsidRPr="00C2173F" w:rsidRDefault="00CD451F" w:rsidP="00C2173F">
      <w:pPr>
        <w:ind w:left="-851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</w:t>
      </w:r>
      <w:r w:rsidRPr="00C2173F">
        <w:rPr>
          <w:b/>
        </w:rPr>
        <w:t>5)</w:t>
      </w:r>
      <w:r>
        <w:rPr>
          <w:b/>
        </w:rPr>
        <w:t xml:space="preserve"> ’’ Sinan   bağırınca……………</w:t>
      </w:r>
      <w:r w:rsidRPr="00C2173F">
        <w:rPr>
          <w:b/>
        </w:rPr>
        <w:t xml:space="preserve">’’ </w:t>
      </w:r>
      <w:r w:rsidRPr="00C2173F">
        <w:t xml:space="preserve">cümlesini aşağıdakilerden hangisi ile tamamlarsak abartılı cümle </w:t>
      </w:r>
      <w:r w:rsidRPr="00C2173F">
        <w:rPr>
          <w:b/>
        </w:rPr>
        <w:t>olmaz?</w:t>
      </w:r>
    </w:p>
    <w:p w:rsidR="00CD451F" w:rsidRPr="00C2173F" w:rsidRDefault="00CD451F" w:rsidP="00682178"/>
    <w:p w:rsidR="00CD451F" w:rsidRPr="00C2173F" w:rsidRDefault="00CD451F" w:rsidP="00682178">
      <w:r w:rsidRPr="00C2173F">
        <w:rPr>
          <w:b/>
        </w:rPr>
        <w:t>A)</w:t>
      </w:r>
      <w:r w:rsidRPr="00C2173F">
        <w:t xml:space="preserve"> </w:t>
      </w:r>
      <w:r>
        <w:t>Selin çok korktu.</w:t>
      </w:r>
    </w:p>
    <w:p w:rsidR="00CD451F" w:rsidRPr="00C2173F" w:rsidRDefault="00CD451F" w:rsidP="00682178">
      <w:r w:rsidRPr="00C2173F">
        <w:rPr>
          <w:b/>
        </w:rPr>
        <w:t>B)</w:t>
      </w:r>
      <w:r w:rsidRPr="00C2173F">
        <w:t xml:space="preserve"> kulaklarımızı sağır etti.</w:t>
      </w:r>
    </w:p>
    <w:p w:rsidR="00CD451F" w:rsidRDefault="00CD451F" w:rsidP="00682178">
      <w:r w:rsidRPr="00C2173F">
        <w:rPr>
          <w:b/>
        </w:rPr>
        <w:t>C)</w:t>
      </w:r>
      <w:r w:rsidRPr="00C2173F">
        <w:t xml:space="preserve"> yeri göğü inletti</w:t>
      </w:r>
      <w:r>
        <w:t>.</w:t>
      </w:r>
    </w:p>
    <w:p w:rsidR="00CD451F" w:rsidRDefault="00CD451F" w:rsidP="00682178"/>
    <w:p w:rsidR="00CD451F" w:rsidRDefault="00CD451F" w:rsidP="00C2173F">
      <w:pPr>
        <w:ind w:left="-709"/>
      </w:pPr>
      <w:r>
        <w:t xml:space="preserve">   </w:t>
      </w:r>
      <w:r w:rsidRPr="00C2173F">
        <w:rPr>
          <w:b/>
        </w:rPr>
        <w:t xml:space="preserve">6)  “ </w:t>
      </w:r>
      <w:r w:rsidRPr="00C2173F">
        <w:rPr>
          <w:b/>
          <w:u w:val="single"/>
        </w:rPr>
        <w:t>İki dinle bir söyle</w:t>
      </w:r>
      <w:r w:rsidRPr="00C2173F">
        <w:rPr>
          <w:b/>
        </w:rPr>
        <w:t>.“  atasözünün anlamı aşağıdakilerin hangisinde verilmiştir?</w:t>
      </w:r>
    </w:p>
    <w:p w:rsidR="00CD451F" w:rsidRDefault="00CD451F" w:rsidP="00C2173F">
      <w:pPr>
        <w:ind w:left="-709"/>
      </w:pPr>
      <w:r>
        <w:rPr>
          <w:b/>
        </w:rPr>
        <w:t xml:space="preserve">        </w:t>
      </w:r>
      <w:r w:rsidRPr="00C2173F">
        <w:rPr>
          <w:b/>
        </w:rPr>
        <w:t>A)</w:t>
      </w:r>
      <w:r w:rsidRPr="00C2173F">
        <w:t xml:space="preserve"> Çok fazla konuşmak yerine az ve öz konuşmak gerekir.</w:t>
      </w:r>
    </w:p>
    <w:p w:rsidR="00CD451F" w:rsidRDefault="00CD451F" w:rsidP="00C2173F">
      <w:pPr>
        <w:ind w:left="-709"/>
      </w:pPr>
      <w:r>
        <w:rPr>
          <w:b/>
        </w:rPr>
        <w:t xml:space="preserve">        </w:t>
      </w:r>
      <w:r w:rsidRPr="00C2173F">
        <w:rPr>
          <w:b/>
        </w:rPr>
        <w:t>B)</w:t>
      </w:r>
      <w:r w:rsidRPr="00C2173F">
        <w:t xml:space="preserve"> Uzun uzun konuşarak insanların dinlemelerini sağlamak gerekir.</w:t>
      </w:r>
      <w:r>
        <w:t>,</w:t>
      </w:r>
    </w:p>
    <w:p w:rsidR="00CD451F" w:rsidRDefault="00CD451F" w:rsidP="002729C3">
      <w:pPr>
        <w:ind w:left="-709"/>
      </w:pPr>
      <w:r>
        <w:rPr>
          <w:b/>
        </w:rPr>
        <w:t xml:space="preserve">        </w:t>
      </w:r>
      <w:r w:rsidRPr="00C2173F">
        <w:rPr>
          <w:b/>
        </w:rPr>
        <w:t>C)</w:t>
      </w:r>
      <w:r w:rsidRPr="00C2173F">
        <w:t xml:space="preserve"> Konuşmasını bilmeyen dinlemesini de bilmez.</w:t>
      </w:r>
    </w:p>
    <w:p w:rsidR="00CD451F" w:rsidRDefault="00CD451F" w:rsidP="002729C3">
      <w:pPr>
        <w:ind w:left="-709"/>
        <w:rPr>
          <w:b/>
        </w:rPr>
      </w:pPr>
    </w:p>
    <w:p w:rsidR="00CD451F" w:rsidRDefault="00CD451F" w:rsidP="002729C3">
      <w:pPr>
        <w:ind w:left="-709"/>
        <w:rPr>
          <w:b/>
        </w:rPr>
      </w:pPr>
    </w:p>
    <w:p w:rsidR="00CD451F" w:rsidRDefault="00CD451F" w:rsidP="002729C3">
      <w:pPr>
        <w:ind w:left="-709"/>
        <w:rPr>
          <w:b/>
        </w:rPr>
      </w:pPr>
    </w:p>
    <w:p w:rsidR="00CD451F" w:rsidRDefault="00CD451F" w:rsidP="002729C3">
      <w:pPr>
        <w:ind w:left="-709"/>
        <w:rPr>
          <w:b/>
        </w:rPr>
      </w:pPr>
    </w:p>
    <w:p w:rsidR="00CD451F" w:rsidRDefault="00CD451F" w:rsidP="002729C3">
      <w:pPr>
        <w:ind w:left="-709"/>
        <w:rPr>
          <w:b/>
        </w:rPr>
      </w:pPr>
    </w:p>
    <w:p w:rsidR="00CD451F" w:rsidRDefault="00CD451F" w:rsidP="002729C3">
      <w:pPr>
        <w:ind w:left="-709"/>
        <w:rPr>
          <w:b/>
        </w:rPr>
      </w:pPr>
    </w:p>
    <w:p w:rsidR="00CD451F" w:rsidRDefault="00CD451F" w:rsidP="002729C3">
      <w:pPr>
        <w:ind w:left="-709"/>
        <w:rPr>
          <w:b/>
        </w:rPr>
      </w:pPr>
    </w:p>
    <w:p w:rsidR="00CD451F" w:rsidRDefault="00CD451F" w:rsidP="002729C3">
      <w:pPr>
        <w:ind w:left="-709"/>
        <w:rPr>
          <w:b/>
        </w:rPr>
      </w:pPr>
    </w:p>
    <w:p w:rsidR="00CD451F" w:rsidRPr="002729C3" w:rsidRDefault="00CD451F" w:rsidP="002729C3">
      <w:pPr>
        <w:ind w:left="-709"/>
      </w:pPr>
      <w:r>
        <w:rPr>
          <w:b/>
        </w:rPr>
        <w:t xml:space="preserve">             7) </w:t>
      </w:r>
      <w:r w:rsidRPr="009B6AAF">
        <w:rPr>
          <w:bCs/>
          <w:iCs/>
        </w:rPr>
        <w:t xml:space="preserve"> </w:t>
      </w:r>
      <w:r>
        <w:rPr>
          <w:bCs/>
          <w:iCs/>
        </w:rPr>
        <w:t xml:space="preserve">Aşağıdaki seçeneklerden </w:t>
      </w:r>
    </w:p>
    <w:p w:rsidR="00CD451F" w:rsidRDefault="00CD451F" w:rsidP="00C2173F">
      <w:pPr>
        <w:ind w:left="-709" w:right="-1064"/>
        <w:rPr>
          <w:bCs/>
          <w:iCs/>
        </w:rPr>
      </w:pPr>
      <w:r>
        <w:rPr>
          <w:b/>
        </w:rPr>
        <w:t xml:space="preserve">        </w:t>
      </w:r>
      <w:r>
        <w:t xml:space="preserve">hangisinde </w:t>
      </w:r>
      <w:r w:rsidRPr="00C2173F">
        <w:rPr>
          <w:bCs/>
          <w:iCs/>
        </w:rPr>
        <w:t xml:space="preserve"> hayal ürünü bir ifade</w:t>
      </w:r>
    </w:p>
    <w:p w:rsidR="00CD451F" w:rsidRPr="00C2173F" w:rsidRDefault="00CD451F" w:rsidP="00C2173F">
      <w:pPr>
        <w:ind w:left="-709" w:right="-1064"/>
        <w:rPr>
          <w:bCs/>
          <w:iCs/>
        </w:rPr>
      </w:pPr>
      <w:r>
        <w:rPr>
          <w:bCs/>
          <w:iCs/>
        </w:rPr>
        <w:t xml:space="preserve">       </w:t>
      </w:r>
      <w:r w:rsidRPr="00C2173F">
        <w:rPr>
          <w:bCs/>
          <w:iCs/>
        </w:rPr>
        <w:t xml:space="preserve"> </w:t>
      </w:r>
      <w:r>
        <w:rPr>
          <w:bCs/>
          <w:iCs/>
        </w:rPr>
        <w:t xml:space="preserve"> bir ifade  </w:t>
      </w:r>
      <w:r>
        <w:rPr>
          <w:b/>
          <w:bCs/>
          <w:iCs/>
        </w:rPr>
        <w:t>yoktur?</w:t>
      </w:r>
      <w:r>
        <w:rPr>
          <w:bCs/>
          <w:iCs/>
        </w:rPr>
        <w:t xml:space="preserve">                          </w:t>
      </w:r>
    </w:p>
    <w:p w:rsidR="00CD451F" w:rsidRDefault="00CD451F" w:rsidP="00C2173F">
      <w:pPr>
        <w:tabs>
          <w:tab w:val="left" w:pos="540"/>
        </w:tabs>
        <w:rPr>
          <w:bCs/>
          <w:iCs/>
        </w:rPr>
      </w:pPr>
      <w:r>
        <w:rPr>
          <w:bCs/>
          <w:iCs/>
          <w:sz w:val="18"/>
          <w:szCs w:val="16"/>
        </w:rPr>
        <w:t xml:space="preserve">     </w:t>
      </w:r>
      <w:r w:rsidRPr="00C2173F">
        <w:rPr>
          <w:b/>
          <w:bCs/>
          <w:iCs/>
        </w:rPr>
        <w:t>A)</w:t>
      </w:r>
      <w:r w:rsidRPr="00C2173F">
        <w:rPr>
          <w:bCs/>
          <w:iCs/>
        </w:rPr>
        <w:t xml:space="preserve"> Ağustos böceği yiyecek istemek için karıncanın kapısını çaldı.</w:t>
      </w:r>
    </w:p>
    <w:p w:rsidR="00CD451F" w:rsidRDefault="00CD451F" w:rsidP="00C2173F">
      <w:pPr>
        <w:tabs>
          <w:tab w:val="left" w:pos="540"/>
        </w:tabs>
        <w:rPr>
          <w:bCs/>
          <w:iCs/>
        </w:rPr>
      </w:pPr>
      <w:r>
        <w:rPr>
          <w:bCs/>
          <w:iCs/>
        </w:rPr>
        <w:t xml:space="preserve">     </w:t>
      </w:r>
      <w:r w:rsidRPr="00C2173F">
        <w:rPr>
          <w:b/>
          <w:bCs/>
          <w:iCs/>
        </w:rPr>
        <w:t>B)</w:t>
      </w:r>
      <w:r w:rsidRPr="00C2173F">
        <w:rPr>
          <w:bCs/>
          <w:iCs/>
        </w:rPr>
        <w:t xml:space="preserve"> Güneş bütün benliğiyle bize gülümsüyordu.  </w:t>
      </w:r>
    </w:p>
    <w:p w:rsidR="00CD451F" w:rsidRDefault="00CD451F" w:rsidP="00E713F8">
      <w:pPr>
        <w:tabs>
          <w:tab w:val="left" w:pos="540"/>
        </w:tabs>
        <w:ind w:right="-1064"/>
        <w:rPr>
          <w:bCs/>
          <w:iCs/>
        </w:rPr>
      </w:pPr>
      <w:r>
        <w:rPr>
          <w:bCs/>
          <w:iCs/>
        </w:rPr>
        <w:t xml:space="preserve">     </w:t>
      </w:r>
      <w:r w:rsidRPr="00C2173F">
        <w:rPr>
          <w:b/>
          <w:bCs/>
          <w:iCs/>
        </w:rPr>
        <w:t>C)</w:t>
      </w:r>
      <w:r w:rsidRPr="00C2173F">
        <w:rPr>
          <w:bCs/>
          <w:iCs/>
        </w:rPr>
        <w:t xml:space="preserve"> Çok sevdiği dostları sıkıntılı günlerde yanında yoktu.</w:t>
      </w:r>
    </w:p>
    <w:p w:rsidR="00CD451F" w:rsidRDefault="00CD451F" w:rsidP="00E713F8">
      <w:pPr>
        <w:tabs>
          <w:tab w:val="left" w:pos="540"/>
        </w:tabs>
        <w:ind w:right="-1064"/>
        <w:rPr>
          <w:bCs/>
          <w:iCs/>
        </w:rPr>
      </w:pPr>
    </w:p>
    <w:p w:rsidR="00CD451F" w:rsidRPr="00E713F8" w:rsidRDefault="00CD451F" w:rsidP="00E713F8">
      <w:pPr>
        <w:tabs>
          <w:tab w:val="left" w:pos="540"/>
        </w:tabs>
        <w:ind w:right="-1064"/>
        <w:rPr>
          <w:bCs/>
          <w:iCs/>
        </w:rPr>
      </w:pPr>
      <w:r>
        <w:rPr>
          <w:bCs/>
          <w:iCs/>
        </w:rPr>
        <w:t xml:space="preserve">   </w:t>
      </w:r>
      <w:r>
        <w:rPr>
          <w:b/>
          <w:bCs/>
          <w:iCs/>
        </w:rPr>
        <w:t xml:space="preserve">8) </w:t>
      </w:r>
      <w:r w:rsidRPr="00E713F8">
        <w:t>Hangi seçenekte cansız bir varlığın betimlemesi vardır?</w:t>
      </w:r>
    </w:p>
    <w:p w:rsidR="00CD451F" w:rsidRPr="00E713F8" w:rsidRDefault="00CD451F" w:rsidP="00E713F8">
      <w:pPr>
        <w:ind w:left="-284" w:right="-1064"/>
      </w:pPr>
      <w:r>
        <w:rPr>
          <w:b/>
        </w:rPr>
        <w:t xml:space="preserve">       </w:t>
      </w:r>
      <w:r w:rsidRPr="00E713F8">
        <w:rPr>
          <w:b/>
        </w:rPr>
        <w:t>A)</w:t>
      </w:r>
      <w:r w:rsidRPr="00E713F8">
        <w:t xml:space="preserve"> Yumuşacık tüyleri bembeyazdır. </w:t>
      </w:r>
      <w:r>
        <w:t xml:space="preserve">             </w:t>
      </w:r>
      <w:r w:rsidRPr="00E713F8">
        <w:t xml:space="preserve">Bir şey istediği zaman kuyruğunu sallar. </w:t>
      </w:r>
      <w:r>
        <w:t xml:space="preserve">   </w:t>
      </w:r>
      <w:r w:rsidRPr="00E713F8">
        <w:t>Oyun oynamayı çok sever.</w:t>
      </w:r>
    </w:p>
    <w:p w:rsidR="00CD451F" w:rsidRPr="00E713F8" w:rsidRDefault="00CD451F" w:rsidP="00E713F8">
      <w:pPr>
        <w:tabs>
          <w:tab w:val="left" w:pos="540"/>
        </w:tabs>
        <w:ind w:right="-1064"/>
      </w:pPr>
      <w:r>
        <w:rPr>
          <w:b/>
        </w:rPr>
        <w:t xml:space="preserve">  </w:t>
      </w:r>
      <w:r w:rsidRPr="00E713F8">
        <w:rPr>
          <w:b/>
        </w:rPr>
        <w:t>B)</w:t>
      </w:r>
      <w:r w:rsidRPr="00E713F8">
        <w:t xml:space="preserve"> Onu annemin sandığının içinde buldum. Dantelden yapılmış. Üzerinde çok güzel işlemeler var.</w:t>
      </w:r>
    </w:p>
    <w:p w:rsidR="00CD451F" w:rsidRPr="00E713F8" w:rsidRDefault="00CD451F" w:rsidP="00E713F8">
      <w:pPr>
        <w:tabs>
          <w:tab w:val="left" w:pos="540"/>
        </w:tabs>
        <w:ind w:right="-922"/>
      </w:pPr>
      <w:r>
        <w:rPr>
          <w:b/>
        </w:rPr>
        <w:t xml:space="preserve">  </w:t>
      </w:r>
      <w:r w:rsidRPr="00E713F8">
        <w:rPr>
          <w:b/>
        </w:rPr>
        <w:t>C)</w:t>
      </w:r>
      <w:r w:rsidRPr="00E713F8">
        <w:t xml:space="preserve"> Kafesinden çıkmak istercesine bize bakıyor. O kadar büyük ki hepimiz ondan korkuyoruz. Sarı tüyleri hem parlak hem de yumuşak görünüyor.</w:t>
      </w:r>
    </w:p>
    <w:p w:rsidR="00CD451F" w:rsidRDefault="00CD451F" w:rsidP="00C2173F">
      <w:pPr>
        <w:tabs>
          <w:tab w:val="left" w:pos="540"/>
        </w:tabs>
        <w:ind w:right="-1064"/>
        <w:rPr>
          <w:bCs/>
          <w:iCs/>
        </w:rPr>
      </w:pPr>
    </w:p>
    <w:p w:rsidR="00CD451F" w:rsidRDefault="00CD451F" w:rsidP="00E713F8">
      <w:pPr>
        <w:tabs>
          <w:tab w:val="left" w:pos="720"/>
        </w:tabs>
        <w:ind w:left="900"/>
        <w:rPr>
          <w:bCs/>
          <w:iCs/>
        </w:rPr>
      </w:pPr>
    </w:p>
    <w:p w:rsidR="00CD451F" w:rsidRDefault="00CD451F" w:rsidP="00E713F8">
      <w:pPr>
        <w:tabs>
          <w:tab w:val="left" w:pos="720"/>
        </w:tabs>
        <w:ind w:left="900"/>
        <w:rPr>
          <w:bCs/>
          <w:iCs/>
        </w:rPr>
      </w:pPr>
    </w:p>
    <w:p w:rsidR="00CD451F" w:rsidRPr="002729C3" w:rsidRDefault="00CD451F" w:rsidP="00E713F8">
      <w:pPr>
        <w:rPr>
          <w:bCs/>
          <w:iCs/>
        </w:rPr>
      </w:pPr>
      <w:r w:rsidRPr="009B6AAF">
        <w:rPr>
          <w:b/>
          <w:bCs/>
        </w:rPr>
        <w:t xml:space="preserve">BAYRAĞA SAYGI                    </w:t>
      </w:r>
    </w:p>
    <w:p w:rsidR="00CD451F" w:rsidRDefault="00CD451F" w:rsidP="00E713F8">
      <w:pPr>
        <w:ind w:left="-993"/>
        <w:jc w:val="both"/>
        <w:rPr>
          <w:bCs/>
        </w:rPr>
      </w:pPr>
      <w:r w:rsidRPr="009B6AAF">
        <w:rPr>
          <w:bCs/>
        </w:rPr>
        <w:tab/>
        <w:t>Kurtuluş Savaşı’nın</w:t>
      </w:r>
      <w:r>
        <w:rPr>
          <w:bCs/>
        </w:rPr>
        <w:t xml:space="preserve"> </w:t>
      </w:r>
      <w:r w:rsidRPr="009B6AAF">
        <w:rPr>
          <w:bCs/>
        </w:rPr>
        <w:t xml:space="preserve">sonunda Atatürk İzmir'de bekleniyordu. Atatürk için Karşıyaka semtinde, işgal sırasında Yunan kralının da kaldığı ev hazırlandı. Evin giriş merdiveninin üzerine, Atatürk'ün basıp geçmesi için Yunan bayrağı serildi. </w:t>
      </w:r>
    </w:p>
    <w:p w:rsidR="00CD451F" w:rsidRDefault="00CD451F" w:rsidP="00E713F8">
      <w:pPr>
        <w:ind w:left="-993"/>
        <w:jc w:val="both"/>
        <w:rPr>
          <w:bCs/>
        </w:rPr>
      </w:pPr>
      <w:r>
        <w:rPr>
          <w:bCs/>
        </w:rPr>
        <w:t xml:space="preserve">    </w:t>
      </w:r>
      <w:r w:rsidRPr="009B6AAF">
        <w:rPr>
          <w:bCs/>
        </w:rPr>
        <w:t xml:space="preserve">Kendisi için hazırlanan eve gelen Atatürk, merdivenlere serili bayrağın önünde durdu. Çevresini saran İzmirliler, Yunan kralının bu evden içeri Türk bayrağına basarak girdiğini söylediler. "Şimdi sıra bizde..." dediler. </w:t>
      </w:r>
    </w:p>
    <w:p w:rsidR="00CD451F" w:rsidRDefault="00CD451F" w:rsidP="00E713F8">
      <w:pPr>
        <w:ind w:left="-993"/>
        <w:jc w:val="both"/>
        <w:rPr>
          <w:bCs/>
        </w:rPr>
      </w:pPr>
      <w:r>
        <w:rPr>
          <w:bCs/>
        </w:rPr>
        <w:t xml:space="preserve">     </w:t>
      </w:r>
      <w:r w:rsidRPr="009B6AAF">
        <w:rPr>
          <w:bCs/>
        </w:rPr>
        <w:t xml:space="preserve">Atatürk en tatlı bakışıyla onları süzdü: </w:t>
      </w:r>
    </w:p>
    <w:p w:rsidR="00CD451F" w:rsidRDefault="00CD451F" w:rsidP="00E713F8">
      <w:pPr>
        <w:ind w:left="-993"/>
        <w:jc w:val="both"/>
        <w:rPr>
          <w:bCs/>
        </w:rPr>
      </w:pPr>
      <w:r>
        <w:rPr>
          <w:bCs/>
        </w:rPr>
        <w:t xml:space="preserve">     </w:t>
      </w:r>
      <w:r w:rsidRPr="009B6AAF">
        <w:rPr>
          <w:bCs/>
        </w:rPr>
        <w:t xml:space="preserve">— O, geçmişte bir hata etmiş, dedi. Bir milletin bağımsızlığının sembolü olan bayrak çiğnenmez. Ben, onun hatasını tekrar edemem. </w:t>
      </w:r>
    </w:p>
    <w:p w:rsidR="00CD451F" w:rsidRDefault="00CD451F" w:rsidP="00E713F8">
      <w:pPr>
        <w:ind w:left="-993"/>
        <w:jc w:val="both"/>
        <w:rPr>
          <w:bCs/>
        </w:rPr>
      </w:pPr>
      <w:r>
        <w:rPr>
          <w:bCs/>
        </w:rPr>
        <w:t xml:space="preserve">        </w:t>
      </w:r>
      <w:r w:rsidRPr="009B6AAF">
        <w:rPr>
          <w:bCs/>
        </w:rPr>
        <w:t xml:space="preserve">Bayrağın yerden kaldırılmasını bekleyen Atatürk, mermer merdivenlere basarak içeri girdi.                               </w:t>
      </w:r>
      <w:r w:rsidRPr="009B6AAF">
        <w:rPr>
          <w:rFonts w:cs="Arial"/>
          <w:noProof/>
          <w:color w:val="1122CC"/>
          <w:sz w:val="32"/>
          <w:szCs w:val="27"/>
        </w:rPr>
        <w:t xml:space="preserve"> </w:t>
      </w:r>
    </w:p>
    <w:p w:rsidR="00CD451F" w:rsidRDefault="00CD451F" w:rsidP="00E713F8">
      <w:pPr>
        <w:ind w:left="-993"/>
        <w:jc w:val="both"/>
        <w:rPr>
          <w:bCs/>
        </w:rPr>
      </w:pPr>
      <w:r w:rsidRPr="009B6AAF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 9. , 10. , ve 11.</w:t>
      </w:r>
      <w:r w:rsidRPr="009B6AAF">
        <w:rPr>
          <w:b/>
          <w:bCs/>
          <w:iCs/>
        </w:rPr>
        <w:t xml:space="preserve"> </w:t>
      </w:r>
      <w:r>
        <w:rPr>
          <w:b/>
          <w:bCs/>
          <w:iCs/>
        </w:rPr>
        <w:t>s</w:t>
      </w:r>
      <w:r w:rsidRPr="009B6AAF">
        <w:rPr>
          <w:b/>
          <w:bCs/>
          <w:iCs/>
        </w:rPr>
        <w:t>oruları yukarıdaki parçaya göre cevaplayınız.</w:t>
      </w:r>
      <w:r w:rsidRPr="009B6AAF">
        <w:t xml:space="preserve">                                            </w:t>
      </w:r>
    </w:p>
    <w:p w:rsidR="00CD451F" w:rsidRDefault="00CD451F" w:rsidP="00967DF1">
      <w:pPr>
        <w:ind w:left="-993"/>
        <w:jc w:val="both"/>
        <w:rPr>
          <w:bCs/>
        </w:rPr>
      </w:pPr>
      <w:r>
        <w:rPr>
          <w:bCs/>
        </w:rPr>
        <w:t xml:space="preserve">    </w:t>
      </w:r>
      <w:r>
        <w:rPr>
          <w:b/>
        </w:rPr>
        <w:t>9</w:t>
      </w:r>
      <w:r w:rsidRPr="009B6AAF">
        <w:rPr>
          <w:b/>
        </w:rPr>
        <w:t xml:space="preserve">) </w:t>
      </w:r>
      <w:r w:rsidRPr="009B6AAF">
        <w:rPr>
          <w:bCs/>
          <w:iCs/>
        </w:rPr>
        <w:t xml:space="preserve">Metinde anlatılan olay ne zaman gerçekleşmiş? </w:t>
      </w:r>
    </w:p>
    <w:p w:rsidR="00CD451F" w:rsidRDefault="00CD451F" w:rsidP="00967DF1">
      <w:pPr>
        <w:ind w:left="-993"/>
        <w:jc w:val="both"/>
        <w:rPr>
          <w:bCs/>
        </w:rPr>
      </w:pPr>
      <w:r>
        <w:rPr>
          <w:b/>
        </w:rPr>
        <w:t xml:space="preserve">       </w:t>
      </w:r>
      <w:r w:rsidRPr="009B6AAF">
        <w:rPr>
          <w:b/>
          <w:bCs/>
          <w:iCs/>
        </w:rPr>
        <w:t>A)</w:t>
      </w:r>
      <w:r>
        <w:rPr>
          <w:bCs/>
          <w:iCs/>
        </w:rPr>
        <w:t xml:space="preserve"> Kurtuluş Savaşı'ndan  sonra</w:t>
      </w:r>
      <w:r w:rsidRPr="009B6AAF">
        <w:rPr>
          <w:b/>
          <w:bCs/>
          <w:iCs/>
        </w:rPr>
        <w:t xml:space="preserve">                  </w:t>
      </w:r>
      <w:r w:rsidRPr="009B6AAF">
        <w:rPr>
          <w:bCs/>
          <w:iCs/>
        </w:rPr>
        <w:t xml:space="preserve"> </w:t>
      </w:r>
      <w:r>
        <w:rPr>
          <w:bCs/>
        </w:rPr>
        <w:t xml:space="preserve">        </w:t>
      </w:r>
    </w:p>
    <w:p w:rsidR="00CD451F" w:rsidRDefault="00CD451F" w:rsidP="00967DF1">
      <w:pPr>
        <w:ind w:left="-993"/>
        <w:jc w:val="both"/>
        <w:rPr>
          <w:bCs/>
        </w:rPr>
      </w:pPr>
      <w:r>
        <w:rPr>
          <w:b/>
          <w:bCs/>
          <w:iCs/>
        </w:rPr>
        <w:t xml:space="preserve">       </w:t>
      </w:r>
      <w:r w:rsidRPr="009B6AAF">
        <w:rPr>
          <w:b/>
          <w:bCs/>
          <w:iCs/>
        </w:rPr>
        <w:t>B)</w:t>
      </w:r>
      <w:r w:rsidRPr="009B6AAF">
        <w:rPr>
          <w:bCs/>
          <w:iCs/>
        </w:rPr>
        <w:t xml:space="preserve"> Kurtuluş Savaşı sırasında </w:t>
      </w:r>
    </w:p>
    <w:p w:rsidR="00CD451F" w:rsidRPr="00967DF1" w:rsidRDefault="00CD451F" w:rsidP="00967DF1">
      <w:pPr>
        <w:ind w:left="-993"/>
        <w:jc w:val="both"/>
        <w:rPr>
          <w:bCs/>
        </w:rPr>
      </w:pPr>
      <w:r>
        <w:rPr>
          <w:b/>
          <w:bCs/>
          <w:iCs/>
        </w:rPr>
        <w:t xml:space="preserve">       </w:t>
      </w:r>
      <w:r w:rsidRPr="009B6AAF">
        <w:rPr>
          <w:b/>
          <w:bCs/>
          <w:iCs/>
        </w:rPr>
        <w:t>C)</w:t>
      </w:r>
      <w:r>
        <w:rPr>
          <w:bCs/>
          <w:iCs/>
        </w:rPr>
        <w:t xml:space="preserve"> Kurtuluş Savaşı'ndan önce</w:t>
      </w:r>
      <w:r w:rsidRPr="009B6AAF">
        <w:rPr>
          <w:bCs/>
          <w:iCs/>
        </w:rPr>
        <w:t xml:space="preserve">                        </w:t>
      </w:r>
    </w:p>
    <w:p w:rsidR="00CD451F" w:rsidRPr="009B6AAF" w:rsidRDefault="00CD451F" w:rsidP="00E713F8">
      <w:pPr>
        <w:rPr>
          <w:b/>
          <w:bCs/>
          <w:iCs/>
        </w:rPr>
      </w:pPr>
    </w:p>
    <w:p w:rsidR="00CD451F" w:rsidRPr="009B6AAF" w:rsidRDefault="00CD451F" w:rsidP="00967DF1">
      <w:pPr>
        <w:ind w:right="-1064"/>
        <w:rPr>
          <w:bCs/>
          <w:iCs/>
        </w:rPr>
      </w:pPr>
      <w:r>
        <w:rPr>
          <w:b/>
          <w:bCs/>
          <w:iCs/>
        </w:rPr>
        <w:t>10</w:t>
      </w:r>
      <w:r w:rsidRPr="009B6AAF">
        <w:rPr>
          <w:b/>
          <w:bCs/>
          <w:iCs/>
        </w:rPr>
        <w:t xml:space="preserve">) </w:t>
      </w:r>
      <w:r>
        <w:rPr>
          <w:bCs/>
          <w:iCs/>
        </w:rPr>
        <w:t xml:space="preserve"> İzmirliler, evin  </w:t>
      </w:r>
      <w:r w:rsidRPr="009B6AAF">
        <w:rPr>
          <w:bCs/>
          <w:iCs/>
        </w:rPr>
        <w:t xml:space="preserve">merdivenlerine niçin Yunan bayrağı sermişler? </w:t>
      </w:r>
    </w:p>
    <w:p w:rsidR="00CD451F" w:rsidRPr="009B6AAF" w:rsidRDefault="00CD451F" w:rsidP="00E713F8">
      <w:pPr>
        <w:rPr>
          <w:bCs/>
          <w:iCs/>
        </w:rPr>
      </w:pPr>
      <w:r>
        <w:rPr>
          <w:b/>
          <w:bCs/>
          <w:iCs/>
        </w:rPr>
        <w:t xml:space="preserve">   </w:t>
      </w:r>
      <w:r w:rsidRPr="009B6AAF">
        <w:rPr>
          <w:b/>
          <w:bCs/>
          <w:iCs/>
        </w:rPr>
        <w:t>A)</w:t>
      </w:r>
      <w:r w:rsidRPr="009B6AAF">
        <w:rPr>
          <w:bCs/>
          <w:iCs/>
        </w:rPr>
        <w:t xml:space="preserve"> Yunan kralı bu eve Türk bayrağına basarak girdiği için </w:t>
      </w:r>
    </w:p>
    <w:p w:rsidR="00CD451F" w:rsidRPr="009B6AAF" w:rsidRDefault="00CD451F" w:rsidP="00967DF1">
      <w:pPr>
        <w:ind w:right="-1064"/>
        <w:rPr>
          <w:bCs/>
          <w:iCs/>
        </w:rPr>
      </w:pPr>
      <w:r>
        <w:rPr>
          <w:b/>
          <w:bCs/>
          <w:iCs/>
        </w:rPr>
        <w:t xml:space="preserve">   </w:t>
      </w:r>
      <w:r w:rsidRPr="009B6AAF">
        <w:rPr>
          <w:b/>
          <w:bCs/>
          <w:iCs/>
        </w:rPr>
        <w:t>B)</w:t>
      </w:r>
      <w:r>
        <w:rPr>
          <w:bCs/>
          <w:iCs/>
        </w:rPr>
        <w:t xml:space="preserve"> Merdivenlere serecek </w:t>
      </w:r>
      <w:r w:rsidRPr="009B6AAF">
        <w:rPr>
          <w:bCs/>
          <w:iCs/>
        </w:rPr>
        <w:t xml:space="preserve">halıları olmadığı için </w:t>
      </w:r>
    </w:p>
    <w:p w:rsidR="00CD451F" w:rsidRPr="009B6AAF" w:rsidRDefault="00CD451F" w:rsidP="00967DF1">
      <w:pPr>
        <w:ind w:right="-922"/>
        <w:rPr>
          <w:bCs/>
          <w:iCs/>
          <w:sz w:val="32"/>
        </w:rPr>
      </w:pPr>
      <w:r>
        <w:rPr>
          <w:b/>
          <w:bCs/>
          <w:iCs/>
        </w:rPr>
        <w:t xml:space="preserve">   </w:t>
      </w:r>
      <w:r w:rsidRPr="009B6AAF">
        <w:rPr>
          <w:b/>
          <w:bCs/>
          <w:iCs/>
        </w:rPr>
        <w:t>C)</w:t>
      </w:r>
      <w:r w:rsidRPr="009B6AAF">
        <w:rPr>
          <w:bCs/>
          <w:iCs/>
        </w:rPr>
        <w:t xml:space="preserve"> Merdivenlerin mermeri </w:t>
      </w:r>
      <w:r>
        <w:rPr>
          <w:bCs/>
          <w:iCs/>
        </w:rPr>
        <w:t xml:space="preserve"> </w:t>
      </w:r>
      <w:r w:rsidRPr="009B6AAF">
        <w:rPr>
          <w:bCs/>
          <w:iCs/>
        </w:rPr>
        <w:t>kaygan olduğu için</w:t>
      </w:r>
    </w:p>
    <w:p w:rsidR="00CD451F" w:rsidRPr="009B6AAF" w:rsidRDefault="00CD451F" w:rsidP="00967DF1">
      <w:pPr>
        <w:ind w:right="-639"/>
      </w:pPr>
      <w:r>
        <w:rPr>
          <w:bCs/>
          <w:iCs/>
          <w:sz w:val="20"/>
          <w:szCs w:val="16"/>
        </w:rPr>
        <w:t xml:space="preserve">      </w:t>
      </w:r>
      <w:r>
        <w:rPr>
          <w:b/>
          <w:bCs/>
          <w:iCs/>
        </w:rPr>
        <w:t>11</w:t>
      </w:r>
      <w:r w:rsidRPr="009B6AAF">
        <w:rPr>
          <w:b/>
          <w:bCs/>
          <w:iCs/>
        </w:rPr>
        <w:t>)</w:t>
      </w:r>
      <w:r w:rsidRPr="009B6AAF">
        <w:t xml:space="preserve"> Atatürk'ün, bayrağın kaldırılmasını isteme sebebi neymiş? </w:t>
      </w:r>
    </w:p>
    <w:p w:rsidR="00CD451F" w:rsidRPr="009B6AAF" w:rsidRDefault="00CD451F" w:rsidP="00967DF1">
      <w:pPr>
        <w:ind w:right="-922"/>
      </w:pPr>
      <w:r>
        <w:rPr>
          <w:b/>
        </w:rPr>
        <w:t xml:space="preserve">  </w:t>
      </w:r>
      <w:r w:rsidRPr="009B6AAF">
        <w:rPr>
          <w:b/>
        </w:rPr>
        <w:t xml:space="preserve">A) </w:t>
      </w:r>
      <w:r w:rsidRPr="009B6AAF">
        <w:t>Önceki</w:t>
      </w:r>
      <w:r w:rsidRPr="009B6AAF">
        <w:rPr>
          <w:b/>
        </w:rPr>
        <w:t xml:space="preserve"> </w:t>
      </w:r>
      <w:r>
        <w:t xml:space="preserve">hatasını tekrar  </w:t>
      </w:r>
      <w:r w:rsidRPr="009B6AAF">
        <w:t>etmek istememesi.</w:t>
      </w:r>
    </w:p>
    <w:p w:rsidR="00CD451F" w:rsidRPr="009B6AAF" w:rsidRDefault="00CD451F" w:rsidP="00967DF1">
      <w:pPr>
        <w:ind w:right="-1064"/>
      </w:pPr>
      <w:r>
        <w:rPr>
          <w:b/>
        </w:rPr>
        <w:t xml:space="preserve">  </w:t>
      </w:r>
      <w:r w:rsidRPr="009B6AAF">
        <w:rPr>
          <w:b/>
        </w:rPr>
        <w:t>B)</w:t>
      </w:r>
      <w:r>
        <w:t xml:space="preserve"> Yunanlıların sembolü de </w:t>
      </w:r>
      <w:r w:rsidRPr="009B6AAF">
        <w:t xml:space="preserve">olsa bir bayrağa basmak istememesi. </w:t>
      </w:r>
    </w:p>
    <w:p w:rsidR="00CD451F" w:rsidRDefault="00CD451F" w:rsidP="00E713F8">
      <w:r>
        <w:rPr>
          <w:b/>
        </w:rPr>
        <w:t xml:space="preserve">  </w:t>
      </w:r>
      <w:r w:rsidRPr="009B6AAF">
        <w:rPr>
          <w:b/>
        </w:rPr>
        <w:t>C)</w:t>
      </w:r>
      <w:r w:rsidRPr="009B6AAF">
        <w:t xml:space="preserve"> Kalabalığı mahcup etmek istememesi.</w:t>
      </w:r>
    </w:p>
    <w:p w:rsidR="00CD451F" w:rsidRDefault="00CD451F" w:rsidP="00967DF1">
      <w:pPr>
        <w:tabs>
          <w:tab w:val="left" w:pos="540"/>
        </w:tabs>
        <w:ind w:right="-1064"/>
        <w:rPr>
          <w:bCs/>
          <w:iCs/>
          <w:sz w:val="22"/>
        </w:rPr>
      </w:pPr>
      <w:r>
        <w:t xml:space="preserve">  </w:t>
      </w:r>
      <w:r>
        <w:rPr>
          <w:b/>
        </w:rPr>
        <w:t xml:space="preserve">12) </w:t>
      </w:r>
      <w:r w:rsidRPr="00967DF1">
        <w:rPr>
          <w:b/>
        </w:rPr>
        <w:t xml:space="preserve">   </w:t>
      </w:r>
      <w:r w:rsidRPr="00967DF1">
        <w:rPr>
          <w:b/>
          <w:bCs/>
          <w:iCs/>
        </w:rPr>
        <w:t>“Atatürk ileri görüşlü bir devlet adamıydı. Açık sözlüydü, doğruyu söylemekten çekinmezdi. Disiplinli ve çalışkandı. Sanata ve sanatçıya önem verirdi. ……………... her alanda kendini yetiştirmişti.”</w:t>
      </w:r>
    </w:p>
    <w:p w:rsidR="00CD451F" w:rsidRPr="00967DF1" w:rsidRDefault="00CD451F" w:rsidP="00967DF1">
      <w:pPr>
        <w:tabs>
          <w:tab w:val="left" w:pos="540"/>
        </w:tabs>
        <w:ind w:right="-1064"/>
        <w:rPr>
          <w:bCs/>
          <w:iCs/>
        </w:rPr>
      </w:pPr>
      <w:r w:rsidRPr="00967DF1">
        <w:rPr>
          <w:bCs/>
          <w:iCs/>
        </w:rPr>
        <w:t xml:space="preserve">  Yukarıdaki cümleyi aşağıdakilerden hangisi ile </w:t>
      </w:r>
      <w:r w:rsidRPr="00967DF1">
        <w:rPr>
          <w:b/>
          <w:bCs/>
          <w:iCs/>
        </w:rPr>
        <w:t>tamamlayamayız?</w:t>
      </w:r>
    </w:p>
    <w:p w:rsidR="00CD451F" w:rsidRDefault="00CD451F" w:rsidP="00967DF1">
      <w:pPr>
        <w:tabs>
          <w:tab w:val="left" w:pos="540"/>
        </w:tabs>
        <w:ind w:right="-1064"/>
        <w:rPr>
          <w:bCs/>
          <w:iCs/>
        </w:rPr>
      </w:pPr>
      <w:r>
        <w:rPr>
          <w:bCs/>
          <w:iCs/>
        </w:rPr>
        <w:t xml:space="preserve">       </w:t>
      </w:r>
      <w:r w:rsidRPr="00967DF1">
        <w:rPr>
          <w:b/>
          <w:bCs/>
          <w:iCs/>
        </w:rPr>
        <w:t>A)</w:t>
      </w:r>
      <w:r>
        <w:rPr>
          <w:bCs/>
          <w:iCs/>
        </w:rPr>
        <w:t xml:space="preserve"> kısacası      </w:t>
      </w:r>
    </w:p>
    <w:p w:rsidR="00CD451F" w:rsidRDefault="00CD451F" w:rsidP="00967DF1">
      <w:pPr>
        <w:tabs>
          <w:tab w:val="left" w:pos="540"/>
        </w:tabs>
        <w:ind w:right="-1064"/>
        <w:rPr>
          <w:bCs/>
          <w:iCs/>
        </w:rPr>
      </w:pPr>
      <w:r>
        <w:rPr>
          <w:bCs/>
          <w:iCs/>
        </w:rPr>
        <w:t xml:space="preserve">       </w:t>
      </w:r>
      <w:r w:rsidRPr="00967DF1">
        <w:rPr>
          <w:b/>
          <w:bCs/>
          <w:iCs/>
        </w:rPr>
        <w:t>B)</w:t>
      </w:r>
      <w:r w:rsidRPr="00967DF1">
        <w:rPr>
          <w:bCs/>
          <w:iCs/>
        </w:rPr>
        <w:t xml:space="preserve"> </w:t>
      </w:r>
      <w:r>
        <w:rPr>
          <w:bCs/>
          <w:iCs/>
        </w:rPr>
        <w:t xml:space="preserve"> hatta</w:t>
      </w:r>
    </w:p>
    <w:p w:rsidR="00CD451F" w:rsidRDefault="00CD451F" w:rsidP="00967DF1">
      <w:pPr>
        <w:tabs>
          <w:tab w:val="left" w:pos="540"/>
        </w:tabs>
        <w:ind w:right="-1064"/>
        <w:rPr>
          <w:bCs/>
          <w:iCs/>
        </w:rPr>
      </w:pPr>
      <w:r>
        <w:rPr>
          <w:bCs/>
          <w:iCs/>
        </w:rPr>
        <w:t xml:space="preserve">       </w:t>
      </w:r>
      <w:r w:rsidRPr="00967DF1">
        <w:rPr>
          <w:b/>
          <w:bCs/>
          <w:iCs/>
        </w:rPr>
        <w:t>C)</w:t>
      </w:r>
      <w:r>
        <w:rPr>
          <w:bCs/>
          <w:iCs/>
        </w:rPr>
        <w:t xml:space="preserve"> s</w:t>
      </w:r>
      <w:r w:rsidRPr="00967DF1">
        <w:rPr>
          <w:bCs/>
          <w:iCs/>
        </w:rPr>
        <w:t>onuç olarak</w:t>
      </w:r>
    </w:p>
    <w:p w:rsidR="00CD451F" w:rsidRDefault="00CD451F" w:rsidP="00967DF1">
      <w:pPr>
        <w:tabs>
          <w:tab w:val="left" w:pos="540"/>
        </w:tabs>
        <w:ind w:right="-1064"/>
        <w:rPr>
          <w:bCs/>
          <w:iCs/>
        </w:rPr>
      </w:pPr>
    </w:p>
    <w:p w:rsidR="00CD451F" w:rsidRDefault="00CD451F" w:rsidP="00967DF1">
      <w:pPr>
        <w:tabs>
          <w:tab w:val="left" w:pos="540"/>
        </w:tabs>
        <w:ind w:right="-1064"/>
        <w:rPr>
          <w:bCs/>
          <w:iCs/>
        </w:rPr>
      </w:pPr>
    </w:p>
    <w:p w:rsidR="00CD451F" w:rsidRDefault="00CD451F" w:rsidP="00967DF1">
      <w:pPr>
        <w:tabs>
          <w:tab w:val="left" w:pos="540"/>
        </w:tabs>
        <w:ind w:right="-1064"/>
        <w:rPr>
          <w:bCs/>
          <w:iCs/>
        </w:rPr>
      </w:pPr>
    </w:p>
    <w:p w:rsidR="00CD451F" w:rsidRPr="009B6AAF" w:rsidRDefault="00CD451F" w:rsidP="00967DF1">
      <w:pPr>
        <w:pStyle w:val="AralkYok1"/>
        <w:ind w:left="-993"/>
        <w:rPr>
          <w:rFonts w:ascii="Century Gothic" w:hAnsi="Century Gothic" w:cs="Arial"/>
          <w:bCs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32" type="#_x0000_t61" style="position:absolute;left:0;text-align:left;margin-left:38.6pt;margin-top:-14.2pt;width:177.6pt;height:103.7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" adj="-1970,2922" fillcolor="#fde9d9">
            <v:textbox>
              <w:txbxContent>
                <w:p w:rsidR="00CD451F" w:rsidRPr="00A532F8" w:rsidRDefault="00CD451F" w:rsidP="00967DF1">
                  <w:pPr>
                    <w:rPr>
                      <w:rFonts w:ascii="Comic Sans MS" w:hAnsi="Comic Sans MS"/>
                    </w:rPr>
                  </w:pPr>
                  <w:r w:rsidRPr="00A532F8">
                    <w:rPr>
                      <w:rFonts w:ascii="Comic Sans MS" w:hAnsi="Comic Sans MS"/>
                      <w:b/>
                    </w:rPr>
                    <w:t>‘</w:t>
                  </w:r>
                  <w:r w:rsidRPr="00FA4DFC">
                    <w:rPr>
                      <w:b/>
                    </w:rPr>
                    <w:t>’Sıcak’’</w:t>
                  </w:r>
                  <w:r w:rsidRPr="00FA4DFC">
                    <w:t xml:space="preserve"> kelimesi hangi şıkta varlığın özelliğini bildiren kelime olarak kullanılmıştır?</w:t>
                  </w:r>
                </w:p>
              </w:txbxContent>
            </v:textbox>
          </v:shape>
        </w:pict>
      </w:r>
      <w:r w:rsidRPr="00FA4DFC">
        <w:rPr>
          <w:rFonts w:ascii="Century Gothic" w:hAnsi="Century Gothic"/>
          <w:b/>
          <w:sz w:val="28"/>
          <w:szCs w:val="24"/>
        </w:rPr>
        <w:t>13)</w:t>
      </w:r>
      <w:r w:rsidRPr="00FA4DFC">
        <w:rPr>
          <w:rFonts w:ascii="Century Gothic" w:hAnsi="Century Gothic" w:cs="Arial"/>
          <w:b/>
          <w:sz w:val="28"/>
          <w:szCs w:val="24"/>
        </w:rPr>
        <w:t xml:space="preserve"> </w:t>
      </w:r>
      <w:r w:rsidRPr="00FA4DFC">
        <w:rPr>
          <w:rFonts w:ascii="Century Gothic" w:hAnsi="Century Gothic" w:cs="Arial"/>
          <w:sz w:val="28"/>
          <w:szCs w:val="24"/>
        </w:rPr>
        <w:t xml:space="preserve"> </w:t>
      </w:r>
      <w:r w:rsidRPr="00EE703F">
        <w:rPr>
          <w:rFonts w:ascii="Century Gothic" w:hAnsi="Century Gothic" w:cs="Arial"/>
          <w:noProof/>
          <w:sz w:val="24"/>
          <w:szCs w:val="24"/>
          <w:lang w:eastAsia="tr-TR"/>
        </w:rPr>
        <w:pict>
          <v:shape id="Resim 70" o:spid="_x0000_i1029" type="#_x0000_t75" style="width:42.75pt;height:36pt;visibility:visible">
            <v:imagedata r:id="rId13" o:title=""/>
          </v:shape>
        </w:pict>
      </w:r>
      <w:r w:rsidRPr="009B6AAF">
        <w:rPr>
          <w:rFonts w:ascii="Century Gothic" w:hAnsi="Century Gothic" w:cs="Arial"/>
          <w:sz w:val="24"/>
          <w:szCs w:val="24"/>
        </w:rPr>
        <w:t xml:space="preserve"> </w:t>
      </w:r>
    </w:p>
    <w:p w:rsidR="00CD451F" w:rsidRDefault="00CD451F" w:rsidP="00967DF1">
      <w:pPr>
        <w:pStyle w:val="AralkYok1"/>
        <w:ind w:left="720"/>
        <w:rPr>
          <w:rFonts w:ascii="Century Gothic" w:hAnsi="Century Gothic" w:cs="Arial"/>
          <w:bCs/>
        </w:rPr>
      </w:pPr>
    </w:p>
    <w:p w:rsidR="00CD451F" w:rsidRDefault="00CD451F" w:rsidP="00967DF1">
      <w:pPr>
        <w:pStyle w:val="AralkYok1"/>
        <w:ind w:left="720"/>
        <w:rPr>
          <w:rFonts w:ascii="Century Gothic" w:hAnsi="Century Gothic" w:cs="Arial"/>
          <w:bCs/>
        </w:rPr>
      </w:pPr>
    </w:p>
    <w:p w:rsidR="00CD451F" w:rsidRDefault="00CD451F" w:rsidP="00967DF1">
      <w:pPr>
        <w:pStyle w:val="AralkYok1"/>
        <w:ind w:left="720"/>
        <w:rPr>
          <w:rFonts w:ascii="Century Gothic" w:hAnsi="Century Gothic" w:cs="Arial"/>
          <w:bCs/>
        </w:rPr>
      </w:pPr>
    </w:p>
    <w:p w:rsidR="00CD451F" w:rsidRDefault="00CD451F" w:rsidP="00967DF1">
      <w:pPr>
        <w:pStyle w:val="AralkYok1"/>
        <w:ind w:left="720"/>
        <w:rPr>
          <w:rFonts w:ascii="Century Gothic" w:hAnsi="Century Gothic" w:cs="Arial"/>
          <w:bCs/>
        </w:rPr>
      </w:pPr>
    </w:p>
    <w:p w:rsidR="00CD451F" w:rsidRPr="00967DF1" w:rsidRDefault="00CD451F" w:rsidP="00967DF1">
      <w:pPr>
        <w:pStyle w:val="AralkYok1"/>
        <w:ind w:left="0"/>
        <w:rPr>
          <w:rFonts w:ascii="Century Gothic" w:hAnsi="Century Gothic" w:cs="Arial"/>
          <w:bCs/>
          <w:sz w:val="24"/>
        </w:rPr>
      </w:pPr>
    </w:p>
    <w:p w:rsidR="00CD451F" w:rsidRPr="00967DF1" w:rsidRDefault="00CD451F" w:rsidP="00967DF1">
      <w:pPr>
        <w:pStyle w:val="AralkYok1"/>
        <w:ind w:left="-851"/>
        <w:rPr>
          <w:rFonts w:ascii="Century Gothic" w:hAnsi="Century Gothic" w:cs="Arial"/>
          <w:bCs/>
          <w:sz w:val="28"/>
        </w:rPr>
      </w:pPr>
      <w:r w:rsidRPr="00967DF1">
        <w:rPr>
          <w:rFonts w:ascii="Century Gothic" w:hAnsi="Century Gothic" w:cs="Arial"/>
          <w:b/>
          <w:bCs/>
          <w:sz w:val="28"/>
        </w:rPr>
        <w:t>A)</w:t>
      </w:r>
      <w:r w:rsidRPr="00967DF1">
        <w:rPr>
          <w:rFonts w:ascii="Century Gothic" w:hAnsi="Century Gothic" w:cs="Arial"/>
          <w:bCs/>
          <w:sz w:val="28"/>
        </w:rPr>
        <w:t xml:space="preserve"> Yaz mevsimindeki sıcaklıkları özledim.</w:t>
      </w:r>
    </w:p>
    <w:p w:rsidR="00CD451F" w:rsidRPr="00967DF1" w:rsidRDefault="00CD451F" w:rsidP="00967DF1">
      <w:pPr>
        <w:pStyle w:val="AralkYok1"/>
        <w:ind w:left="-851"/>
        <w:rPr>
          <w:rFonts w:ascii="Century Gothic" w:hAnsi="Century Gothic" w:cs="Arial"/>
          <w:bCs/>
          <w:sz w:val="28"/>
        </w:rPr>
      </w:pPr>
      <w:r w:rsidRPr="00967DF1">
        <w:rPr>
          <w:rFonts w:ascii="Century Gothic" w:hAnsi="Century Gothic" w:cs="Arial"/>
          <w:b/>
          <w:bCs/>
          <w:sz w:val="28"/>
        </w:rPr>
        <w:t>B)</w:t>
      </w:r>
      <w:r w:rsidRPr="00967DF1">
        <w:rPr>
          <w:rFonts w:ascii="Century Gothic" w:hAnsi="Century Gothic" w:cs="Arial"/>
          <w:bCs/>
          <w:sz w:val="28"/>
        </w:rPr>
        <w:t xml:space="preserve"> Kahvaltı için fırından sıcak ekmek aldım.</w:t>
      </w:r>
    </w:p>
    <w:p w:rsidR="00CD451F" w:rsidRDefault="00CD451F" w:rsidP="00967DF1">
      <w:pPr>
        <w:pStyle w:val="AralkYok1"/>
        <w:ind w:left="-851"/>
        <w:rPr>
          <w:rFonts w:ascii="Century Gothic" w:hAnsi="Century Gothic" w:cs="Arial"/>
          <w:bCs/>
          <w:sz w:val="28"/>
        </w:rPr>
      </w:pPr>
      <w:r w:rsidRPr="00967DF1">
        <w:rPr>
          <w:rFonts w:ascii="Century Gothic" w:hAnsi="Century Gothic" w:cs="Arial"/>
          <w:b/>
          <w:bCs/>
          <w:sz w:val="28"/>
        </w:rPr>
        <w:t>C)</w:t>
      </w:r>
      <w:r w:rsidRPr="00967DF1">
        <w:rPr>
          <w:rFonts w:ascii="Century Gothic" w:hAnsi="Century Gothic" w:cs="Arial"/>
          <w:bCs/>
          <w:sz w:val="28"/>
        </w:rPr>
        <w:t xml:space="preserve"> Sıcaklarda ne giysek bunalıyoruz.</w:t>
      </w:r>
    </w:p>
    <w:p w:rsidR="00CD451F" w:rsidRPr="00967DF1" w:rsidRDefault="00CD451F" w:rsidP="00967DF1">
      <w:pPr>
        <w:pStyle w:val="AralkYok1"/>
        <w:ind w:left="-851"/>
        <w:rPr>
          <w:rFonts w:ascii="Century Gothic" w:hAnsi="Century Gothic" w:cs="Arial"/>
          <w:bCs/>
          <w:sz w:val="28"/>
        </w:rPr>
      </w:pPr>
    </w:p>
    <w:p w:rsidR="00CD451F" w:rsidRDefault="00CD451F" w:rsidP="00967DF1">
      <w:pPr>
        <w:pStyle w:val="AralkYok1"/>
        <w:ind w:left="-851"/>
        <w:rPr>
          <w:rFonts w:ascii="Century Gothic" w:hAnsi="Century Gothic"/>
          <w:b/>
          <w:sz w:val="32"/>
          <w:szCs w:val="24"/>
        </w:rPr>
      </w:pPr>
    </w:p>
    <w:p w:rsidR="00CD451F" w:rsidRDefault="00CD451F" w:rsidP="00967DF1">
      <w:pPr>
        <w:pStyle w:val="AralkYok1"/>
        <w:ind w:left="-851"/>
        <w:rPr>
          <w:rFonts w:ascii="Century Gothic" w:hAnsi="Century Gothic"/>
          <w:b/>
          <w:sz w:val="32"/>
          <w:szCs w:val="24"/>
        </w:rPr>
      </w:pPr>
    </w:p>
    <w:p w:rsidR="00CD451F" w:rsidRDefault="00CD451F" w:rsidP="00967DF1">
      <w:pPr>
        <w:pStyle w:val="AralkYok1"/>
        <w:ind w:left="-851"/>
        <w:rPr>
          <w:rFonts w:ascii="Century Gothic" w:hAnsi="Century Gothic"/>
          <w:b/>
          <w:sz w:val="32"/>
          <w:szCs w:val="24"/>
        </w:rPr>
      </w:pPr>
    </w:p>
    <w:p w:rsidR="00CD451F" w:rsidRPr="00967DF1" w:rsidRDefault="00CD451F" w:rsidP="00967DF1">
      <w:pPr>
        <w:pStyle w:val="AralkYok1"/>
        <w:ind w:left="-851"/>
        <w:rPr>
          <w:rFonts w:ascii="Century Gothic" w:hAnsi="Century Gothic"/>
          <w:b/>
          <w:sz w:val="32"/>
          <w:szCs w:val="24"/>
        </w:rPr>
      </w:pPr>
    </w:p>
    <w:p w:rsidR="00CD451F" w:rsidRPr="00967DF1" w:rsidRDefault="00CD451F" w:rsidP="00967DF1">
      <w:pPr>
        <w:pStyle w:val="AralkYok1"/>
        <w:ind w:left="-851"/>
        <w:rPr>
          <w:rFonts w:ascii="Century Gothic" w:hAnsi="Century Gothic" w:cs="Arial"/>
          <w:bCs/>
          <w:sz w:val="28"/>
        </w:rPr>
      </w:pPr>
      <w:r w:rsidRPr="00FA4DFC">
        <w:rPr>
          <w:rFonts w:ascii="Century Gothic" w:hAnsi="Century Gothic"/>
          <w:b/>
          <w:sz w:val="28"/>
          <w:szCs w:val="24"/>
        </w:rPr>
        <w:t>14)</w:t>
      </w:r>
      <w:r w:rsidRPr="00FA4DFC">
        <w:rPr>
          <w:rFonts w:ascii="Century Gothic" w:hAnsi="Century Gothic"/>
          <w:sz w:val="28"/>
          <w:szCs w:val="24"/>
          <w:lang w:eastAsia="tr-TR"/>
        </w:rPr>
        <w:t xml:space="preserve"> </w:t>
      </w:r>
      <w:r w:rsidRPr="00967DF1">
        <w:rPr>
          <w:rFonts w:ascii="Century Gothic" w:hAnsi="Century Gothic"/>
          <w:sz w:val="28"/>
        </w:rPr>
        <w:t xml:space="preserve">Aşağıdaki cümlelerin hangisinde </w:t>
      </w:r>
      <w:r w:rsidRPr="00967DF1">
        <w:rPr>
          <w:rFonts w:ascii="Century Gothic" w:hAnsi="Century Gothic"/>
          <w:b/>
          <w:sz w:val="28"/>
        </w:rPr>
        <w:t xml:space="preserve">eş anlamlı kelimeler </w:t>
      </w:r>
      <w:r w:rsidRPr="00967DF1">
        <w:rPr>
          <w:rFonts w:ascii="Century Gothic" w:hAnsi="Century Gothic"/>
          <w:sz w:val="28"/>
        </w:rPr>
        <w:t xml:space="preserve">bir arada kullanılmıştır? </w:t>
      </w:r>
    </w:p>
    <w:p w:rsidR="00CD451F" w:rsidRPr="00967DF1" w:rsidRDefault="00CD451F" w:rsidP="00967DF1">
      <w:pPr>
        <w:pStyle w:val="AralkYok1"/>
        <w:ind w:left="-851"/>
        <w:rPr>
          <w:rFonts w:ascii="Century Gothic" w:hAnsi="Century Gothic"/>
          <w:b/>
          <w:sz w:val="28"/>
        </w:rPr>
      </w:pPr>
    </w:p>
    <w:p w:rsidR="00CD451F" w:rsidRDefault="00CD451F" w:rsidP="00AC50C4">
      <w:pPr>
        <w:pStyle w:val="AralkYok1"/>
        <w:ind w:left="-851"/>
        <w:rPr>
          <w:rFonts w:ascii="Century Gothic" w:hAnsi="Century Gothic"/>
          <w:sz w:val="28"/>
        </w:rPr>
      </w:pPr>
      <w:r w:rsidRPr="00967DF1">
        <w:rPr>
          <w:rFonts w:ascii="Century Gothic" w:hAnsi="Century Gothic"/>
          <w:b/>
          <w:sz w:val="28"/>
        </w:rPr>
        <w:t xml:space="preserve">  A)</w:t>
      </w:r>
      <w:r w:rsidRPr="00967DF1">
        <w:rPr>
          <w:rFonts w:ascii="Century Gothic" w:hAnsi="Century Gothic"/>
          <w:sz w:val="28"/>
        </w:rPr>
        <w:t xml:space="preserve">  İhtiyar adam, yaşlı kadına selam verdi. </w:t>
      </w:r>
    </w:p>
    <w:p w:rsidR="00CD451F" w:rsidRDefault="00CD451F" w:rsidP="00713458">
      <w:pPr>
        <w:pStyle w:val="AralkYok1"/>
        <w:ind w:left="-851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</w:t>
      </w:r>
      <w:r>
        <w:rPr>
          <w:rFonts w:ascii="Century Gothic" w:hAnsi="Century Gothic"/>
          <w:b/>
          <w:sz w:val="28"/>
        </w:rPr>
        <w:t>B)</w:t>
      </w:r>
      <w:r w:rsidRPr="00AC50C4">
        <w:rPr>
          <w:rFonts w:ascii="Century Gothic" w:hAnsi="Century Gothic"/>
          <w:sz w:val="28"/>
        </w:rPr>
        <w:t xml:space="preserve"> </w:t>
      </w:r>
      <w:r w:rsidRPr="00967DF1">
        <w:rPr>
          <w:rFonts w:ascii="Century Gothic" w:hAnsi="Century Gothic"/>
          <w:sz w:val="28"/>
        </w:rPr>
        <w:t>Mahallemizde</w:t>
      </w:r>
      <w:r>
        <w:rPr>
          <w:rFonts w:ascii="Century Gothic" w:hAnsi="Century Gothic"/>
          <w:sz w:val="28"/>
        </w:rPr>
        <w:t>ki hemen herkesi az çok tanırım.</w:t>
      </w:r>
    </w:p>
    <w:p w:rsidR="00CD451F" w:rsidRPr="00713458" w:rsidRDefault="00CD451F" w:rsidP="00713458">
      <w:pPr>
        <w:pStyle w:val="AralkYok1"/>
        <w:ind w:left="-851"/>
        <w:rPr>
          <w:rFonts w:ascii="Century Gothic" w:hAnsi="Century Gothic" w:cs="Arial"/>
          <w:b/>
          <w:bCs/>
          <w:sz w:val="28"/>
        </w:rPr>
      </w:pPr>
      <w:r>
        <w:rPr>
          <w:rFonts w:ascii="Century Gothic" w:hAnsi="Century Gothic"/>
          <w:b/>
          <w:sz w:val="28"/>
        </w:rPr>
        <w:t xml:space="preserve"> </w:t>
      </w:r>
      <w:r w:rsidRPr="00967DF1">
        <w:rPr>
          <w:rFonts w:ascii="Century Gothic" w:hAnsi="Century Gothic"/>
          <w:b/>
          <w:sz w:val="28"/>
        </w:rPr>
        <w:t>C)</w:t>
      </w:r>
      <w:r w:rsidRPr="00967DF1">
        <w:rPr>
          <w:rFonts w:ascii="Century Gothic" w:hAnsi="Century Gothic"/>
          <w:sz w:val="28"/>
        </w:rPr>
        <w:t xml:space="preserve"> Dar bir sokaktan geçip geniş bir alana ulaştık.</w:t>
      </w:r>
      <w:r w:rsidRPr="0082593C">
        <w:rPr>
          <w:rFonts w:ascii="Century Gothic" w:hAnsi="Century Gothic"/>
          <w:noProof/>
          <w:sz w:val="28"/>
          <w:szCs w:val="24"/>
          <w:lang w:eastAsia="tr-TR"/>
        </w:rPr>
        <w:t xml:space="preserve"> </w:t>
      </w:r>
    </w:p>
    <w:p w:rsidR="00CD451F" w:rsidRDefault="00CD451F" w:rsidP="00FA4DFC">
      <w:pPr>
        <w:pStyle w:val="AralkYok1"/>
        <w:ind w:left="-851"/>
        <w:rPr>
          <w:rFonts w:ascii="Century Gothic" w:hAnsi="Century Gothic"/>
          <w:sz w:val="28"/>
        </w:rPr>
      </w:pPr>
    </w:p>
    <w:p w:rsidR="00CD451F" w:rsidRPr="00967DF1" w:rsidRDefault="00CD451F" w:rsidP="00FA4DFC">
      <w:pPr>
        <w:pStyle w:val="AralkYok1"/>
        <w:ind w:left="0"/>
        <w:rPr>
          <w:rFonts w:ascii="Century Gothic" w:hAnsi="Century Gothic"/>
          <w:sz w:val="24"/>
        </w:rPr>
      </w:pPr>
    </w:p>
    <w:p w:rsidR="00CD451F" w:rsidRDefault="00CD451F" w:rsidP="00967DF1">
      <w:pPr>
        <w:rPr>
          <w:b/>
        </w:rPr>
      </w:pPr>
    </w:p>
    <w:p w:rsidR="00CD451F" w:rsidRDefault="00CD451F" w:rsidP="00967DF1">
      <w:pPr>
        <w:rPr>
          <w:b/>
        </w:rPr>
      </w:pPr>
    </w:p>
    <w:p w:rsidR="00CD451F" w:rsidRDefault="00CD451F" w:rsidP="00967DF1">
      <w:pPr>
        <w:rPr>
          <w:b/>
        </w:rPr>
      </w:pPr>
    </w:p>
    <w:p w:rsidR="00CD451F" w:rsidRDefault="00CD451F" w:rsidP="00967DF1">
      <w:pPr>
        <w:rPr>
          <w:b/>
        </w:rPr>
      </w:pPr>
    </w:p>
    <w:p w:rsidR="00CD451F" w:rsidRDefault="00CD451F" w:rsidP="00967DF1">
      <w:pPr>
        <w:rPr>
          <w:b/>
        </w:rPr>
      </w:pPr>
    </w:p>
    <w:p w:rsidR="00CD451F" w:rsidRDefault="00CD451F" w:rsidP="00967DF1">
      <w:pPr>
        <w:rPr>
          <w:b/>
        </w:rPr>
      </w:pPr>
    </w:p>
    <w:p w:rsidR="00CD451F" w:rsidRDefault="00CD451F" w:rsidP="00967DF1">
      <w:pPr>
        <w:rPr>
          <w:b/>
        </w:rPr>
      </w:pPr>
    </w:p>
    <w:p w:rsidR="00CD451F" w:rsidRDefault="00CD451F" w:rsidP="00967DF1">
      <w:pPr>
        <w:rPr>
          <w:b/>
        </w:rPr>
      </w:pPr>
    </w:p>
    <w:p w:rsidR="00CD451F" w:rsidRDefault="00CD451F" w:rsidP="00967DF1">
      <w:pPr>
        <w:rPr>
          <w:b/>
        </w:rPr>
      </w:pPr>
      <w:r>
        <w:rPr>
          <w:b/>
        </w:rPr>
        <w:t xml:space="preserve">         </w:t>
      </w:r>
      <w:r w:rsidRPr="00EE703F">
        <w:rPr>
          <w:noProof/>
          <w:szCs w:val="24"/>
          <w:lang w:eastAsia="tr-TR"/>
        </w:rPr>
        <w:pict>
          <v:shape id="Resim 53" o:spid="_x0000_i1030" type="#_x0000_t75" style="width:112.5pt;height:76.5pt;visibility:visible">
            <v:imagedata r:id="rId14" o:title=""/>
          </v:shape>
        </w:pict>
      </w:r>
    </w:p>
    <w:p w:rsidR="00CD451F" w:rsidRDefault="00CD451F" w:rsidP="00713458">
      <w:pPr>
        <w:pStyle w:val="AralkYok1"/>
        <w:ind w:left="0" w:right="-781"/>
        <w:rPr>
          <w:rFonts w:ascii="Century Gothic" w:hAnsi="Century Gothic"/>
          <w:sz w:val="28"/>
        </w:rPr>
      </w:pPr>
      <w:r>
        <w:rPr>
          <w:b/>
        </w:rPr>
        <w:t xml:space="preserve">   </w:t>
      </w:r>
      <w:r>
        <w:rPr>
          <w:rFonts w:ascii="Century Gothic" w:hAnsi="Century Gothic"/>
          <w:b/>
          <w:sz w:val="28"/>
          <w:szCs w:val="24"/>
        </w:rPr>
        <w:t xml:space="preserve"> </w:t>
      </w:r>
      <w:r w:rsidRPr="00967DF1">
        <w:rPr>
          <w:rFonts w:ascii="Century Gothic" w:hAnsi="Century Gothic"/>
          <w:b/>
          <w:sz w:val="28"/>
          <w:szCs w:val="24"/>
        </w:rPr>
        <w:t xml:space="preserve">15)  </w:t>
      </w:r>
      <w:r>
        <w:rPr>
          <w:rFonts w:ascii="Century Gothic" w:hAnsi="Century Gothic"/>
          <w:b/>
          <w:sz w:val="28"/>
          <w:szCs w:val="24"/>
        </w:rPr>
        <w:t xml:space="preserve">  </w:t>
      </w:r>
      <w:r w:rsidRPr="00967DF1">
        <w:rPr>
          <w:rFonts w:ascii="Century Gothic" w:hAnsi="Century Gothic"/>
          <w:sz w:val="28"/>
        </w:rPr>
        <w:t xml:space="preserve">“ </w:t>
      </w:r>
      <w:r w:rsidRPr="00AC50C4">
        <w:rPr>
          <w:rFonts w:ascii="Century Gothic" w:hAnsi="Century Gothic"/>
          <w:b/>
          <w:sz w:val="28"/>
        </w:rPr>
        <w:t>Başını duvarlara vurmak</w:t>
      </w:r>
      <w:r>
        <w:rPr>
          <w:rFonts w:ascii="Century Gothic" w:hAnsi="Century Gothic"/>
          <w:sz w:val="28"/>
        </w:rPr>
        <w:t xml:space="preserve">”  </w:t>
      </w:r>
      <w:r w:rsidRPr="005E263F">
        <w:rPr>
          <w:rFonts w:ascii="Century Gothic" w:hAnsi="Century Gothic"/>
          <w:sz w:val="28"/>
        </w:rPr>
        <w:t xml:space="preserve">deyiminin açıklaması aşağıdakilerden  hangisidir ?  </w:t>
      </w:r>
      <w:r>
        <w:rPr>
          <w:rFonts w:ascii="Century Gothic" w:hAnsi="Century Gothic"/>
          <w:sz w:val="28"/>
        </w:rPr>
        <w:t xml:space="preserve">                              </w:t>
      </w:r>
    </w:p>
    <w:p w:rsidR="00CD451F" w:rsidRDefault="00CD451F" w:rsidP="00713458">
      <w:pPr>
        <w:pStyle w:val="AralkYok1"/>
        <w:ind w:left="0" w:right="-781"/>
        <w:rPr>
          <w:rFonts w:ascii="Century Gothic" w:hAnsi="Century Gothic"/>
          <w:sz w:val="28"/>
        </w:rPr>
      </w:pPr>
    </w:p>
    <w:p w:rsidR="00CD451F" w:rsidRDefault="00CD451F" w:rsidP="00713458">
      <w:pPr>
        <w:pStyle w:val="AralkYok1"/>
        <w:ind w:left="0" w:right="-781"/>
        <w:rPr>
          <w:rFonts w:ascii="Century Gothic" w:hAnsi="Century Gothic"/>
          <w:sz w:val="28"/>
        </w:rPr>
      </w:pPr>
    </w:p>
    <w:p w:rsidR="00CD451F" w:rsidRPr="00713458" w:rsidRDefault="00CD451F" w:rsidP="00713458">
      <w:pPr>
        <w:pStyle w:val="AralkYok1"/>
        <w:ind w:left="0" w:right="-781"/>
        <w:rPr>
          <w:rFonts w:ascii="Century Gothic" w:hAnsi="Century Gothic"/>
          <w:sz w:val="28"/>
          <w:szCs w:val="24"/>
        </w:rPr>
      </w:pPr>
      <w:r w:rsidRPr="00713458">
        <w:rPr>
          <w:rFonts w:ascii="Century Gothic" w:hAnsi="Century Gothic"/>
          <w:b/>
          <w:sz w:val="28"/>
        </w:rPr>
        <w:t>A</w:t>
      </w:r>
      <w:r w:rsidRPr="005E263F">
        <w:rPr>
          <w:rFonts w:ascii="Century Gothic" w:hAnsi="Century Gothic"/>
          <w:sz w:val="28"/>
        </w:rPr>
        <w:t xml:space="preserve">) Başının ağrısından duvara vurmak                 </w:t>
      </w:r>
    </w:p>
    <w:p w:rsidR="00CD451F" w:rsidRPr="005E263F" w:rsidRDefault="00CD451F" w:rsidP="00713458">
      <w:pPr>
        <w:pStyle w:val="AralkYok1"/>
        <w:ind w:left="0"/>
        <w:rPr>
          <w:rFonts w:ascii="Century Gothic" w:hAnsi="Century Gothic"/>
          <w:i/>
          <w:sz w:val="24"/>
        </w:rPr>
      </w:pPr>
      <w:r w:rsidRPr="00713458">
        <w:rPr>
          <w:rFonts w:ascii="Century Gothic" w:hAnsi="Century Gothic"/>
          <w:b/>
          <w:sz w:val="28"/>
        </w:rPr>
        <w:t>B )</w:t>
      </w:r>
      <w:r w:rsidRPr="005E263F">
        <w:rPr>
          <w:rFonts w:ascii="Century Gothic" w:hAnsi="Century Gothic"/>
          <w:sz w:val="28"/>
        </w:rPr>
        <w:t xml:space="preserve"> Yaptıklarından dolayı çok pişman olmak                                   </w:t>
      </w:r>
      <w:r w:rsidRPr="00713458">
        <w:rPr>
          <w:rFonts w:ascii="Century Gothic" w:hAnsi="Century Gothic"/>
          <w:b/>
          <w:sz w:val="28"/>
        </w:rPr>
        <w:t>C )</w:t>
      </w:r>
      <w:r w:rsidRPr="005E263F">
        <w:rPr>
          <w:rFonts w:ascii="Century Gothic" w:hAnsi="Century Gothic"/>
          <w:sz w:val="28"/>
        </w:rPr>
        <w:t xml:space="preserve"> Çok sinirlenip  kendini etrafa atmak                        </w:t>
      </w:r>
      <w:r w:rsidRPr="005E263F">
        <w:rPr>
          <w:rFonts w:ascii="Century Gothic" w:hAnsi="Century Gothic"/>
          <w:i/>
          <w:sz w:val="24"/>
        </w:rPr>
        <w:t xml:space="preserve">                         </w:t>
      </w:r>
    </w:p>
    <w:p w:rsidR="00CD451F" w:rsidRPr="00C9781A" w:rsidRDefault="00CD451F" w:rsidP="00C9781A">
      <w:pPr>
        <w:pStyle w:val="AralkYok1"/>
        <w:ind w:left="-993"/>
        <w:rPr>
          <w:rFonts w:ascii="Century Gothic" w:hAnsi="Century Gothic"/>
          <w:sz w:val="28"/>
        </w:rPr>
      </w:pPr>
    </w:p>
    <w:p w:rsidR="00CD451F" w:rsidRPr="009B6AAF" w:rsidRDefault="00CD451F" w:rsidP="00967DF1">
      <w:pPr>
        <w:rPr>
          <w:i/>
          <w:sz w:val="22"/>
        </w:rPr>
      </w:pPr>
      <w:r w:rsidRPr="009B6AAF">
        <w:rPr>
          <w:b/>
        </w:rPr>
        <w:t xml:space="preserve">                                            </w:t>
      </w:r>
      <w:r w:rsidRPr="009B6AAF">
        <w:rPr>
          <w:i/>
          <w:sz w:val="22"/>
        </w:rPr>
        <w:t xml:space="preserve"> </w:t>
      </w:r>
    </w:p>
    <w:p w:rsidR="00CD451F" w:rsidRPr="009B6AAF" w:rsidRDefault="00CD451F" w:rsidP="00E713F8">
      <w:pPr>
        <w:rPr>
          <w:b/>
        </w:rPr>
      </w:pPr>
    </w:p>
    <w:p w:rsidR="00CD451F" w:rsidRPr="00C2173F" w:rsidRDefault="00CD451F" w:rsidP="0082593C">
      <w:pPr>
        <w:tabs>
          <w:tab w:val="left" w:pos="540"/>
        </w:tabs>
        <w:ind w:left="142" w:right="-1064"/>
        <w:rPr>
          <w:bCs/>
          <w:iCs/>
        </w:rPr>
      </w:pPr>
      <w:r>
        <w:rPr>
          <w:noProof/>
          <w:lang w:eastAsia="tr-TR"/>
        </w:rPr>
      </w:r>
      <w:r w:rsidRPr="00F2573E">
        <w:rPr>
          <w:noProof/>
          <w:lang w:eastAsia="tr-TR"/>
        </w:rPr>
        <w:pict>
          <v:rect id="Rectangle 217" o:spid="_x0000_s1033" style="width:209.05pt;height:157.4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" strokecolor="#31849b" strokeweight="1pt">
            <v:shadow color="#d8d8d8" offset="3pt,3pt"/>
            <v:textbox inset="16.56pt,7.2pt,16.56pt,7.2pt">
              <w:txbxContent>
                <w:p w:rsidR="00CD451F" w:rsidRPr="00887D0D" w:rsidRDefault="00CD451F" w:rsidP="0082593C">
                  <w:pPr>
                    <w:pStyle w:val="NoSpacing"/>
                    <w:shd w:val="clear" w:color="auto" w:fill="C6D9F1"/>
                    <w:rPr>
                      <w:b/>
                    </w:rPr>
                  </w:pPr>
                  <w:r w:rsidRPr="00887D0D">
                    <w:rPr>
                      <w:b/>
                    </w:rPr>
                    <w:t xml:space="preserve">Türkçe bölümünü bitirdin. Cevaplarını forma doğru kodlayıp kodlamadığını kontrol et.  </w:t>
                  </w:r>
                </w:p>
                <w:p w:rsidR="00CD451F" w:rsidRPr="00887D0D" w:rsidRDefault="00CD451F" w:rsidP="0082593C">
                  <w:pPr>
                    <w:pStyle w:val="NoSpacing"/>
                    <w:shd w:val="clear" w:color="auto" w:fill="C6D9F1"/>
                    <w:rPr>
                      <w:b/>
                    </w:rPr>
                  </w:pPr>
                  <w:r w:rsidRPr="00887D0D">
                    <w:rPr>
                      <w:b/>
                    </w:rPr>
                    <w:t>Matematik bölümüne geç.</w:t>
                  </w:r>
                </w:p>
              </w:txbxContent>
            </v:textbox>
            <w10:anchorlock/>
          </v:rect>
        </w:pict>
      </w:r>
    </w:p>
    <w:p w:rsidR="00CD451F" w:rsidRPr="00C2173F" w:rsidRDefault="00CD451F" w:rsidP="00C2173F">
      <w:pPr>
        <w:ind w:left="-709"/>
      </w:pPr>
    </w:p>
    <w:p w:rsidR="00CD451F" w:rsidRPr="00682178" w:rsidRDefault="00CD451F" w:rsidP="00682178">
      <w:pPr>
        <w:ind w:right="-922"/>
        <w:rPr>
          <w:rFonts w:cs="Arial"/>
          <w:bCs/>
        </w:rPr>
      </w:pPr>
    </w:p>
    <w:p w:rsidR="00CD451F" w:rsidRDefault="00CD451F" w:rsidP="00682178">
      <w:pPr>
        <w:ind w:left="-851"/>
      </w:pPr>
    </w:p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>
      <w:r>
        <w:rPr>
          <w:noProof/>
          <w:lang w:eastAsia="tr-TR"/>
        </w:rPr>
        <w:pict>
          <v:shape id="Metin Kutusu 6" o:spid="_x0000_s1034" type="#_x0000_t202" style="position:absolute;margin-left:-47.8pt;margin-top:-41.1pt;width:541.4pt;height:33.6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" strokeweight="2pt">
            <v:textbox>
              <w:txbxContent>
                <w:p w:rsidR="00CD451F" w:rsidRPr="004F7EDE" w:rsidRDefault="00CD451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MATEMATİK     3.Sınıflar   Ara  Değerlendirme  Sınavı     MATEMATİK</w:t>
                  </w:r>
                </w:p>
              </w:txbxContent>
            </v:textbox>
          </v:shape>
        </w:pict>
      </w:r>
    </w:p>
    <w:p w:rsidR="00CD451F" w:rsidRDefault="00CD451F" w:rsidP="004F7EDE">
      <w:pPr>
        <w:ind w:left="-993"/>
      </w:pPr>
      <w:r>
        <w:rPr>
          <w:noProof/>
          <w:lang w:eastAsia="tr-TR"/>
        </w:rPr>
      </w:r>
      <w:r>
        <w:rPr>
          <w:noProof/>
          <w:lang w:eastAsia="tr-TR"/>
        </w:rPr>
        <w:pict>
          <v:rect id="Rectangle 216" o:spid="_x0000_s1035" style="width:269.75pt;height:96.9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" strokecolor="#31849b" strokeweight="1pt">
            <v:shadow color="#d8d8d8" offset="3pt,3pt"/>
            <v:textbox inset="16.56pt,7.2pt,16.56pt,7.2pt">
              <w:txbxContent>
                <w:p w:rsidR="00CD451F" w:rsidRPr="00C535C7" w:rsidRDefault="00CD451F" w:rsidP="004F7EDE">
                  <w:pPr>
                    <w:pStyle w:val="NoSpacing"/>
                    <w:shd w:val="clear" w:color="auto" w:fill="C6D9F1"/>
                    <w:rPr>
                      <w:b/>
                      <w:color w:val="FFFFFF"/>
                    </w:rPr>
                  </w:pPr>
                  <w:r w:rsidRPr="00C535C7">
                    <w:rPr>
                      <w:b/>
                    </w:rPr>
                    <w:t xml:space="preserve">Bu bölümde </w:t>
                  </w:r>
                  <w:r>
                    <w:rPr>
                      <w:b/>
                    </w:rPr>
                    <w:t>Matematik</w:t>
                  </w:r>
                  <w:r w:rsidRPr="00C535C7">
                    <w:rPr>
                      <w:b/>
                    </w:rPr>
                    <w:t xml:space="preserve"> dersinden 15 soru sorulmuştur. Bu soruları formda </w:t>
                  </w:r>
                  <w:r>
                    <w:rPr>
                      <w:b/>
                    </w:rPr>
                    <w:t>Matematik</w:t>
                  </w:r>
                  <w:r w:rsidRPr="00C535C7">
                    <w:rPr>
                      <w:b/>
                    </w:rPr>
                    <w:t xml:space="preserve"> bölümüne işaretlemelisin.</w:t>
                  </w:r>
                </w:p>
              </w:txbxContent>
            </v:textbox>
            <w10:anchorlock/>
          </v:rect>
        </w:pict>
      </w:r>
    </w:p>
    <w:p w:rsidR="00CD451F" w:rsidRDefault="00CD451F" w:rsidP="004F7EDE">
      <w:pPr>
        <w:ind w:left="-993"/>
      </w:pPr>
      <w:r>
        <w:t xml:space="preserve">  </w:t>
      </w:r>
      <w:r>
        <w:rPr>
          <w:b/>
        </w:rPr>
        <w:t>1</w:t>
      </w:r>
      <w:r w:rsidRPr="004F7EDE">
        <w:rPr>
          <w:b/>
        </w:rPr>
        <w:t>)</w:t>
      </w:r>
      <w:r w:rsidRPr="004F7EDE">
        <w:rPr>
          <w:bCs/>
        </w:rPr>
        <w:t xml:space="preserve">   4, 3, 7 rakamlarını birer defa kullanarak yazılabilecek en küçük üç basamaklı sayı</w:t>
      </w:r>
      <w:r>
        <w:rPr>
          <w:bCs/>
        </w:rPr>
        <w:t>nın 2 katının 35 fazlası kaçtır?</w:t>
      </w:r>
    </w:p>
    <w:p w:rsidR="00CD451F" w:rsidRDefault="00CD451F" w:rsidP="004F7EDE">
      <w:pPr>
        <w:ind w:left="-993"/>
        <w:rPr>
          <w:bCs/>
        </w:rPr>
      </w:pPr>
      <w:r>
        <w:rPr>
          <w:bCs/>
        </w:rPr>
        <w:t xml:space="preserve">    </w:t>
      </w:r>
      <w:r>
        <w:rPr>
          <w:b/>
          <w:bCs/>
        </w:rPr>
        <w:t xml:space="preserve">A) </w:t>
      </w:r>
      <w:r w:rsidRPr="004F7EDE">
        <w:rPr>
          <w:bCs/>
        </w:rPr>
        <w:t xml:space="preserve">783             </w:t>
      </w:r>
      <w:r w:rsidRPr="004F7EDE">
        <w:rPr>
          <w:bCs/>
        </w:rPr>
        <w:tab/>
      </w:r>
      <w:r w:rsidRPr="004F7EDE">
        <w:rPr>
          <w:b/>
          <w:bCs/>
        </w:rPr>
        <w:t>B)</w:t>
      </w:r>
      <w:r>
        <w:rPr>
          <w:bCs/>
        </w:rPr>
        <w:t xml:space="preserve"> 729         </w:t>
      </w:r>
      <w:r w:rsidRPr="004F7EDE">
        <w:rPr>
          <w:b/>
          <w:bCs/>
        </w:rPr>
        <w:t>C)</w:t>
      </w:r>
      <w:r w:rsidRPr="004F7EDE">
        <w:rPr>
          <w:bCs/>
        </w:rPr>
        <w:t xml:space="preserve"> 694</w:t>
      </w:r>
    </w:p>
    <w:p w:rsidR="00CD451F" w:rsidRDefault="00CD451F" w:rsidP="004F7EDE">
      <w:pPr>
        <w:ind w:left="-993"/>
        <w:rPr>
          <w:bCs/>
        </w:rPr>
      </w:pPr>
    </w:p>
    <w:p w:rsidR="00CD451F" w:rsidRDefault="00CD451F" w:rsidP="004F7EDE">
      <w:pPr>
        <w:ind w:left="-993"/>
        <w:rPr>
          <w:bCs/>
        </w:rPr>
      </w:pP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9" o:spid="_x0000_s1036" type="#_x0000_t58" style="position:absolute;left:0;text-align:left;margin-left:85.1pt;margin-top:27.5pt;width:18pt;height:18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"/>
        </w:pict>
      </w:r>
    </w:p>
    <w:p w:rsidR="00CD451F" w:rsidRDefault="00CD451F" w:rsidP="004F7EDE">
      <w:pPr>
        <w:ind w:left="-993"/>
        <w:rPr>
          <w:b/>
        </w:rPr>
      </w:pPr>
      <w:r>
        <w:rPr>
          <w:noProof/>
          <w:lang w:eastAsia="tr-TR"/>
        </w:rPr>
        <w:pict>
          <v:shape id="8-Nokta Yıldız 8" o:spid="_x0000_s1037" type="#_x0000_t58" style="position:absolute;left:0;text-align:left;margin-left:96.75pt;margin-top:26pt;width:18pt;height:18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"/>
        </w:pict>
      </w:r>
      <w:r>
        <w:rPr>
          <w:noProof/>
          <w:lang w:eastAsia="tr-TR"/>
        </w:rPr>
        <w:pict>
          <v:shape id="5-Nokta Yıldız 10" o:spid="_x0000_s1038" style="position:absolute;left:0;text-align:left;margin-left:119.85pt;margin-top:3.9pt;width:14.5pt;height:12.7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41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" path="m,61850r70339,l92075,r21736,61850l184150,61850r-56906,38225l148980,161925,92075,123699,35170,161925,56906,100075,,61850xe">
            <v:stroke joinstyle="miter"/>
            <v:path o:connecttype="custom" o:connectlocs="0,61850;70339,61850;92075,0;113811,61850;184150,61850;127244,100075;148980,161925;92075,123699;35170,161925;56906,100075;0,61850" o:connectangles="0,0,0,0,0,0,0,0,0,0,0"/>
          </v:shape>
        </w:pict>
      </w:r>
      <w:r w:rsidRPr="004F7EDE">
        <w:rPr>
          <w:b/>
        </w:rPr>
        <w:t xml:space="preserve">2) </w:t>
      </w:r>
      <w:r w:rsidRPr="004F7EDE">
        <w:rPr>
          <w:b/>
          <w:sz w:val="22"/>
        </w:rPr>
        <w:t xml:space="preserve"> </w:t>
      </w:r>
      <w:r>
        <w:rPr>
          <w:b/>
        </w:rPr>
        <w:t xml:space="preserve">5 -10 – 9-18 -17-      </w:t>
      </w:r>
      <w:r w:rsidRPr="004F7EDE">
        <w:rPr>
          <w:b/>
        </w:rPr>
        <w:t xml:space="preserve">  </w:t>
      </w:r>
      <w:r>
        <w:rPr>
          <w:b/>
        </w:rPr>
        <w:t>-</w:t>
      </w:r>
      <w:r w:rsidRPr="004F7EDE">
        <w:rPr>
          <w:b/>
        </w:rPr>
        <w:t xml:space="preserve">   </w:t>
      </w:r>
      <w:r>
        <w:rPr>
          <w:b/>
        </w:rPr>
        <w:t xml:space="preserve">   -</w:t>
      </w:r>
      <w:r w:rsidRPr="004F7EDE">
        <w:rPr>
          <w:b/>
        </w:rPr>
        <w:t>66</w:t>
      </w:r>
      <w:r>
        <w:rPr>
          <w:b/>
        </w:rPr>
        <w:t xml:space="preserve"> ……..</w:t>
      </w:r>
      <w:r w:rsidRPr="004F7EDE">
        <w:rPr>
          <w:b/>
        </w:rPr>
        <w:t xml:space="preserve"> </w:t>
      </w:r>
    </w:p>
    <w:p w:rsidR="00CD451F" w:rsidRDefault="00CD451F" w:rsidP="00BB2B9E">
      <w:pPr>
        <w:ind w:left="-993" w:right="-355"/>
      </w:pPr>
      <w:r>
        <w:rPr>
          <w:noProof/>
          <w:lang w:eastAsia="tr-TR"/>
        </w:rPr>
        <w:pict>
          <v:shape id="5-Nokta Yıldız 7" o:spid="_x0000_s1039" style="position:absolute;left:0;text-align:left;margin-left:179.05pt;margin-top:1.7pt;width:14.5pt;height:12.7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41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" path="m,61850r70339,l92075,r21736,61850l184150,61850r-56906,38225l148980,161925,92075,123699,35170,161925,56906,100075,,61850xe">
            <v:stroke joinstyle="miter"/>
            <v:path o:connecttype="custom" o:connectlocs="0,61850;70339,61850;92075,0;113811,61850;184150,61850;127244,100075;148980,161925;92075,123699;35170,161925;56906,100075;0,61850" o:connectangles="0,0,0,0,0,0,0,0,0,0,0"/>
          </v:shape>
        </w:pict>
      </w:r>
      <w:r>
        <w:rPr>
          <w:b/>
        </w:rPr>
        <w:t xml:space="preserve">Yukarıdaki örüntüde     </w:t>
      </w:r>
      <w:r w:rsidRPr="004F7EDE">
        <w:rPr>
          <w:b/>
        </w:rPr>
        <w:t xml:space="preserve"> </w:t>
      </w:r>
      <w:r>
        <w:rPr>
          <w:b/>
        </w:rPr>
        <w:t xml:space="preserve">   </w:t>
      </w:r>
      <w:r w:rsidRPr="004F7EDE">
        <w:rPr>
          <w:b/>
        </w:rPr>
        <w:t>yerine          ve          y</w:t>
      </w:r>
      <w:r>
        <w:rPr>
          <w:b/>
        </w:rPr>
        <w:t xml:space="preserve">erine gelecek sayıların toplamı </w:t>
      </w:r>
      <w:r w:rsidRPr="004F7EDE">
        <w:rPr>
          <w:b/>
        </w:rPr>
        <w:t xml:space="preserve">aşağıdakilerden hangisidir?         </w:t>
      </w:r>
    </w:p>
    <w:p w:rsidR="00CD451F" w:rsidRDefault="00CD451F" w:rsidP="00BB2B9E">
      <w:pPr>
        <w:ind w:left="-993" w:right="-355"/>
      </w:pPr>
      <w:r>
        <w:t xml:space="preserve">   </w:t>
      </w:r>
      <w:r w:rsidRPr="004F7EDE">
        <w:rPr>
          <w:b/>
        </w:rPr>
        <w:t>A)</w:t>
      </w:r>
      <w:r>
        <w:t xml:space="preserve">  6</w:t>
      </w:r>
      <w:r w:rsidRPr="004F7EDE">
        <w:t>7</w:t>
      </w:r>
      <w:r>
        <w:t xml:space="preserve">              </w:t>
      </w:r>
      <w:r w:rsidRPr="004F7EDE">
        <w:t xml:space="preserve"> </w:t>
      </w:r>
      <w:r w:rsidRPr="004F7EDE">
        <w:rPr>
          <w:b/>
        </w:rPr>
        <w:t>B)</w:t>
      </w:r>
      <w:r>
        <w:t xml:space="preserve">  37           </w:t>
      </w:r>
      <w:r w:rsidRPr="004F7EDE">
        <w:t xml:space="preserve"> </w:t>
      </w:r>
      <w:r w:rsidRPr="00BB2B9E">
        <w:rPr>
          <w:b/>
        </w:rPr>
        <w:t>C)</w:t>
      </w:r>
      <w:r>
        <w:t xml:space="preserve">  58</w:t>
      </w:r>
    </w:p>
    <w:p w:rsidR="00CD451F" w:rsidRDefault="00CD451F" w:rsidP="00BB2B9E">
      <w:pPr>
        <w:ind w:left="-993" w:right="-355"/>
        <w:rPr>
          <w:b/>
          <w:sz w:val="22"/>
        </w:rPr>
      </w:pPr>
    </w:p>
    <w:p w:rsidR="00CD451F" w:rsidRDefault="00CD451F" w:rsidP="00BB2B9E">
      <w:pPr>
        <w:ind w:left="-993" w:right="-355"/>
        <w:rPr>
          <w:sz w:val="36"/>
        </w:rPr>
      </w:pPr>
      <w:r>
        <w:rPr>
          <w:b/>
          <w:sz w:val="22"/>
        </w:rPr>
        <w:t xml:space="preserve"> </w:t>
      </w:r>
      <w:r w:rsidRPr="00A43737">
        <w:rPr>
          <w:b/>
          <w:sz w:val="22"/>
        </w:rPr>
        <w:t xml:space="preserve"> </w:t>
      </w:r>
      <w:r w:rsidRPr="00A43737">
        <w:rPr>
          <w:b/>
        </w:rPr>
        <w:t>3)</w:t>
      </w:r>
      <w:r w:rsidRPr="00A43737">
        <w:rPr>
          <w:b/>
          <w:sz w:val="22"/>
        </w:rPr>
        <w:t xml:space="preserve"> </w:t>
      </w:r>
      <w:r>
        <w:t>Cem’in kütlesi  17 kg’dır.</w:t>
      </w:r>
      <w:r w:rsidRPr="00A43737">
        <w:t xml:space="preserve">Annesinin    </w:t>
      </w:r>
      <w:r>
        <w:t>kütlesi Cem’in  kütlesinin  3</w:t>
      </w:r>
      <w:r w:rsidRPr="00A43737">
        <w:t xml:space="preserve"> katıdır.C</w:t>
      </w:r>
      <w:r>
        <w:t xml:space="preserve">em  ile annesinin kütleleri toplamı  kaç </w:t>
      </w:r>
      <w:r w:rsidRPr="00A43737">
        <w:t>kg’dır?</w:t>
      </w:r>
    </w:p>
    <w:p w:rsidR="00CD451F" w:rsidRPr="00BB2B9E" w:rsidRDefault="00CD451F" w:rsidP="00BB2B9E">
      <w:pPr>
        <w:ind w:left="-993" w:right="-355"/>
        <w:rPr>
          <w:sz w:val="36"/>
        </w:rPr>
      </w:pPr>
      <w:r>
        <w:rPr>
          <w:b/>
        </w:rPr>
        <w:t xml:space="preserve">   A)  51</w:t>
      </w:r>
      <w:r>
        <w:rPr>
          <w:b/>
        </w:rPr>
        <w:tab/>
      </w:r>
      <w:r>
        <w:rPr>
          <w:b/>
        </w:rPr>
        <w:tab/>
        <w:t>B) 68</w:t>
      </w:r>
      <w:r>
        <w:rPr>
          <w:b/>
        </w:rPr>
        <w:tab/>
      </w:r>
      <w:r>
        <w:rPr>
          <w:b/>
        </w:rPr>
        <w:tab/>
        <w:t>C)  20</w:t>
      </w:r>
    </w:p>
    <w:p w:rsidR="00CD451F" w:rsidRDefault="00CD451F" w:rsidP="004F7EDE">
      <w:pPr>
        <w:ind w:left="-993"/>
      </w:pPr>
    </w:p>
    <w:p w:rsidR="00CD451F" w:rsidRDefault="00CD451F"/>
    <w:p w:rsidR="00CD451F" w:rsidRDefault="00CD451F"/>
    <w:p w:rsidR="00CD451F" w:rsidRDefault="00CD451F"/>
    <w:p w:rsidR="00CD451F" w:rsidRDefault="00CD451F"/>
    <w:p w:rsidR="00CD451F" w:rsidRDefault="00CD451F" w:rsidP="00BB2B9E">
      <w:pPr>
        <w:pStyle w:val="Subtitle"/>
        <w:ind w:left="0"/>
        <w:jc w:val="left"/>
        <w:rPr>
          <w:rFonts w:ascii="Century Gothic" w:hAnsi="Century Gothic"/>
          <w:sz w:val="28"/>
        </w:rPr>
      </w:pPr>
      <w:r>
        <w:rPr>
          <w:rFonts w:ascii="Comic Sans MS" w:hAnsi="Comic Sans MS"/>
          <w:b/>
        </w:rPr>
        <w:t xml:space="preserve"> 4</w:t>
      </w:r>
      <w:r w:rsidRPr="00ED0D8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BB2B9E">
        <w:rPr>
          <w:rFonts w:ascii="Century Gothic" w:hAnsi="Century Gothic"/>
          <w:sz w:val="28"/>
        </w:rPr>
        <w:t>Aşa</w:t>
      </w:r>
      <w:r>
        <w:rPr>
          <w:rFonts w:ascii="Century Gothic" w:hAnsi="Century Gothic"/>
          <w:sz w:val="28"/>
        </w:rPr>
        <w:t xml:space="preserve">ğıdaki dönme dolaba  </w:t>
      </w:r>
      <w:r w:rsidRPr="00BB2B9E">
        <w:rPr>
          <w:rFonts w:ascii="Century Gothic" w:hAnsi="Century Gothic"/>
          <w:sz w:val="28"/>
        </w:rPr>
        <w:t xml:space="preserve">günde 38 </w:t>
      </w:r>
      <w:r w:rsidRPr="00BB2B9E">
        <w:rPr>
          <w:rFonts w:ascii="Century Gothic" w:hAnsi="Century Gothic"/>
          <w:b/>
          <w:sz w:val="28"/>
        </w:rPr>
        <w:t>düzine</w:t>
      </w:r>
      <w:r w:rsidRPr="00BB2B9E">
        <w:rPr>
          <w:rFonts w:ascii="Century Gothic" w:hAnsi="Century Gothic"/>
          <w:sz w:val="28"/>
        </w:rPr>
        <w:t xml:space="preserve"> insan binmektedir. </w:t>
      </w:r>
    </w:p>
    <w:p w:rsidR="00CD451F" w:rsidRDefault="00CD451F" w:rsidP="00BB2B9E">
      <w:pPr>
        <w:pStyle w:val="Subtitle"/>
        <w:ind w:left="0"/>
        <w:jc w:val="left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</w:t>
      </w:r>
      <w:r w:rsidRPr="00BB2B9E">
        <w:rPr>
          <w:rFonts w:ascii="Century Gothic" w:hAnsi="Century Gothic"/>
          <w:sz w:val="28"/>
        </w:rPr>
        <w:t xml:space="preserve">Bu dönme dolaba </w:t>
      </w:r>
      <w:r w:rsidRPr="00BB2B9E">
        <w:rPr>
          <w:rFonts w:ascii="Century Gothic" w:hAnsi="Century Gothic"/>
          <w:b/>
          <w:sz w:val="28"/>
        </w:rPr>
        <w:t>günde</w:t>
      </w:r>
      <w:r w:rsidRPr="00BB2B9E">
        <w:rPr>
          <w:rFonts w:ascii="Century Gothic" w:hAnsi="Century Gothic"/>
          <w:sz w:val="28"/>
        </w:rPr>
        <w:t xml:space="preserve"> kaç insan biner ?</w:t>
      </w:r>
    </w:p>
    <w:p w:rsidR="00CD451F" w:rsidRPr="00BB2B9E" w:rsidRDefault="00CD451F" w:rsidP="00BB2B9E">
      <w:pPr>
        <w:rPr>
          <w:lang w:eastAsia="tr-TR"/>
        </w:rPr>
      </w:pPr>
    </w:p>
    <w:p w:rsidR="00CD451F" w:rsidRDefault="00CD451F" w:rsidP="00BB2B9E">
      <w:pPr>
        <w:rPr>
          <w:rFonts w:ascii="Comic Sans MS" w:hAnsi="Comic Sans MS"/>
          <w:sz w:val="22"/>
        </w:rPr>
      </w:pPr>
      <w:r w:rsidRPr="007579AC">
        <w:rPr>
          <w:rFonts w:ascii="Comic Sans MS" w:hAnsi="Comic Sans MS"/>
          <w:sz w:val="22"/>
        </w:rPr>
        <w:t xml:space="preserve"> </w:t>
      </w:r>
      <w:r w:rsidRPr="00EE703F">
        <w:rPr>
          <w:rFonts w:ascii="Comic Sans MS" w:hAnsi="Comic Sans MS"/>
          <w:noProof/>
          <w:sz w:val="22"/>
          <w:lang w:eastAsia="tr-TR"/>
        </w:rPr>
        <w:pict>
          <v:shape id="_x0000_i1033" type="#_x0000_t75" style="width:126pt;height:78.75pt;visibility:visible">
            <v:imagedata r:id="rId15" o:title=""/>
            <o:lock v:ext="edit" cropping="t"/>
          </v:shape>
        </w:pict>
      </w:r>
    </w:p>
    <w:p w:rsidR="00CD451F" w:rsidRPr="000211AC" w:rsidRDefault="00CD451F" w:rsidP="00BB2B9E">
      <w:pPr>
        <w:ind w:right="-1064"/>
      </w:pPr>
      <w:r w:rsidRPr="007579AC">
        <w:rPr>
          <w:rFonts w:ascii="Comic Sans MS" w:hAnsi="Comic Sans MS"/>
          <w:sz w:val="22"/>
        </w:rPr>
        <w:t xml:space="preserve">   </w:t>
      </w:r>
      <w:r w:rsidRPr="00BB2B9E">
        <w:rPr>
          <w:b/>
        </w:rPr>
        <w:t>A)</w:t>
      </w:r>
      <w:r>
        <w:t xml:space="preserve"> 347</w:t>
      </w:r>
      <w:r w:rsidRPr="00BB2B9E">
        <w:rPr>
          <w:b/>
        </w:rPr>
        <w:t xml:space="preserve">  </w:t>
      </w:r>
      <w:r>
        <w:t xml:space="preserve">      </w:t>
      </w:r>
      <w:r>
        <w:rPr>
          <w:b/>
        </w:rPr>
        <w:t xml:space="preserve">B) </w:t>
      </w:r>
      <w:r>
        <w:t xml:space="preserve">380       </w:t>
      </w:r>
      <w:r>
        <w:rPr>
          <w:b/>
        </w:rPr>
        <w:t xml:space="preserve">C)  </w:t>
      </w:r>
      <w:r>
        <w:t>456</w:t>
      </w:r>
    </w:p>
    <w:p w:rsidR="00CD451F" w:rsidRPr="00BB2B9E" w:rsidRDefault="00CD451F" w:rsidP="00BB2B9E">
      <w:pPr>
        <w:ind w:right="-1064"/>
        <w:rPr>
          <w:sz w:val="22"/>
        </w:rPr>
      </w:pPr>
      <w:r>
        <w:rPr>
          <w:noProof/>
          <w:lang w:eastAsia="tr-TR"/>
        </w:rPr>
        <w:pict>
          <v:shape id="Resim 12" o:spid="_x0000_s1040" type="#_x0000_t75" alt="9.JPG" style="position:absolute;margin-left:3.35pt;margin-top:4.4pt;width:245.75pt;height:147.25pt;z-index:251646976;visibility:visible">
            <v:imagedata r:id="rId16" o:title=""/>
          </v:shape>
        </w:pict>
      </w:r>
    </w:p>
    <w:p w:rsidR="00CD451F" w:rsidRDefault="00CD451F" w:rsidP="00BB2B9E">
      <w:pPr>
        <w:pStyle w:val="NoSpacing"/>
        <w:rPr>
          <w:rFonts w:ascii="Comic Sans MS" w:hAnsi="Comic Sans MS"/>
          <w:b/>
        </w:rPr>
      </w:pPr>
    </w:p>
    <w:p w:rsidR="00CD451F" w:rsidRDefault="00CD451F" w:rsidP="00BB2B9E">
      <w:pPr>
        <w:pStyle w:val="NoSpacing"/>
        <w:rPr>
          <w:rFonts w:ascii="Comic Sans MS" w:hAnsi="Comic Sans MS"/>
          <w:b/>
        </w:rPr>
      </w:pPr>
    </w:p>
    <w:p w:rsidR="00CD451F" w:rsidRDefault="00CD451F" w:rsidP="00BB2B9E">
      <w:pPr>
        <w:pStyle w:val="NoSpacing"/>
        <w:rPr>
          <w:rFonts w:ascii="Comic Sans MS" w:hAnsi="Comic Sans MS"/>
          <w:b/>
        </w:rPr>
      </w:pPr>
    </w:p>
    <w:p w:rsidR="00CD451F" w:rsidRDefault="00CD451F" w:rsidP="00BB2B9E">
      <w:pPr>
        <w:pStyle w:val="NoSpacing"/>
        <w:rPr>
          <w:rFonts w:ascii="Comic Sans MS" w:hAnsi="Comic Sans MS"/>
          <w:b/>
        </w:rPr>
      </w:pPr>
    </w:p>
    <w:p w:rsidR="00CD451F" w:rsidRDefault="00CD451F" w:rsidP="00BB2B9E">
      <w:pPr>
        <w:pStyle w:val="NoSpacing"/>
        <w:rPr>
          <w:rFonts w:ascii="Comic Sans MS" w:hAnsi="Comic Sans MS"/>
          <w:b/>
        </w:rPr>
      </w:pPr>
    </w:p>
    <w:p w:rsidR="00CD451F" w:rsidRDefault="00CD451F" w:rsidP="00BB2B9E">
      <w:pPr>
        <w:pStyle w:val="NoSpacing"/>
        <w:rPr>
          <w:rFonts w:ascii="Comic Sans MS" w:hAnsi="Comic Sans MS"/>
          <w:b/>
        </w:rPr>
      </w:pPr>
    </w:p>
    <w:p w:rsidR="00CD451F" w:rsidRPr="00100139" w:rsidRDefault="00CD451F" w:rsidP="00BB2B9E">
      <w:pPr>
        <w:pStyle w:val="NoSpacing"/>
        <w:rPr>
          <w:b/>
          <w:sz w:val="28"/>
        </w:rPr>
      </w:pPr>
    </w:p>
    <w:p w:rsidR="00CD451F" w:rsidRPr="00100139" w:rsidRDefault="00CD451F" w:rsidP="00100139">
      <w:pPr>
        <w:pStyle w:val="NoSpacing"/>
        <w:ind w:right="-781"/>
        <w:rPr>
          <w:sz w:val="28"/>
        </w:rPr>
      </w:pPr>
      <w:r>
        <w:rPr>
          <w:b/>
          <w:sz w:val="28"/>
        </w:rPr>
        <w:t>5</w:t>
      </w:r>
      <w:r w:rsidRPr="00100139">
        <w:rPr>
          <w:b/>
          <w:sz w:val="28"/>
        </w:rPr>
        <w:t>)</w:t>
      </w:r>
      <w:r w:rsidRPr="00100139">
        <w:rPr>
          <w:sz w:val="24"/>
          <w:szCs w:val="22"/>
        </w:rPr>
        <w:t xml:space="preserve">   </w:t>
      </w:r>
      <w:r>
        <w:rPr>
          <w:sz w:val="28"/>
        </w:rPr>
        <w:t xml:space="preserve">3/F </w:t>
      </w:r>
      <w:r w:rsidRPr="00100139">
        <w:rPr>
          <w:sz w:val="28"/>
        </w:rPr>
        <w:t xml:space="preserve"> sınıfında 7 kız öğrenci, kızların 4 katı kadar da erkek öğrenci vardır. Buna göre 3/C </w:t>
      </w:r>
      <w:r w:rsidRPr="00100139">
        <w:rPr>
          <w:b/>
          <w:sz w:val="28"/>
        </w:rPr>
        <w:t>sınıf mevcudu</w:t>
      </w:r>
      <w:r w:rsidRPr="00100139">
        <w:rPr>
          <w:sz w:val="28"/>
        </w:rPr>
        <w:t xml:space="preserve"> kaçtır?</w:t>
      </w:r>
    </w:p>
    <w:p w:rsidR="00CD451F" w:rsidRPr="00100139" w:rsidRDefault="00CD451F" w:rsidP="00BB2B9E">
      <w:pPr>
        <w:pStyle w:val="NoSpacing"/>
        <w:rPr>
          <w:b/>
          <w:sz w:val="32"/>
        </w:rPr>
      </w:pPr>
    </w:p>
    <w:p w:rsidR="00CD451F" w:rsidRPr="000211AC" w:rsidRDefault="00CD451F" w:rsidP="00100139">
      <w:pPr>
        <w:pStyle w:val="NoSpacing"/>
        <w:ind w:right="-781"/>
        <w:rPr>
          <w:sz w:val="28"/>
          <w:szCs w:val="22"/>
        </w:rPr>
      </w:pPr>
      <w:r w:rsidRPr="00100139">
        <w:rPr>
          <w:sz w:val="28"/>
          <w:szCs w:val="22"/>
        </w:rPr>
        <w:t xml:space="preserve">     </w:t>
      </w:r>
      <w:r w:rsidRPr="00100139">
        <w:rPr>
          <w:b/>
          <w:sz w:val="28"/>
          <w:szCs w:val="22"/>
        </w:rPr>
        <w:t>A)</w:t>
      </w:r>
      <w:r>
        <w:rPr>
          <w:sz w:val="28"/>
          <w:szCs w:val="22"/>
        </w:rPr>
        <w:t xml:space="preserve"> 28</w:t>
      </w:r>
      <w:r>
        <w:rPr>
          <w:sz w:val="28"/>
          <w:szCs w:val="22"/>
        </w:rPr>
        <w:tab/>
      </w:r>
      <w:r>
        <w:rPr>
          <w:sz w:val="28"/>
          <w:szCs w:val="22"/>
        </w:rPr>
        <w:tab/>
      </w:r>
      <w:r w:rsidRPr="00100139">
        <w:rPr>
          <w:b/>
          <w:sz w:val="28"/>
          <w:szCs w:val="22"/>
        </w:rPr>
        <w:t>B)</w:t>
      </w:r>
      <w:r>
        <w:rPr>
          <w:sz w:val="28"/>
          <w:szCs w:val="22"/>
        </w:rPr>
        <w:t xml:space="preserve"> 11</w:t>
      </w:r>
      <w:r w:rsidRPr="00100139">
        <w:rPr>
          <w:sz w:val="28"/>
          <w:szCs w:val="22"/>
        </w:rPr>
        <w:t xml:space="preserve">         </w:t>
      </w:r>
      <w:r w:rsidRPr="00100139">
        <w:rPr>
          <w:sz w:val="28"/>
          <w:szCs w:val="22"/>
        </w:rPr>
        <w:tab/>
      </w:r>
      <w:r w:rsidRPr="00100139">
        <w:rPr>
          <w:b/>
          <w:sz w:val="28"/>
          <w:szCs w:val="22"/>
        </w:rPr>
        <w:t>C)</w:t>
      </w:r>
      <w:r>
        <w:rPr>
          <w:b/>
          <w:sz w:val="28"/>
          <w:szCs w:val="22"/>
        </w:rPr>
        <w:t xml:space="preserve">  </w:t>
      </w:r>
      <w:r>
        <w:rPr>
          <w:sz w:val="28"/>
          <w:szCs w:val="22"/>
        </w:rPr>
        <w:t>35</w:t>
      </w:r>
    </w:p>
    <w:p w:rsidR="00CD451F" w:rsidRPr="00F7552F" w:rsidRDefault="00CD451F" w:rsidP="00BB2B9E">
      <w:pPr>
        <w:pStyle w:val="NoSpacing"/>
        <w:rPr>
          <w:rFonts w:ascii="Comic Sans MS" w:hAnsi="Comic Sans MS"/>
        </w:rPr>
      </w:pPr>
    </w:p>
    <w:p w:rsidR="00CD451F" w:rsidRDefault="00CD451F" w:rsidP="00100139">
      <w:pPr>
        <w:ind w:left="-284"/>
        <w:jc w:val="both"/>
        <w:rPr>
          <w:rFonts w:cs="Arial"/>
          <w:b/>
        </w:rPr>
      </w:pPr>
      <w:r>
        <w:rPr>
          <w:rFonts w:ascii="Comic Sans MS" w:hAnsi="Comic Sans MS"/>
          <w:b/>
        </w:rPr>
        <w:t xml:space="preserve">6) </w:t>
      </w:r>
      <w:r w:rsidRPr="00D02208">
        <w:rPr>
          <w:rFonts w:cs="Arial"/>
          <w:sz w:val="22"/>
        </w:rPr>
        <w:t xml:space="preserve"> </w:t>
      </w:r>
      <w:r w:rsidRPr="00163F56">
        <w:rPr>
          <w:rFonts w:cs="Arial"/>
        </w:rPr>
        <w:t>Aşağıdaki varlıklardan hangisini metre ile ölçeriz?</w:t>
      </w:r>
      <w:r>
        <w:rPr>
          <w:rFonts w:cs="Arial"/>
          <w:b/>
        </w:rPr>
        <w:t xml:space="preserve"> </w:t>
      </w:r>
    </w:p>
    <w:p w:rsidR="00CD451F" w:rsidRPr="00100139" w:rsidRDefault="00CD451F" w:rsidP="00100139">
      <w:pPr>
        <w:ind w:left="-284"/>
        <w:jc w:val="both"/>
        <w:rPr>
          <w:rFonts w:cs="Arial"/>
          <w:b/>
          <w:noProof/>
          <w:color w:val="0000FF"/>
        </w:rPr>
      </w:pPr>
      <w:r>
        <w:rPr>
          <w:rFonts w:ascii="Comic Sans MS" w:hAnsi="Comic Sans MS"/>
          <w:b/>
        </w:rPr>
        <w:t xml:space="preserve"> </w:t>
      </w:r>
      <w:r>
        <w:rPr>
          <w:rFonts w:cs="Arial"/>
          <w:b/>
        </w:rPr>
        <w:t>A)</w:t>
      </w:r>
      <w:hyperlink r:id="rId17" w:history="1">
        <w:r w:rsidRPr="00EE703F">
          <w:rPr>
            <w:rFonts w:cs="Arial"/>
            <w:noProof/>
            <w:color w:val="0000FF"/>
            <w:sz w:val="22"/>
            <w:lang w:eastAsia="tr-TR"/>
          </w:rPr>
          <w:pict>
            <v:shape id="ipfr0IWuvPxpCLvKM:" o:spid="_x0000_i1034" type="#_x0000_t75" alt="bresim46" href="http://images.google.com.tr/imgres?imgurl=http://www.akyaprak.com/images/bresim46.jpg&amp;imgrefurl=http://www.akyaprak.com/ciftliogrencisirasi.html&amp;usg=__JjbVfSKkjZizKboOsN-QODWOzPY=&amp;h=450&amp;w=600&amp;sz=37&amp;hl=tr&amp;start=4&amp;itbs=1&amp;tbnid=r0IWuvPxpCLvKM:&amp;tbnh=101&amp;tbnw=135&amp;prev=/images?q=%C3%B6%C4%9Frenci+s%C4%B1ras%C4%B1&amp;hl=tr&amp;safe=active&amp;sa=G&amp;gbv=2&amp;tbs=isch" style="width:46.5pt;height:48.75pt;visibility:visible" o:button="t">
              <v:fill o:detectmouseclick="t"/>
              <v:imagedata r:id="rId18" o:title=""/>
            </v:shape>
          </w:pict>
        </w:r>
      </w:hyperlink>
      <w:r>
        <w:rPr>
          <w:rFonts w:cs="Arial"/>
          <w:noProof/>
          <w:color w:val="0000FF"/>
          <w:sz w:val="22"/>
        </w:rPr>
        <w:t xml:space="preserve">  </w:t>
      </w:r>
      <w:r w:rsidRPr="00100139">
        <w:rPr>
          <w:rFonts w:cs="Arial"/>
          <w:b/>
          <w:noProof/>
          <w:color w:val="0000FF"/>
          <w:sz w:val="22"/>
        </w:rPr>
        <w:t xml:space="preserve"> </w:t>
      </w:r>
      <w:r w:rsidRPr="00100139">
        <w:rPr>
          <w:rFonts w:cs="Arial"/>
          <w:b/>
          <w:noProof/>
          <w:color w:val="0000FF"/>
        </w:rPr>
        <w:t>B)</w:t>
      </w:r>
      <w:r>
        <w:rPr>
          <w:rFonts w:cs="Arial"/>
          <w:b/>
          <w:noProof/>
          <w:color w:val="0000FF"/>
        </w:rPr>
        <w:t xml:space="preserve">  </w:t>
      </w:r>
      <w:hyperlink r:id="rId19" w:history="1">
        <w:r w:rsidRPr="00EE703F">
          <w:rPr>
            <w:rFonts w:cs="Arial"/>
            <w:noProof/>
            <w:color w:val="0000FF"/>
            <w:sz w:val="22"/>
            <w:lang w:eastAsia="tr-TR"/>
          </w:rPr>
          <w:pict>
            <v:shape id="ipfx7W_kYqtriJdqM:" o:spid="_x0000_i1035" type="#_x0000_t75" alt="t" href="http://images.google.com.tr/imgres?imgurl=http://tasomurcaciftligi.com/icerik/images/t.jpg&amp;imgrefurl=http://tasomurcaciftligi.com/icerik/sutculuk.htm&amp;usg=__wsQHROVFYReAvCJXF4WwcZuoyBg=&amp;h=336&amp;w=336&amp;sz=19&amp;hl=tr&amp;start=12&amp;itbs=1&amp;tbnid=x7W_kYqtriJdqM:&amp;tbnh=119&amp;tbnw=119&amp;prev=/images?q=s%C3%BCt&amp;hl=tr&amp;safe=active&amp;sa=G&amp;gbv=2&amp;tbs=isch" style="width:47.25pt;height:39pt;visibility:visible" o:button="t">
              <v:fill o:detectmouseclick="t"/>
              <v:imagedata r:id="rId20" o:title=""/>
            </v:shape>
          </w:pict>
        </w:r>
      </w:hyperlink>
      <w:r>
        <w:rPr>
          <w:rFonts w:cs="Arial"/>
          <w:b/>
          <w:noProof/>
          <w:color w:val="0000FF"/>
        </w:rPr>
        <w:t xml:space="preserve">    C)</w:t>
      </w:r>
      <w:hyperlink r:id="rId21" w:history="1">
        <w:r w:rsidRPr="00EE703F">
          <w:rPr>
            <w:rFonts w:cs="Arial"/>
            <w:noProof/>
            <w:color w:val="0000FF"/>
            <w:sz w:val="22"/>
            <w:lang w:eastAsia="tr-TR"/>
          </w:rPr>
          <w:pict>
            <v:shape id="Resim 3" o:spid="_x0000_i1036" type="#_x0000_t75" alt="BaloonGirl" href="http://images.google.com.tr/imgres?imgurl=http://www.smilemiles.com/images/BrowsePagesKids/BaloonGirl.gif&amp;imgrefurl=http://www.patagonya.org/?m=20080605&amp;usg=__nZNUfLuCG3wZMhgCpybq9AGdzj4=&amp;h=756&amp;w=504&amp;sz=60&amp;hl=tr&amp;start=34&amp;itbs=1&amp;tbnid=EyTaMXNn2nhhCM:&amp;tbnh=142&amp;tbnw=95&amp;prev=/images?q=balon&amp;start=18&amp;hl=tr&amp;safe=active&amp;sa=N&amp;gbv=2&amp;ndsp=18&amp;tbs=isch" style="width:38.25pt;height:45.75pt;visibility:visible" o:button="t">
              <v:fill o:detectmouseclick="t"/>
              <v:imagedata r:id="rId22" o:title=""/>
            </v:shape>
          </w:pict>
        </w:r>
      </w:hyperlink>
    </w:p>
    <w:p w:rsidR="00CD451F" w:rsidRDefault="00CD451F" w:rsidP="00100139">
      <w:pPr>
        <w:ind w:right="-922"/>
        <w:jc w:val="both"/>
        <w:rPr>
          <w:rFonts w:cs="Arial"/>
          <w:b/>
          <w:sz w:val="22"/>
        </w:rPr>
      </w:pPr>
      <w:r>
        <w:rPr>
          <w:rFonts w:cs="Arial"/>
          <w:sz w:val="22"/>
        </w:rPr>
        <w:t xml:space="preserve">    </w:t>
      </w:r>
      <w:r>
        <w:rPr>
          <w:rFonts w:cs="Arial"/>
          <w:b/>
        </w:rPr>
        <w:t xml:space="preserve">Masa           Süt             </w:t>
      </w:r>
      <w:r w:rsidRPr="00100139">
        <w:rPr>
          <w:rFonts w:cs="Arial"/>
          <w:b/>
        </w:rPr>
        <w:t xml:space="preserve"> </w:t>
      </w:r>
      <w:r>
        <w:rPr>
          <w:rFonts w:cs="Arial"/>
          <w:b/>
        </w:rPr>
        <w:t>B</w:t>
      </w:r>
      <w:r w:rsidRPr="00100139">
        <w:rPr>
          <w:rFonts w:cs="Arial"/>
          <w:b/>
        </w:rPr>
        <w:t>alon</w:t>
      </w:r>
    </w:p>
    <w:p w:rsidR="00CD451F" w:rsidRDefault="00CD451F" w:rsidP="00100139">
      <w:pPr>
        <w:ind w:left="-851" w:right="-922"/>
        <w:jc w:val="both"/>
        <w:rPr>
          <w:b/>
          <w:sz w:val="32"/>
        </w:rPr>
      </w:pPr>
      <w:r w:rsidRPr="00100139">
        <w:rPr>
          <w:b/>
          <w:sz w:val="32"/>
        </w:rPr>
        <w:t xml:space="preserve">  9)  </w:t>
      </w:r>
    </w:p>
    <w:p w:rsidR="00CD451F" w:rsidRDefault="00CD451F" w:rsidP="00100139">
      <w:pPr>
        <w:ind w:left="-851" w:right="-922"/>
        <w:jc w:val="both"/>
        <w:rPr>
          <w:b/>
          <w:sz w:val="32"/>
        </w:rPr>
      </w:pPr>
    </w:p>
    <w:p w:rsidR="00CD451F" w:rsidRDefault="00CD451F" w:rsidP="00100139">
      <w:pPr>
        <w:ind w:left="-851" w:right="-922"/>
        <w:jc w:val="both"/>
        <w:rPr>
          <w:sz w:val="24"/>
        </w:rPr>
      </w:pPr>
    </w:p>
    <w:p w:rsidR="00CD451F" w:rsidRDefault="00CD451F" w:rsidP="00100139">
      <w:pPr>
        <w:ind w:left="-851" w:right="-922"/>
        <w:jc w:val="both"/>
        <w:rPr>
          <w:b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3" o:spid="_x0000_s1041" type="#_x0000_t6" style="position:absolute;left:0;text-align:left;margin-left:42.45pt;margin-top:11.7pt;width:170.85pt;height:1in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" fillcolor="#4f81bd" strokecolor="#243f60" strokeweight="2pt"/>
        </w:pict>
      </w:r>
      <w:r>
        <w:rPr>
          <w:b/>
        </w:rPr>
        <w:t xml:space="preserve">7) </w:t>
      </w:r>
    </w:p>
    <w:p w:rsidR="00CD451F" w:rsidRPr="00100139" w:rsidRDefault="00CD451F" w:rsidP="00100139">
      <w:pPr>
        <w:ind w:left="-851" w:right="-922"/>
        <w:jc w:val="both"/>
        <w:rPr>
          <w:b/>
        </w:rPr>
      </w:pPr>
      <w:r>
        <w:rPr>
          <w:b/>
        </w:rPr>
        <w:t xml:space="preserve">    2m 68cm                           ?</w:t>
      </w:r>
    </w:p>
    <w:p w:rsidR="00CD451F" w:rsidRDefault="00CD451F" w:rsidP="00BB2B9E">
      <w:pPr>
        <w:rPr>
          <w:rFonts w:ascii="Comic Sans MS" w:hAnsi="Comic Sans MS"/>
          <w:b/>
          <w:bCs/>
        </w:rPr>
      </w:pPr>
    </w:p>
    <w:p w:rsidR="00CD451F" w:rsidRDefault="00CD451F">
      <w:pPr>
        <w:rPr>
          <w:b/>
        </w:rPr>
      </w:pPr>
      <w:r>
        <w:t xml:space="preserve">                    </w:t>
      </w:r>
      <w:r>
        <w:rPr>
          <w:b/>
        </w:rPr>
        <w:t xml:space="preserve">3m </w:t>
      </w:r>
      <w:smartTag w:uri="urn:schemas-microsoft-com:office:smarttags" w:element="metricconverter">
        <w:smartTagPr>
          <w:attr w:name="ProductID" w:val="45 cm"/>
        </w:smartTagPr>
        <w:r>
          <w:rPr>
            <w:b/>
          </w:rPr>
          <w:t>45 cm</w:t>
        </w:r>
      </w:smartTag>
    </w:p>
    <w:p w:rsidR="00CD451F" w:rsidRPr="00163F56" w:rsidRDefault="00CD451F" w:rsidP="00163F56">
      <w:pPr>
        <w:ind w:left="-851" w:right="-355"/>
      </w:pPr>
      <w:r w:rsidRPr="00163F56">
        <w:t>Yukarıdaki  üçgen şeklindeki havuzun</w:t>
      </w:r>
    </w:p>
    <w:p w:rsidR="00CD451F" w:rsidRDefault="00CD451F" w:rsidP="00163F56">
      <w:pPr>
        <w:ind w:left="-1134" w:right="-355"/>
      </w:pPr>
      <w:r w:rsidRPr="00163F56">
        <w:t xml:space="preserve"> çevresinin  uzunluğu </w:t>
      </w:r>
      <w:smartTag w:uri="urn:schemas-microsoft-com:office:smarttags" w:element="metricconverter">
        <w:smartTagPr>
          <w:attr w:name="ProductID" w:val="850 cm"/>
        </w:smartTagPr>
        <w:r w:rsidRPr="00163F56">
          <w:t>850 cm</w:t>
        </w:r>
      </w:smartTag>
      <w:r w:rsidRPr="00163F56">
        <w:t xml:space="preserve">  olduğuna göre  verilmeyen kenarının uzunluğu kaç cm’dir</w:t>
      </w:r>
      <w:r>
        <w:t xml:space="preserve"> ?</w:t>
      </w:r>
    </w:p>
    <w:p w:rsidR="00CD451F" w:rsidRDefault="00CD451F" w:rsidP="00163F56">
      <w:pPr>
        <w:ind w:left="-1134" w:right="-355"/>
        <w:rPr>
          <w:b/>
        </w:rPr>
      </w:pPr>
      <w:r>
        <w:t xml:space="preserve">    </w:t>
      </w:r>
      <w:r>
        <w:rPr>
          <w:b/>
        </w:rPr>
        <w:t xml:space="preserve">A) </w:t>
      </w:r>
      <w:smartTag w:uri="urn:schemas-microsoft-com:office:smarttags" w:element="metricconverter">
        <w:smartTagPr>
          <w:attr w:name="ProductID" w:val="613 cm"/>
        </w:smartTagPr>
        <w:r>
          <w:rPr>
            <w:b/>
          </w:rPr>
          <w:t>613 cm</w:t>
        </w:r>
      </w:smartTag>
      <w:r>
        <w:rPr>
          <w:b/>
        </w:rPr>
        <w:t xml:space="preserve">       B) 237cm   C)  </w:t>
      </w:r>
      <w:smartTag w:uri="urn:schemas-microsoft-com:office:smarttags" w:element="metricconverter">
        <w:smartTagPr>
          <w:attr w:name="ProductID" w:val="445 cm"/>
        </w:smartTagPr>
        <w:r>
          <w:rPr>
            <w:b/>
          </w:rPr>
          <w:t>445 cm</w:t>
        </w:r>
      </w:smartTag>
    </w:p>
    <w:p w:rsidR="00CD451F" w:rsidRDefault="00CD451F" w:rsidP="00163F56">
      <w:pPr>
        <w:ind w:left="-1134" w:right="-355"/>
        <w:rPr>
          <w:b/>
        </w:rPr>
      </w:pPr>
    </w:p>
    <w:p w:rsidR="00CD451F" w:rsidRDefault="00CD451F" w:rsidP="00163F56">
      <w:pPr>
        <w:ind w:left="-1134" w:right="-355"/>
        <w:rPr>
          <w:b/>
        </w:rPr>
      </w:pPr>
      <w:r>
        <w:rPr>
          <w:b/>
        </w:rPr>
        <w:t xml:space="preserve"> 8) </w:t>
      </w:r>
    </w:p>
    <w:tbl>
      <w:tblPr>
        <w:tblpPr w:leftFromText="141" w:rightFromText="141" w:vertAnchor="text" w:horzAnchor="page" w:tblpX="853" w:tblpY="182"/>
        <w:tblW w:w="50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44"/>
        <w:gridCol w:w="845"/>
        <w:gridCol w:w="845"/>
        <w:gridCol w:w="845"/>
        <w:gridCol w:w="845"/>
        <w:gridCol w:w="845"/>
      </w:tblGrid>
      <w:tr w:rsidR="00CD451F" w:rsidRPr="00EE703F" w:rsidTr="00163F56">
        <w:trPr>
          <w:trHeight w:val="495"/>
        </w:trPr>
        <w:tc>
          <w:tcPr>
            <w:tcW w:w="844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264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274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269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272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266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275</w:t>
            </w:r>
          </w:p>
        </w:tc>
      </w:tr>
      <w:tr w:rsidR="00CD451F" w:rsidRPr="00EE703F" w:rsidTr="00163F56">
        <w:trPr>
          <w:trHeight w:val="495"/>
        </w:trPr>
        <w:tc>
          <w:tcPr>
            <w:tcW w:w="844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279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263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265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271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279</w:t>
            </w:r>
          </w:p>
        </w:tc>
        <w:tc>
          <w:tcPr>
            <w:tcW w:w="845" w:type="dxa"/>
            <w:shd w:val="clear" w:color="auto" w:fill="FFFFFF"/>
          </w:tcPr>
          <w:p w:rsidR="00CD451F" w:rsidRPr="00EE703F" w:rsidRDefault="00CD451F" w:rsidP="00163F56">
            <w:pPr>
              <w:spacing w:line="240" w:lineRule="atLeast"/>
              <w:rPr>
                <w:rFonts w:ascii="Comic Sans MS" w:hAnsi="Comic Sans MS" w:cs="Arial Narrow"/>
                <w:sz w:val="22"/>
              </w:rPr>
            </w:pPr>
            <w:r w:rsidRPr="00EE703F">
              <w:rPr>
                <w:rFonts w:ascii="Comic Sans MS" w:hAnsi="Comic Sans MS" w:cs="Arial Narrow"/>
                <w:sz w:val="22"/>
              </w:rPr>
              <w:t>268</w:t>
            </w:r>
          </w:p>
        </w:tc>
      </w:tr>
    </w:tbl>
    <w:p w:rsidR="00CD451F" w:rsidRDefault="00CD451F" w:rsidP="00163F56">
      <w:pPr>
        <w:spacing w:line="240" w:lineRule="atLeast"/>
        <w:rPr>
          <w:b/>
        </w:rPr>
      </w:pPr>
    </w:p>
    <w:p w:rsidR="00CD451F" w:rsidRDefault="00CD451F" w:rsidP="00163F56">
      <w:pPr>
        <w:spacing w:line="240" w:lineRule="atLeast"/>
        <w:ind w:left="-993"/>
        <w:rPr>
          <w:rFonts w:cs="Arial Narrow"/>
          <w:b/>
          <w:bCs/>
        </w:rPr>
      </w:pPr>
      <w:r>
        <w:rPr>
          <w:b/>
        </w:rPr>
        <w:t xml:space="preserve">    </w:t>
      </w:r>
      <w:r w:rsidRPr="00163F56">
        <w:rPr>
          <w:rFonts w:cs="Arial Narrow"/>
          <w:bCs/>
        </w:rPr>
        <w:t xml:space="preserve">Yukarıdaki tabloda bulunan </w:t>
      </w:r>
      <w:r w:rsidRPr="00163F56">
        <w:rPr>
          <w:rFonts w:cs="Arial Narrow"/>
          <w:b/>
          <w:bCs/>
        </w:rPr>
        <w:t xml:space="preserve"> </w:t>
      </w:r>
      <w:r w:rsidRPr="00163F56">
        <w:rPr>
          <w:rFonts w:cs="Arial Narrow"/>
          <w:bCs/>
        </w:rPr>
        <w:t>sayılardan kaç tanesi 270’e yuvarlanır?</w:t>
      </w:r>
      <w:r>
        <w:rPr>
          <w:rFonts w:cs="Arial Narrow"/>
          <w:b/>
          <w:bCs/>
        </w:rPr>
        <w:t xml:space="preserve">      </w:t>
      </w:r>
    </w:p>
    <w:p w:rsidR="00CD451F" w:rsidRDefault="00CD451F" w:rsidP="00163F56">
      <w:pPr>
        <w:spacing w:line="240" w:lineRule="atLeast"/>
        <w:ind w:left="-993"/>
        <w:rPr>
          <w:rFonts w:cs="Arial Narrow"/>
          <w:b/>
          <w:bCs/>
        </w:rPr>
      </w:pPr>
    </w:p>
    <w:p w:rsidR="00CD451F" w:rsidRDefault="00CD451F" w:rsidP="008B2452">
      <w:pPr>
        <w:spacing w:line="240" w:lineRule="atLeast"/>
        <w:ind w:left="-993"/>
        <w:rPr>
          <w:rFonts w:cs="Arial Narrow"/>
          <w:bCs/>
        </w:rPr>
      </w:pPr>
      <w:r>
        <w:rPr>
          <w:rFonts w:cs="Arial Narrow"/>
          <w:b/>
          <w:bCs/>
        </w:rPr>
        <w:t xml:space="preserve">    A)  </w:t>
      </w:r>
      <w:r>
        <w:rPr>
          <w:rFonts w:cs="Arial Narrow"/>
          <w:bCs/>
        </w:rPr>
        <w:t xml:space="preserve">7           </w:t>
      </w:r>
      <w:r w:rsidRPr="00163F56">
        <w:rPr>
          <w:rFonts w:cs="Arial Narrow"/>
          <w:b/>
          <w:bCs/>
        </w:rPr>
        <w:t xml:space="preserve">B) </w:t>
      </w:r>
      <w:r>
        <w:rPr>
          <w:rFonts w:cs="Arial Narrow"/>
          <w:bCs/>
        </w:rPr>
        <w:t xml:space="preserve"> 8             </w:t>
      </w:r>
      <w:r w:rsidRPr="00163F56">
        <w:rPr>
          <w:rFonts w:cs="Arial Narrow"/>
          <w:bCs/>
        </w:rPr>
        <w:t xml:space="preserve"> </w:t>
      </w:r>
      <w:r w:rsidRPr="00163F56">
        <w:rPr>
          <w:rFonts w:cs="Arial Narrow"/>
          <w:b/>
          <w:bCs/>
        </w:rPr>
        <w:t xml:space="preserve">C) </w:t>
      </w:r>
      <w:r>
        <w:rPr>
          <w:rFonts w:cs="Arial Narrow"/>
          <w:bCs/>
        </w:rPr>
        <w:t>9</w:t>
      </w:r>
    </w:p>
    <w:p w:rsidR="00CD451F" w:rsidRDefault="00CD451F" w:rsidP="008B2452">
      <w:pPr>
        <w:spacing w:line="240" w:lineRule="atLeast"/>
        <w:ind w:left="-993"/>
        <w:rPr>
          <w:rFonts w:cs="Arial Narrow"/>
          <w:b/>
          <w:bCs/>
        </w:rPr>
      </w:pPr>
    </w:p>
    <w:p w:rsidR="00CD451F" w:rsidRDefault="00CD451F" w:rsidP="008B2452">
      <w:pPr>
        <w:spacing w:line="240" w:lineRule="atLeast"/>
        <w:ind w:left="-993"/>
        <w:rPr>
          <w:rFonts w:cs="Arial Narrow"/>
          <w:bCs/>
          <w:sz w:val="32"/>
        </w:rPr>
      </w:pPr>
      <w:r>
        <w:rPr>
          <w:rFonts w:cs="Arial Narrow"/>
          <w:b/>
          <w:bCs/>
        </w:rPr>
        <w:t xml:space="preserve">9) </w:t>
      </w:r>
      <w:r w:rsidRPr="005D3BBA">
        <w:rPr>
          <w:rFonts w:ascii="Comic Sans MS" w:hAnsi="Comic Sans MS" w:cs="Century Gothic"/>
          <w:b/>
          <w:bCs/>
          <w:sz w:val="22"/>
        </w:rPr>
        <w:t xml:space="preserve"> </w:t>
      </w:r>
      <w:r w:rsidRPr="008B2452">
        <w:rPr>
          <w:rFonts w:cs="Century Gothic"/>
          <w:bCs/>
          <w:sz w:val="32"/>
        </w:rPr>
        <w:t xml:space="preserve">Aşağıdaki </w:t>
      </w:r>
      <w:r>
        <w:rPr>
          <w:rFonts w:cs="Century Gothic"/>
          <w:bCs/>
          <w:sz w:val="32"/>
        </w:rPr>
        <w:t xml:space="preserve">  </w:t>
      </w:r>
      <w:r w:rsidRPr="008B2452">
        <w:rPr>
          <w:rFonts w:cs="Century Gothic"/>
          <w:bCs/>
          <w:sz w:val="32"/>
        </w:rPr>
        <w:t xml:space="preserve">harflerin hangisinde eğik doğru </w:t>
      </w:r>
      <w:r w:rsidRPr="008B2452">
        <w:rPr>
          <w:rFonts w:cs="Century Gothic"/>
          <w:b/>
          <w:bCs/>
          <w:sz w:val="32"/>
          <w:u w:val="single"/>
        </w:rPr>
        <w:t>yoktur</w:t>
      </w:r>
      <w:r w:rsidRPr="008B2452">
        <w:rPr>
          <w:rFonts w:cs="Century Gothic"/>
          <w:bCs/>
          <w:sz w:val="32"/>
          <w:u w:val="single"/>
        </w:rPr>
        <w:t>?</w:t>
      </w:r>
    </w:p>
    <w:p w:rsidR="00CD451F" w:rsidRPr="008B2452" w:rsidRDefault="00CD451F" w:rsidP="008B2452">
      <w:pPr>
        <w:spacing w:line="240" w:lineRule="atLeast"/>
        <w:ind w:left="-993"/>
        <w:rPr>
          <w:rFonts w:cs="Arial Narrow"/>
          <w:bCs/>
          <w:sz w:val="32"/>
        </w:rPr>
      </w:pPr>
      <w:r>
        <w:rPr>
          <w:rFonts w:cs="Arial Narrow"/>
          <w:b/>
          <w:bCs/>
        </w:rPr>
        <w:t xml:space="preserve">  </w:t>
      </w:r>
      <w:r w:rsidRPr="008B2452">
        <w:rPr>
          <w:rFonts w:cs="Century Gothic"/>
          <w:b/>
          <w:bCs/>
          <w:sz w:val="24"/>
        </w:rPr>
        <w:t xml:space="preserve">A)  </w:t>
      </w:r>
      <w:r w:rsidRPr="000211AC">
        <w:rPr>
          <w:rFonts w:cs="Century Gothic"/>
          <w:b/>
          <w:bCs/>
          <w:sz w:val="72"/>
          <w:szCs w:val="28"/>
        </w:rPr>
        <w:t>Y</w:t>
      </w:r>
      <w:r>
        <w:rPr>
          <w:rFonts w:cs="Century Gothic"/>
          <w:b/>
          <w:bCs/>
          <w:sz w:val="24"/>
        </w:rPr>
        <w:t xml:space="preserve">     </w:t>
      </w:r>
      <w:r w:rsidRPr="008B2452">
        <w:rPr>
          <w:rFonts w:cs="Century Gothic"/>
          <w:b/>
          <w:bCs/>
          <w:sz w:val="24"/>
        </w:rPr>
        <w:t xml:space="preserve"> </w:t>
      </w:r>
      <w:r>
        <w:rPr>
          <w:rFonts w:cs="Century Gothic"/>
          <w:b/>
          <w:bCs/>
          <w:sz w:val="24"/>
        </w:rPr>
        <w:t xml:space="preserve">  </w:t>
      </w:r>
      <w:r w:rsidRPr="008B2452">
        <w:rPr>
          <w:rFonts w:cs="Century Gothic"/>
          <w:b/>
          <w:bCs/>
          <w:sz w:val="24"/>
        </w:rPr>
        <w:t xml:space="preserve"> B)</w:t>
      </w:r>
      <w:r w:rsidRPr="008B2452">
        <w:rPr>
          <w:rFonts w:cs="Century Gothic"/>
          <w:b/>
          <w:bCs/>
          <w:sz w:val="40"/>
        </w:rPr>
        <w:t xml:space="preserve"> </w:t>
      </w:r>
      <w:r>
        <w:rPr>
          <w:rFonts w:cs="Century Gothic"/>
          <w:b/>
          <w:bCs/>
          <w:sz w:val="40"/>
        </w:rPr>
        <w:t xml:space="preserve"> </w:t>
      </w:r>
      <w:r w:rsidRPr="000211AC">
        <w:rPr>
          <w:rFonts w:cs="Century Gothic"/>
          <w:b/>
          <w:bCs/>
          <w:sz w:val="72"/>
          <w:szCs w:val="28"/>
        </w:rPr>
        <w:t>V</w:t>
      </w:r>
      <w:r>
        <w:rPr>
          <w:rFonts w:cs="Century Gothic"/>
          <w:b/>
          <w:bCs/>
          <w:sz w:val="48"/>
          <w:szCs w:val="28"/>
        </w:rPr>
        <w:t xml:space="preserve">    </w:t>
      </w:r>
      <w:r w:rsidRPr="000211AC">
        <w:rPr>
          <w:rFonts w:cs="Century Gothic"/>
          <w:b/>
          <w:bCs/>
          <w:sz w:val="24"/>
          <w:szCs w:val="28"/>
        </w:rPr>
        <w:t xml:space="preserve">C) </w:t>
      </w:r>
      <w:r w:rsidRPr="000211AC">
        <w:rPr>
          <w:rFonts w:cs="Century Gothic"/>
          <w:b/>
          <w:bCs/>
          <w:sz w:val="44"/>
          <w:szCs w:val="28"/>
        </w:rPr>
        <w:t xml:space="preserve">    </w:t>
      </w:r>
      <w:r w:rsidRPr="000211AC">
        <w:rPr>
          <w:rFonts w:cs="Century Gothic"/>
          <w:b/>
          <w:bCs/>
          <w:sz w:val="72"/>
          <w:szCs w:val="28"/>
        </w:rPr>
        <w:t>T</w:t>
      </w:r>
    </w:p>
    <w:p w:rsidR="00CD451F" w:rsidRPr="008B2452" w:rsidRDefault="00CD451F" w:rsidP="00163F56">
      <w:pPr>
        <w:spacing w:line="240" w:lineRule="atLeast"/>
        <w:ind w:left="-993"/>
        <w:rPr>
          <w:rFonts w:cs="Arial Narrow"/>
          <w:b/>
          <w:bCs/>
        </w:rPr>
      </w:pPr>
    </w:p>
    <w:p w:rsidR="00CD451F" w:rsidRPr="008B2452" w:rsidRDefault="00CD451F" w:rsidP="008B2452">
      <w:pPr>
        <w:ind w:right="-355"/>
        <w:rPr>
          <w:b/>
        </w:rPr>
      </w:pPr>
    </w:p>
    <w:p w:rsidR="00CD451F" w:rsidRDefault="00CD451F" w:rsidP="008B2452">
      <w:pPr>
        <w:pStyle w:val="AralkYok1"/>
        <w:tabs>
          <w:tab w:val="left" w:pos="709"/>
        </w:tabs>
        <w:ind w:left="0"/>
        <w:rPr>
          <w:rFonts w:ascii="Comic Sans MS" w:hAnsi="Comic Sans MS"/>
          <w:b/>
          <w:bCs/>
        </w:rPr>
      </w:pPr>
      <w:r w:rsidRPr="002528EB">
        <w:rPr>
          <w:rFonts w:ascii="Comic Sans MS" w:hAnsi="Comic Sans MS"/>
          <w:b/>
          <w:bCs/>
        </w:rPr>
        <w:t xml:space="preserve"> </w:t>
      </w:r>
      <w:r w:rsidRPr="00EE703F">
        <w:rPr>
          <w:rFonts w:ascii="Comic Sans MS" w:hAnsi="Comic Sans MS"/>
          <w:b/>
          <w:noProof/>
          <w:lang w:eastAsia="tr-TR"/>
        </w:rPr>
        <w:pict>
          <v:shape id="_x0000_i1037" type="#_x0000_t75" style="width:251.25pt;height:376.5pt;visibility:visible">
            <v:imagedata r:id="rId23" o:title="" gain="1.25" blacklevel="-13107f"/>
          </v:shape>
        </w:pict>
      </w:r>
    </w:p>
    <w:p w:rsidR="00CD451F" w:rsidRDefault="00CD451F" w:rsidP="008B2452">
      <w:pPr>
        <w:pStyle w:val="AralkYok1"/>
        <w:tabs>
          <w:tab w:val="left" w:pos="709"/>
        </w:tabs>
        <w:rPr>
          <w:rFonts w:ascii="Comic Sans MS" w:hAnsi="Comic Sans MS"/>
          <w:sz w:val="24"/>
          <w:szCs w:val="24"/>
        </w:rPr>
      </w:pPr>
    </w:p>
    <w:p w:rsidR="00CD451F" w:rsidRDefault="00CD451F" w:rsidP="008B2452">
      <w:pPr>
        <w:pStyle w:val="AralkYok1"/>
        <w:tabs>
          <w:tab w:val="left" w:pos="709"/>
        </w:tabs>
        <w:ind w:left="0" w:right="-922"/>
        <w:rPr>
          <w:rFonts w:ascii="Century Gothic" w:hAnsi="Century Gothic"/>
          <w:b/>
          <w:sz w:val="28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entury Gothic" w:hAnsi="Century Gothic"/>
          <w:b/>
          <w:sz w:val="28"/>
          <w:szCs w:val="24"/>
        </w:rPr>
        <w:t xml:space="preserve">10) </w:t>
      </w:r>
      <w:r>
        <w:rPr>
          <w:rFonts w:ascii="Century Gothic" w:hAnsi="Century Gothic"/>
          <w:sz w:val="28"/>
          <w:szCs w:val="24"/>
        </w:rPr>
        <w:t xml:space="preserve"> </w:t>
      </w:r>
      <w:r w:rsidRPr="008B2452">
        <w:rPr>
          <w:rFonts w:ascii="Century Gothic" w:hAnsi="Century Gothic"/>
          <w:sz w:val="28"/>
          <w:szCs w:val="24"/>
        </w:rPr>
        <w:t>Yukarıdaki grafiğe göre</w:t>
      </w:r>
      <w:r>
        <w:rPr>
          <w:rFonts w:ascii="Century Gothic" w:hAnsi="Century Gothic"/>
          <w:sz w:val="28"/>
          <w:szCs w:val="24"/>
        </w:rPr>
        <w:t xml:space="preserve"> </w:t>
      </w:r>
      <w:r w:rsidRPr="008B2452">
        <w:rPr>
          <w:rFonts w:ascii="Century Gothic" w:hAnsi="Century Gothic"/>
          <w:sz w:val="28"/>
          <w:szCs w:val="24"/>
        </w:rPr>
        <w:t>çiftlikteki koyun, inek ve atların sayısı kaçtır?</w:t>
      </w:r>
      <w:r w:rsidRPr="008B2452">
        <w:rPr>
          <w:rFonts w:ascii="Century Gothic" w:hAnsi="Century Gothic"/>
          <w:b/>
          <w:sz w:val="28"/>
          <w:szCs w:val="24"/>
        </w:rPr>
        <w:t xml:space="preserve"> </w:t>
      </w:r>
    </w:p>
    <w:p w:rsidR="00CD451F" w:rsidRPr="008B2452" w:rsidRDefault="00CD451F" w:rsidP="008B2452">
      <w:pPr>
        <w:pStyle w:val="AralkYok1"/>
        <w:tabs>
          <w:tab w:val="left" w:pos="709"/>
        </w:tabs>
        <w:ind w:left="0" w:right="-922"/>
        <w:rPr>
          <w:rFonts w:ascii="Century Gothic" w:hAnsi="Century Gothic"/>
          <w:b/>
          <w:sz w:val="36"/>
          <w:szCs w:val="24"/>
        </w:rPr>
      </w:pPr>
    </w:p>
    <w:p w:rsidR="00CD451F" w:rsidRDefault="00CD451F" w:rsidP="008B2452">
      <w:pPr>
        <w:pStyle w:val="AralkYok1"/>
        <w:tabs>
          <w:tab w:val="left" w:pos="709"/>
        </w:tabs>
        <w:ind w:right="-1064"/>
        <w:rPr>
          <w:rFonts w:ascii="Century Gothic" w:hAnsi="Century Gothic"/>
          <w:sz w:val="28"/>
        </w:rPr>
      </w:pPr>
      <w:r w:rsidRPr="008B2452">
        <w:rPr>
          <w:rFonts w:ascii="Century Gothic" w:hAnsi="Century Gothic"/>
          <w:b/>
          <w:sz w:val="36"/>
          <w:szCs w:val="24"/>
        </w:rPr>
        <w:t xml:space="preserve"> </w:t>
      </w:r>
      <w:r w:rsidRPr="008B2452">
        <w:rPr>
          <w:rFonts w:ascii="Century Gothic" w:hAnsi="Century Gothic"/>
          <w:b/>
          <w:sz w:val="28"/>
        </w:rPr>
        <w:t xml:space="preserve">A) </w:t>
      </w:r>
      <w:r w:rsidRPr="008B2452">
        <w:rPr>
          <w:rFonts w:ascii="Century Gothic" w:hAnsi="Century Gothic"/>
          <w:sz w:val="28"/>
        </w:rPr>
        <w:t xml:space="preserve">10 </w:t>
      </w:r>
      <w:r>
        <w:rPr>
          <w:rFonts w:ascii="Century Gothic" w:hAnsi="Century Gothic"/>
          <w:b/>
          <w:sz w:val="28"/>
        </w:rPr>
        <w:t xml:space="preserve">         </w:t>
      </w:r>
      <w:r w:rsidRPr="008B2452">
        <w:rPr>
          <w:rFonts w:ascii="Century Gothic" w:hAnsi="Century Gothic"/>
          <w:b/>
          <w:sz w:val="28"/>
        </w:rPr>
        <w:t xml:space="preserve">  B) </w:t>
      </w:r>
      <w:r w:rsidRPr="008B2452">
        <w:rPr>
          <w:rFonts w:ascii="Century Gothic" w:hAnsi="Century Gothic"/>
          <w:sz w:val="28"/>
        </w:rPr>
        <w:t>16</w:t>
      </w:r>
      <w:r w:rsidRPr="008B2452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 xml:space="preserve">           </w:t>
      </w:r>
      <w:r w:rsidRPr="008B2452">
        <w:rPr>
          <w:rFonts w:ascii="Century Gothic" w:hAnsi="Century Gothic"/>
          <w:b/>
          <w:sz w:val="28"/>
        </w:rPr>
        <w:t xml:space="preserve">C) </w:t>
      </w:r>
      <w:r w:rsidRPr="008B2452">
        <w:rPr>
          <w:rFonts w:ascii="Century Gothic" w:hAnsi="Century Gothic"/>
          <w:sz w:val="28"/>
        </w:rPr>
        <w:t>20</w:t>
      </w:r>
    </w:p>
    <w:p w:rsidR="00CD451F" w:rsidRDefault="00CD451F" w:rsidP="008B2452">
      <w:pPr>
        <w:pStyle w:val="AralkYok1"/>
        <w:tabs>
          <w:tab w:val="left" w:pos="709"/>
        </w:tabs>
        <w:ind w:right="-1064"/>
        <w:rPr>
          <w:rFonts w:ascii="Century Gothic" w:hAnsi="Century Gothic"/>
          <w:sz w:val="28"/>
        </w:rPr>
      </w:pPr>
    </w:p>
    <w:p w:rsidR="00CD451F" w:rsidRDefault="00CD451F" w:rsidP="00864DF5">
      <w:pPr>
        <w:pStyle w:val="AralkYok1"/>
        <w:tabs>
          <w:tab w:val="left" w:pos="709"/>
        </w:tabs>
        <w:ind w:left="0" w:right="-1064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 xml:space="preserve">11)  </w:t>
      </w:r>
      <w:r>
        <w:rPr>
          <w:rFonts w:ascii="Century Gothic" w:hAnsi="Century Gothic"/>
          <w:sz w:val="28"/>
        </w:rPr>
        <w:t>Annesi ,babası ve Ulaş’ın boyları toplamı 4 m 79 cm’dir.Annesini boyu</w:t>
      </w:r>
    </w:p>
    <w:p w:rsidR="00CD451F" w:rsidRDefault="00CD451F" w:rsidP="00864DF5">
      <w:pPr>
        <w:pStyle w:val="AralkYok1"/>
        <w:tabs>
          <w:tab w:val="left" w:pos="709"/>
        </w:tabs>
        <w:ind w:left="0" w:right="-106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1 m 75 cm ve babasının boyundan 11cm kısadır. Buna göre  Ulaş’ın boyunun uzunluğu kaç  cm’dir?</w:t>
      </w:r>
    </w:p>
    <w:p w:rsidR="00CD451F" w:rsidRDefault="00CD451F" w:rsidP="00864DF5">
      <w:pPr>
        <w:pStyle w:val="AralkYok1"/>
        <w:tabs>
          <w:tab w:val="left" w:pos="709"/>
        </w:tabs>
        <w:ind w:left="0" w:right="-1064"/>
        <w:rPr>
          <w:rFonts w:ascii="Century Gothic" w:hAnsi="Century Gothic"/>
          <w:sz w:val="28"/>
        </w:rPr>
      </w:pPr>
    </w:p>
    <w:p w:rsidR="00CD451F" w:rsidRDefault="00CD451F" w:rsidP="00864DF5">
      <w:pPr>
        <w:pStyle w:val="AralkYok1"/>
        <w:tabs>
          <w:tab w:val="left" w:pos="709"/>
        </w:tabs>
        <w:ind w:left="0" w:right="-106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</w:t>
      </w:r>
    </w:p>
    <w:p w:rsidR="00CD451F" w:rsidRPr="009562D2" w:rsidRDefault="00CD451F" w:rsidP="00864DF5">
      <w:pPr>
        <w:pStyle w:val="AralkYok1"/>
        <w:tabs>
          <w:tab w:val="left" w:pos="709"/>
        </w:tabs>
        <w:ind w:left="0" w:right="-1064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sz w:val="28"/>
        </w:rPr>
        <w:t xml:space="preserve">   </w:t>
      </w:r>
      <w:r>
        <w:rPr>
          <w:rFonts w:ascii="Century Gothic" w:hAnsi="Century Gothic"/>
          <w:b/>
          <w:sz w:val="28"/>
        </w:rPr>
        <w:t>A) 128 cm     B) 186 cm   C) 125cm</w:t>
      </w:r>
    </w:p>
    <w:p w:rsidR="00CD451F" w:rsidRDefault="00CD451F" w:rsidP="008B2452">
      <w:pPr>
        <w:pStyle w:val="AralkYok1"/>
        <w:tabs>
          <w:tab w:val="left" w:pos="709"/>
        </w:tabs>
        <w:ind w:right="-1064"/>
        <w:rPr>
          <w:rFonts w:ascii="Century Gothic" w:hAnsi="Century Gothic"/>
          <w:sz w:val="28"/>
        </w:rPr>
      </w:pPr>
    </w:p>
    <w:p w:rsidR="00CD451F" w:rsidRDefault="00CD451F" w:rsidP="009562D2">
      <w:pPr>
        <w:pStyle w:val="AralkYok1"/>
        <w:tabs>
          <w:tab w:val="left" w:pos="709"/>
        </w:tabs>
        <w:ind w:left="0" w:right="-922"/>
        <w:rPr>
          <w:rFonts w:ascii="Century Gothic" w:hAnsi="Century Gothic"/>
          <w:sz w:val="28"/>
        </w:rPr>
      </w:pPr>
    </w:p>
    <w:p w:rsidR="00CD451F" w:rsidRDefault="00CD451F" w:rsidP="009562D2">
      <w:pPr>
        <w:pStyle w:val="AralkYok1"/>
        <w:tabs>
          <w:tab w:val="left" w:pos="709"/>
        </w:tabs>
        <w:ind w:left="0" w:right="-922"/>
        <w:rPr>
          <w:rFonts w:ascii="Century Gothic" w:hAnsi="Century Gothic"/>
          <w:sz w:val="28"/>
        </w:rPr>
      </w:pPr>
    </w:p>
    <w:p w:rsidR="00CD451F" w:rsidRDefault="00CD451F" w:rsidP="009562D2">
      <w:pPr>
        <w:pStyle w:val="AralkYok1"/>
        <w:tabs>
          <w:tab w:val="left" w:pos="709"/>
        </w:tabs>
        <w:ind w:left="0" w:right="-922"/>
        <w:rPr>
          <w:rFonts w:ascii="Century Gothic" w:hAnsi="Century Gothic"/>
          <w:sz w:val="28"/>
        </w:rPr>
      </w:pPr>
    </w:p>
    <w:p w:rsidR="00CD451F" w:rsidRDefault="00CD451F" w:rsidP="009562D2">
      <w:pPr>
        <w:pStyle w:val="AralkYok1"/>
        <w:tabs>
          <w:tab w:val="left" w:pos="709"/>
        </w:tabs>
        <w:ind w:left="0" w:right="-922"/>
        <w:rPr>
          <w:rFonts w:ascii="Century Gothic" w:hAnsi="Century Gothic"/>
          <w:sz w:val="28"/>
        </w:rPr>
      </w:pPr>
    </w:p>
    <w:p w:rsidR="00CD451F" w:rsidRDefault="00CD451F" w:rsidP="00DF2B11">
      <w:pPr>
        <w:pStyle w:val="AralkYok1"/>
        <w:tabs>
          <w:tab w:val="left" w:pos="709"/>
        </w:tabs>
        <w:ind w:left="0" w:right="-922"/>
        <w:rPr>
          <w:b/>
        </w:rPr>
      </w:pPr>
    </w:p>
    <w:p w:rsidR="00CD451F" w:rsidRDefault="00CD451F" w:rsidP="00903EAD">
      <w:pPr>
        <w:ind w:left="-993"/>
        <w:rPr>
          <w:b/>
        </w:rPr>
      </w:pPr>
      <w:r>
        <w:rPr>
          <w:b/>
        </w:rPr>
        <w:t xml:space="preserve">12)                    </w:t>
      </w:r>
      <w:r w:rsidRPr="00903EAD">
        <w:rPr>
          <w:rFonts w:ascii="Times New Roman" w:hAnsi="Times New Roman"/>
          <w:snapToGrid w:val="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EE703F">
        <w:rPr>
          <w:b/>
          <w:noProof/>
          <w:lang w:eastAsia="tr-TR"/>
        </w:rPr>
        <w:pict>
          <v:shape id="Resim 37" o:spid="_x0000_i1038" type="#_x0000_t75" style="width:120.75pt;height:66pt;visibility:visible">
            <v:imagedata r:id="rId24" o:title=""/>
          </v:shape>
        </w:pict>
      </w:r>
    </w:p>
    <w:p w:rsidR="00CD451F" w:rsidRDefault="00CD451F" w:rsidP="00DF2B11">
      <w:pPr>
        <w:ind w:left="-993"/>
      </w:pPr>
      <w:r>
        <w:t xml:space="preserve"> “İki doğal sayının toplamını tahmin etme  farklı yollarla yapılabilir. Bunlardan  biri de sayıları en yakın onluğa yuvarlayarak yapılan tahmindir.”</w:t>
      </w: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    Buna göre  aşağıdaki işlemlerden hangisi toplamı  tahmin etmek için yapılmıştır?            </w:t>
      </w: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                           Tahmin     işlem</w:t>
      </w:r>
    </w:p>
    <w:p w:rsidR="00CD451F" w:rsidRDefault="00CD451F" w:rsidP="00DF2B11">
      <w:pPr>
        <w:ind w:left="-993"/>
        <w:rPr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42" type="#_x0000_t32" style="position:absolute;left:0;text-align:left;margin-left:26.1pt;margin-top:10.3pt;width:35.5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" strokecolor="#4a7ebb">
            <v:stroke endarrow="open"/>
          </v:shape>
        </w:pict>
      </w:r>
      <w:r>
        <w:rPr>
          <w:b/>
        </w:rPr>
        <w:t xml:space="preserve">    A)  589               590            589</w:t>
      </w:r>
    </w:p>
    <w:p w:rsidR="00CD451F" w:rsidRDefault="00CD451F" w:rsidP="00DF2B11">
      <w:pPr>
        <w:ind w:left="-993"/>
        <w:rPr>
          <w:b/>
        </w:rPr>
      </w:pPr>
      <w:r>
        <w:rPr>
          <w:noProof/>
          <w:lang w:eastAsia="tr-TR"/>
        </w:rPr>
        <w:pict>
          <v:line id="Düz Bağlayıcı 26" o:spid="_x0000_s1043" style="position:absolute;left:0;text-align:left;z-index:251655168;visibility:visible" from="133.65pt,18.05pt" to="170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5" o:spid="_x0000_s1044" style="position:absolute;left:0;text-align:left;z-index:251654144;visibility:visible" from="61.6pt,18.05pt" to="99.0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" strokecolor="#4a7ebb"/>
        </w:pict>
      </w:r>
      <w:r>
        <w:rPr>
          <w:noProof/>
          <w:lang w:eastAsia="tr-TR"/>
        </w:rPr>
        <w:pict>
          <v:shape id="Düz Ok Bağlayıcısı 23" o:spid="_x0000_s1045" type="#_x0000_t32" style="position:absolute;left:0;text-align:left;margin-left:61.6pt;margin-top:18.05pt;width:0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21" o:spid="_x0000_s1046" type="#_x0000_t32" style="position:absolute;left:0;text-align:left;margin-left:26.1pt;margin-top:5.6pt;width:35.5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" strokecolor="#4a7ebb">
            <v:stroke endarrow="open"/>
          </v:shape>
        </w:pict>
      </w:r>
      <w:r>
        <w:rPr>
          <w:noProof/>
          <w:lang w:eastAsia="tr-TR"/>
        </w:rPr>
        <w:pict>
          <v:line id="Düz Bağlayıcı 15" o:spid="_x0000_s1047" style="position:absolute;left:0;text-align:left;z-index:251650048;visibility:visible" from="-22.85pt,18.05pt" to="17.4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" strokecolor="#4a7ebb"/>
        </w:pict>
      </w:r>
      <w:r>
        <w:rPr>
          <w:b/>
        </w:rPr>
        <w:t xml:space="preserve">      +  243            + 240        + 243</w:t>
      </w: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                            830            832</w:t>
      </w:r>
    </w:p>
    <w:p w:rsidR="00CD451F" w:rsidRDefault="00CD451F" w:rsidP="00DF2B11">
      <w:pPr>
        <w:ind w:left="-993"/>
        <w:rPr>
          <w:b/>
        </w:rPr>
      </w:pP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                         tahmin         işlem               </w:t>
      </w: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B)   358              360              360</w:t>
      </w:r>
    </w:p>
    <w:p w:rsidR="00CD451F" w:rsidRDefault="00CD451F" w:rsidP="00DF2B11">
      <w:pPr>
        <w:ind w:left="-993"/>
        <w:rPr>
          <w:b/>
        </w:rPr>
      </w:pPr>
      <w:r>
        <w:rPr>
          <w:noProof/>
          <w:lang w:eastAsia="tr-TR"/>
        </w:rPr>
        <w:pict>
          <v:line id="Düz Bağlayıcı 30" o:spid="_x0000_s1048" style="position:absolute;left:0;text-align:left;z-index:251658240;visibility:visible" from="133.65pt,19.1pt" to="176.8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7" o:spid="_x0000_s1049" style="position:absolute;left:0;text-align:left;flip:y;z-index:251656192;visibility:visible" from="-22.85pt,18.15pt" to="9.7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"/>
        </w:pict>
      </w:r>
      <w:r>
        <w:rPr>
          <w:noProof/>
          <w:lang w:eastAsia="tr-TR"/>
        </w:rPr>
        <w:pict>
          <v:line id="Düz Bağlayıcı 29" o:spid="_x0000_s1050" style="position:absolute;left:0;text-align:left;z-index:251657216;visibility:visible" from="61.6pt,18.15pt" to="87.5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" strokecolor="#4a7ebb"/>
        </w:pict>
      </w:r>
      <w:r>
        <w:rPr>
          <w:b/>
        </w:rPr>
        <w:t xml:space="preserve">      + 442           + 442           + 442</w:t>
      </w: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                          802              802</w:t>
      </w:r>
    </w:p>
    <w:p w:rsidR="00CD451F" w:rsidRDefault="00CD451F" w:rsidP="00DF2B11">
      <w:pPr>
        <w:ind w:left="-993" w:right="-1064"/>
        <w:rPr>
          <w:b/>
        </w:rPr>
      </w:pPr>
      <w:r>
        <w:rPr>
          <w:b/>
        </w:rPr>
        <w:t xml:space="preserve">    </w:t>
      </w: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 C)                      Tahmin     işlem</w:t>
      </w:r>
    </w:p>
    <w:p w:rsidR="00CD451F" w:rsidRDefault="00CD451F" w:rsidP="00DF2B11">
      <w:pPr>
        <w:ind w:left="-993"/>
        <w:rPr>
          <w:b/>
        </w:rPr>
      </w:pPr>
      <w:r>
        <w:rPr>
          <w:noProof/>
          <w:lang w:eastAsia="tr-TR"/>
        </w:rPr>
        <w:pict>
          <v:shape id="Düz Ok Bağlayıcısı 31" o:spid="_x0000_s1051" type="#_x0000_t32" style="position:absolute;left:0;text-align:left;margin-left:26.1pt;margin-top:10.3pt;width:3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" strokecolor="#4a7ebb">
            <v:stroke endarrow="open"/>
          </v:shape>
        </w:pict>
      </w:r>
      <w:r>
        <w:rPr>
          <w:b/>
        </w:rPr>
        <w:t xml:space="preserve">          429               429            429</w:t>
      </w:r>
    </w:p>
    <w:p w:rsidR="00CD451F" w:rsidRDefault="00CD451F" w:rsidP="00DF2B11">
      <w:pPr>
        <w:ind w:left="-993"/>
        <w:rPr>
          <w:b/>
        </w:rPr>
      </w:pPr>
      <w:r>
        <w:rPr>
          <w:noProof/>
          <w:lang w:eastAsia="tr-TR"/>
        </w:rPr>
        <w:pict>
          <v:line id="Düz Bağlayıcı 32" o:spid="_x0000_s1052" style="position:absolute;left:0;text-align:left;z-index:251664384;visibility:visible" from="133.65pt,18.05pt" to="170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3" o:spid="_x0000_s1053" style="position:absolute;left:0;text-align:left;z-index:251663360;visibility:visible" from="61.6pt,18.05pt" to="99.0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" strokecolor="#4a7ebb"/>
        </w:pict>
      </w:r>
      <w:r>
        <w:rPr>
          <w:noProof/>
          <w:lang w:eastAsia="tr-TR"/>
        </w:rPr>
        <w:pict>
          <v:shape id="Düz Ok Bağlayıcısı 34" o:spid="_x0000_s1054" type="#_x0000_t32" style="position:absolute;left:0;text-align:left;margin-left:61.6pt;margin-top:18.05pt;width:0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5" o:spid="_x0000_s1055" type="#_x0000_t32" style="position:absolute;left:0;text-align:left;margin-left:26.1pt;margin-top:5.6pt;width:35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" strokecolor="#4a7ebb">
            <v:stroke endarrow="open"/>
          </v:shape>
        </w:pict>
      </w:r>
      <w:r>
        <w:rPr>
          <w:noProof/>
          <w:lang w:eastAsia="tr-TR"/>
        </w:rPr>
        <w:pict>
          <v:line id="Düz Bağlayıcı 36" o:spid="_x0000_s1056" style="position:absolute;left:0;text-align:left;z-index:251659264;visibility:visible" from="-22.85pt,18.05pt" to="17.4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" strokecolor="#4a7ebb"/>
        </w:pict>
      </w:r>
      <w:r>
        <w:rPr>
          <w:b/>
        </w:rPr>
        <w:t xml:space="preserve">      +  143            + 140        + 143</w:t>
      </w: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                            569            572</w:t>
      </w:r>
    </w:p>
    <w:p w:rsidR="00CD451F" w:rsidRDefault="00CD451F" w:rsidP="00903EAD">
      <w:pPr>
        <w:ind w:left="-993" w:right="-1064"/>
        <w:rPr>
          <w:b/>
        </w:rPr>
      </w:pPr>
      <w:r>
        <w:rPr>
          <w:b/>
        </w:rPr>
        <w:t xml:space="preserve">        </w:t>
      </w:r>
    </w:p>
    <w:p w:rsidR="00CD451F" w:rsidRDefault="00CD451F" w:rsidP="00903EAD">
      <w:pPr>
        <w:ind w:left="-993" w:right="-1064"/>
        <w:rPr>
          <w:b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57" type="#_x0000_t122" style="position:absolute;left:0;text-align:left;margin-left:64.5pt;margin-top:21.95pt;width:163.2pt;height:126.7pt;z-index:-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" strokecolor="#f79646" strokeweight="2pt"/>
        </w:pict>
      </w:r>
    </w:p>
    <w:p w:rsidR="00CD451F" w:rsidRPr="00903EAD" w:rsidRDefault="00CD451F" w:rsidP="00903EAD">
      <w:pPr>
        <w:ind w:left="-142" w:right="-1064"/>
        <w:rPr>
          <w:b/>
        </w:rPr>
      </w:pPr>
      <w:r>
        <w:rPr>
          <w:b/>
        </w:rPr>
        <w:t xml:space="preserve">13) </w:t>
      </w:r>
    </w:p>
    <w:p w:rsidR="00CD451F" w:rsidRPr="00DF2B11" w:rsidRDefault="00CD451F" w:rsidP="00DF2B11">
      <w:pPr>
        <w:pStyle w:val="AralkYok1"/>
        <w:tabs>
          <w:tab w:val="left" w:pos="709"/>
        </w:tabs>
        <w:ind w:left="0" w:right="-922"/>
        <w:rPr>
          <w:b/>
          <w:sz w:val="28"/>
        </w:rPr>
      </w:pPr>
      <w:r>
        <w:rPr>
          <w:b/>
          <w:sz w:val="32"/>
        </w:rPr>
        <w:t xml:space="preserve">                      </w:t>
      </w:r>
      <w:r w:rsidRPr="009562D2">
        <w:rPr>
          <w:b/>
          <w:sz w:val="32"/>
        </w:rPr>
        <w:t>a .  VII           b. XIX</w:t>
      </w:r>
    </w:p>
    <w:p w:rsidR="00CD451F" w:rsidRPr="009562D2" w:rsidRDefault="00CD451F" w:rsidP="00DF2B11">
      <w:pPr>
        <w:pStyle w:val="AralkYok1"/>
        <w:tabs>
          <w:tab w:val="left" w:pos="709"/>
        </w:tabs>
        <w:ind w:left="-709" w:right="-922"/>
        <w:rPr>
          <w:b/>
          <w:sz w:val="28"/>
        </w:rPr>
      </w:pPr>
    </w:p>
    <w:p w:rsidR="00CD451F" w:rsidRDefault="00CD451F" w:rsidP="00DF2B11">
      <w:pPr>
        <w:ind w:left="-993"/>
        <w:rPr>
          <w:b/>
        </w:rPr>
      </w:pPr>
      <w:r>
        <w:rPr>
          <w:b/>
        </w:rPr>
        <w:t xml:space="preserve">                                  c. XV            d. XVI</w:t>
      </w:r>
    </w:p>
    <w:p w:rsidR="00CD451F" w:rsidRDefault="00CD451F" w:rsidP="00903EAD">
      <w:pPr>
        <w:ind w:left="-993"/>
        <w:rPr>
          <w:b/>
        </w:rPr>
      </w:pPr>
      <w:r>
        <w:rPr>
          <w:b/>
        </w:rPr>
        <w:t xml:space="preserve">   </w:t>
      </w:r>
      <w:r>
        <w:t xml:space="preserve"> </w:t>
      </w:r>
    </w:p>
    <w:p w:rsidR="00CD451F" w:rsidRPr="00903EAD" w:rsidRDefault="00CD451F" w:rsidP="00903EAD">
      <w:pPr>
        <w:ind w:left="-142" w:right="-781"/>
        <w:rPr>
          <w:b/>
        </w:rPr>
      </w:pPr>
      <w:r>
        <w:rPr>
          <w:b/>
        </w:rPr>
        <w:t xml:space="preserve">   </w:t>
      </w:r>
      <w:r>
        <w:t>Yukarıdaki tabloda yer alan Romen rakamlarından hangileri  10  ile 20  doğal sayıları  arasındadır?</w:t>
      </w:r>
    </w:p>
    <w:p w:rsidR="00CD451F" w:rsidRDefault="00CD451F" w:rsidP="00903EAD">
      <w:pPr>
        <w:ind w:right="-922"/>
        <w:rPr>
          <w:b/>
        </w:rPr>
      </w:pPr>
      <w:r>
        <w:t xml:space="preserve"> </w:t>
      </w:r>
      <w:r>
        <w:rPr>
          <w:b/>
        </w:rPr>
        <w:t>A)  b , c ,       B)  c ,d    C)  b, c , d</w:t>
      </w:r>
    </w:p>
    <w:p w:rsidR="00CD451F" w:rsidRDefault="00CD451F" w:rsidP="00903EAD">
      <w:pPr>
        <w:ind w:right="-922"/>
        <w:rPr>
          <w:b/>
        </w:rPr>
      </w:pPr>
    </w:p>
    <w:p w:rsidR="00CD451F" w:rsidRDefault="00CD451F" w:rsidP="00DA4B6B">
      <w:pPr>
        <w:ind w:right="-781"/>
      </w:pPr>
      <w:r>
        <w:rPr>
          <w:b/>
        </w:rPr>
        <w:t xml:space="preserve">14)   “ 130, 681,341,969 “ </w:t>
      </w:r>
      <w:r>
        <w:t xml:space="preserve">doğal sayılarını  </w:t>
      </w:r>
      <w:r>
        <w:rPr>
          <w:b/>
        </w:rPr>
        <w:t xml:space="preserve"> büyükten küçüğe </w:t>
      </w:r>
      <w:r w:rsidRPr="00DA4B6B">
        <w:t>doğru sıralarsa</w:t>
      </w:r>
      <w:r>
        <w:t xml:space="preserve">k </w:t>
      </w:r>
      <w:r>
        <w:rPr>
          <w:b/>
        </w:rPr>
        <w:t xml:space="preserve"> baştan 3.sırada  </w:t>
      </w:r>
      <w:r>
        <w:t>hangi doğal sayı bulunur?</w:t>
      </w:r>
    </w:p>
    <w:p w:rsidR="00CD451F" w:rsidRDefault="00CD451F" w:rsidP="00DA4B6B">
      <w:pPr>
        <w:ind w:right="-781"/>
        <w:rPr>
          <w:b/>
        </w:rPr>
      </w:pPr>
      <w:r>
        <w:t xml:space="preserve">     </w:t>
      </w:r>
      <w:r>
        <w:rPr>
          <w:b/>
        </w:rPr>
        <w:t>A)  681     B) 341     C) 130</w:t>
      </w:r>
    </w:p>
    <w:p w:rsidR="00CD451F" w:rsidRDefault="00CD451F" w:rsidP="00DA4B6B">
      <w:pPr>
        <w:ind w:right="-781"/>
        <w:rPr>
          <w:b/>
        </w:rPr>
      </w:pPr>
    </w:p>
    <w:p w:rsidR="00CD451F" w:rsidRDefault="00CD451F" w:rsidP="00DA4B6B">
      <w:pPr>
        <w:ind w:right="-781"/>
        <w:rPr>
          <w:b/>
        </w:rPr>
      </w:pPr>
      <w:r>
        <w:rPr>
          <w:b/>
        </w:rPr>
        <w:t xml:space="preserve">15)   </w:t>
      </w:r>
      <w:r>
        <w:t xml:space="preserve"> 441  ile  404  doğal sayılarını  büyüklük –küçüklük yönünden karşılaştırırsak  aşağıdakilerden hangisi  </w:t>
      </w:r>
      <w:r>
        <w:rPr>
          <w:b/>
        </w:rPr>
        <w:t xml:space="preserve"> söylenemez?</w:t>
      </w:r>
    </w:p>
    <w:p w:rsidR="00CD451F" w:rsidRPr="00DA4B6B" w:rsidRDefault="00CD451F" w:rsidP="00DA4B6B">
      <w:pPr>
        <w:ind w:right="-781"/>
        <w:rPr>
          <w:b/>
        </w:rPr>
      </w:pPr>
      <w:r>
        <w:rPr>
          <w:b/>
        </w:rPr>
        <w:t xml:space="preserve">   A)    404  &lt;  441 </w:t>
      </w:r>
    </w:p>
    <w:p w:rsidR="00CD451F" w:rsidRDefault="00CD451F" w:rsidP="00DA4B6B">
      <w:pPr>
        <w:ind w:right="-781"/>
        <w:rPr>
          <w:b/>
        </w:rPr>
      </w:pPr>
      <w:r>
        <w:t xml:space="preserve">   </w:t>
      </w:r>
      <w:r>
        <w:rPr>
          <w:b/>
        </w:rPr>
        <w:t>B)     441 =  404</w:t>
      </w:r>
    </w:p>
    <w:p w:rsidR="00CD451F" w:rsidRPr="00DA4B6B" w:rsidRDefault="00CD451F" w:rsidP="00DA4B6B">
      <w:pPr>
        <w:ind w:right="-781"/>
        <w:rPr>
          <w:b/>
        </w:rPr>
      </w:pPr>
      <w:r>
        <w:rPr>
          <w:b/>
        </w:rPr>
        <w:t xml:space="preserve">   C)    441 &gt;  404</w:t>
      </w:r>
    </w:p>
    <w:p w:rsidR="00CD451F" w:rsidRPr="00DA4B6B" w:rsidRDefault="00CD451F" w:rsidP="00DA4B6B">
      <w:pPr>
        <w:ind w:right="-781"/>
      </w:pPr>
      <w:r>
        <w:rPr>
          <w:noProof/>
          <w:lang w:eastAsia="tr-TR"/>
        </w:rPr>
        <w:pict>
          <v:rect id="Rectangle 193" o:spid="_x0000_s1058" style="position:absolute;margin-left:22.8pt;margin-top:-3.05pt;width:224.65pt;height:124.05pt;z-index:-251651072;visibility:visible;mso-wrap-distance-left:17.85pt;mso-wrap-distance-top:7.2pt;mso-wrap-distance-right:7.2pt;mso-wrap-distance-bottom:7.2p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" o:allowincell="f" strokecolor="#31849b" strokeweight="1pt">
            <v:shadow color="#d8d8d8" offset="3pt,3pt"/>
            <v:textbox inset="16.56pt,7.2pt,16.56pt,7.2pt">
              <w:txbxContent>
                <w:p w:rsidR="00CD451F" w:rsidRPr="0027624C" w:rsidRDefault="00CD451F" w:rsidP="00DA4B6B">
                  <w:pPr>
                    <w:pStyle w:val="NoSpacing"/>
                    <w:shd w:val="clear" w:color="auto" w:fill="C6D9F1"/>
                    <w:rPr>
                      <w:b/>
                    </w:rPr>
                  </w:pPr>
                  <w:r>
                    <w:rPr>
                      <w:b/>
                    </w:rPr>
                    <w:t>Matematik bölümünü bitirdin. Cevaplarını forma doğru kodlayıp kodlamadığını kontrol ettikten sonra Hayat Bilgisi bölümüne geçebilirsin.</w:t>
                  </w:r>
                </w:p>
              </w:txbxContent>
            </v:textbox>
          </v:rect>
        </w:pict>
      </w:r>
    </w:p>
    <w:p w:rsidR="00CD451F" w:rsidRDefault="00CD451F"/>
    <w:p w:rsidR="00CD451F" w:rsidRDefault="00CD451F"/>
    <w:p w:rsidR="00CD451F" w:rsidRDefault="00CD451F"/>
    <w:p w:rsidR="00CD451F" w:rsidRDefault="00CD451F">
      <w:r>
        <w:rPr>
          <w:noProof/>
          <w:lang w:eastAsia="tr-TR"/>
        </w:rPr>
        <w:pict>
          <v:shape id="Metin Kutusu 39" o:spid="_x0000_s1059" type="#_x0000_t202" style="position:absolute;margin-left:-30.55pt;margin-top:-16.35pt;width:527.05pt;height:33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" strokeweight=".5pt">
            <v:textbox>
              <w:txbxContent>
                <w:p w:rsidR="00CD451F" w:rsidRDefault="00CD451F">
                  <w:r>
                    <w:rPr>
                      <w:b/>
                    </w:rPr>
                    <w:t xml:space="preserve">HAYAT BİLGİSİ        3. Sınıflar  Ara Değerlendirme   Sınavı      HAYAT BİLGİSİ        </w:t>
                  </w:r>
                </w:p>
              </w:txbxContent>
            </v:textbox>
          </v:shape>
        </w:pict>
      </w:r>
    </w:p>
    <w:p w:rsidR="00CD451F" w:rsidRDefault="00CD451F" w:rsidP="00BE0304">
      <w:pPr>
        <w:ind w:left="-851" w:right="-355"/>
      </w:pPr>
      <w:r>
        <w:rPr>
          <w:noProof/>
          <w:lang w:eastAsia="tr-TR"/>
        </w:rPr>
        <w:pict>
          <v:rect id="_x0000_s1060" style="position:absolute;left:0;text-align:left;margin-left:-19.15pt;margin-top:6.95pt;width:224.65pt;height:121.4pt;z-index:-251649024;visibility:visible;mso-wrap-distance-left:17.85pt;mso-wrap-distance-top:7.2pt;mso-wrap-distance-right:7.2pt;mso-wrap-distance-bottom:7.2p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" o:allowincell="f" strokecolor="#31849b" strokeweight="1pt">
            <v:shadow color="#d8d8d8" offset="3pt,3pt"/>
            <v:textbox inset="16.56pt,7.2pt,16.56pt,7.2pt">
              <w:txbxContent>
                <w:p w:rsidR="00CD451F" w:rsidRPr="0027624C" w:rsidRDefault="00CD451F" w:rsidP="00BE0304">
                  <w:pPr>
                    <w:pStyle w:val="NoSpacing"/>
                    <w:shd w:val="clear" w:color="auto" w:fill="C6D9F1"/>
                    <w:rPr>
                      <w:b/>
                    </w:rPr>
                  </w:pPr>
                  <w:r>
                    <w:rPr>
                      <w:b/>
                    </w:rPr>
                    <w:t xml:space="preserve"> Bu bölümde Hayat Bilgisinden  15 soru sorulmuştur.Bu soruların cevaplarını formda Hayat Bilgisi bölümüne işaretlemelisin.</w:t>
                  </w:r>
                </w:p>
              </w:txbxContent>
            </v:textbox>
          </v:rect>
        </w:pict>
      </w:r>
    </w:p>
    <w:p w:rsidR="00CD451F" w:rsidRDefault="00CD451F"/>
    <w:p w:rsidR="00CD451F" w:rsidRDefault="00CD451F"/>
    <w:p w:rsidR="00CD451F" w:rsidRDefault="00CD451F"/>
    <w:p w:rsidR="00CD451F" w:rsidRDefault="00CD451F" w:rsidP="00BE0304"/>
    <w:p w:rsidR="00CD451F" w:rsidRDefault="00CD451F" w:rsidP="00BE0304">
      <w:pPr>
        <w:ind w:left="-851"/>
        <w:rPr>
          <w:bCs/>
        </w:rPr>
      </w:pPr>
      <w:r w:rsidRPr="00E65F72">
        <w:rPr>
          <w:b/>
        </w:rPr>
        <w:t>1)</w:t>
      </w:r>
      <w:r w:rsidRPr="00E65F72">
        <w:rPr>
          <w:bCs/>
          <w:sz w:val="24"/>
        </w:rPr>
        <w:t xml:space="preserve"> </w:t>
      </w:r>
      <w:r w:rsidRPr="00526F85">
        <w:rPr>
          <w:b/>
          <w:bCs/>
        </w:rPr>
        <w:t>“</w:t>
      </w:r>
      <w:r w:rsidRPr="00526F85">
        <w:rPr>
          <w:b/>
          <w:bCs/>
          <w:iCs/>
        </w:rPr>
        <w:t>Bilim insanları kendilerini insanlığa adamıştır. Onlar için maddi kazanımlar en son sırada yer alır. Planlı programlı ve insanüstü bir gayretle çalışmak onlar için doğaldır</w:t>
      </w:r>
      <w:r w:rsidRPr="00526F85">
        <w:rPr>
          <w:b/>
          <w:bCs/>
        </w:rPr>
        <w:t>.”</w:t>
      </w:r>
    </w:p>
    <w:p w:rsidR="00CD451F" w:rsidRDefault="00CD451F" w:rsidP="00BE0304">
      <w:pPr>
        <w:ind w:left="-851"/>
        <w:rPr>
          <w:bCs/>
        </w:rPr>
      </w:pPr>
      <w:r>
        <w:rPr>
          <w:bCs/>
        </w:rPr>
        <w:t xml:space="preserve">    </w:t>
      </w:r>
      <w:r w:rsidRPr="00526F85">
        <w:rPr>
          <w:bCs/>
        </w:rPr>
        <w:t xml:space="preserve">Yukarıdaki anlatımdan aşağıdaki hangi sonuca varmak </w:t>
      </w:r>
      <w:r w:rsidRPr="00526F85">
        <w:rPr>
          <w:b/>
          <w:bCs/>
        </w:rPr>
        <w:t xml:space="preserve">yanlış </w:t>
      </w:r>
      <w:r w:rsidRPr="00526F85">
        <w:rPr>
          <w:bCs/>
        </w:rPr>
        <w:t>olur?</w:t>
      </w:r>
    </w:p>
    <w:p w:rsidR="00CD451F" w:rsidRDefault="00CD451F" w:rsidP="00BE0304">
      <w:pPr>
        <w:ind w:left="-851"/>
        <w:rPr>
          <w:bCs/>
        </w:rPr>
      </w:pPr>
      <w:r>
        <w:rPr>
          <w:bCs/>
        </w:rPr>
        <w:t xml:space="preserve">     </w:t>
      </w:r>
      <w:r w:rsidRPr="00526F85">
        <w:rPr>
          <w:b/>
          <w:bCs/>
        </w:rPr>
        <w:t>A)</w:t>
      </w:r>
      <w:r w:rsidRPr="00526F85">
        <w:rPr>
          <w:bCs/>
        </w:rPr>
        <w:t xml:space="preserve"> Bilim insanları insanüstü bir gayretle çalışırlar.</w:t>
      </w:r>
    </w:p>
    <w:p w:rsidR="00CD451F" w:rsidRDefault="00CD451F" w:rsidP="00BE0304">
      <w:pPr>
        <w:ind w:left="-851"/>
        <w:rPr>
          <w:bCs/>
        </w:rPr>
      </w:pPr>
      <w:r>
        <w:rPr>
          <w:b/>
          <w:bCs/>
        </w:rPr>
        <w:t xml:space="preserve">    </w:t>
      </w:r>
      <w:r w:rsidRPr="00526F85">
        <w:rPr>
          <w:b/>
          <w:bCs/>
        </w:rPr>
        <w:t>B)</w:t>
      </w:r>
      <w:r w:rsidRPr="00526F85">
        <w:rPr>
          <w:bCs/>
        </w:rPr>
        <w:t xml:space="preserve"> Bilim insanları için maddi kazanımlar önemlidir.</w:t>
      </w:r>
    </w:p>
    <w:p w:rsidR="00CD451F" w:rsidRDefault="00CD451F" w:rsidP="00BE0304">
      <w:pPr>
        <w:ind w:left="-851"/>
        <w:rPr>
          <w:bCs/>
        </w:rPr>
      </w:pPr>
      <w:r>
        <w:rPr>
          <w:b/>
          <w:bCs/>
        </w:rPr>
        <w:t xml:space="preserve">   </w:t>
      </w:r>
      <w:r w:rsidRPr="00526F85">
        <w:rPr>
          <w:b/>
          <w:bCs/>
        </w:rPr>
        <w:t>C)</w:t>
      </w:r>
      <w:r w:rsidRPr="00526F85">
        <w:rPr>
          <w:bCs/>
        </w:rPr>
        <w:t xml:space="preserve"> Bilim insanları kendilerinden çok insanlığı düşünürler.</w:t>
      </w:r>
    </w:p>
    <w:p w:rsidR="00CD451F" w:rsidRPr="00BE0304" w:rsidRDefault="00CD451F" w:rsidP="00BE0304">
      <w:pPr>
        <w:ind w:left="-851"/>
        <w:rPr>
          <w:bCs/>
        </w:rPr>
      </w:pPr>
      <w:r>
        <w:rPr>
          <w:noProof/>
          <w:lang w:eastAsia="tr-TR"/>
        </w:rPr>
        <w:pict>
          <v:shape id="Resim 8" o:spid="_x0000_s1061" type="#_x0000_t75" style="position:absolute;left:0;text-align:left;margin-left:55pt;margin-top:5.7pt;width:73.5pt;height:74.25pt;z-index:-251648000;visibility:visible">
            <v:imagedata r:id="rId25" o:title=""/>
            <w10:wrap type="square"/>
          </v:shape>
        </w:pict>
      </w:r>
      <w:r>
        <w:rPr>
          <w:b/>
          <w:bCs/>
        </w:rPr>
        <w:t xml:space="preserve">  2)</w:t>
      </w:r>
    </w:p>
    <w:p w:rsidR="00CD451F" w:rsidRPr="00526F85" w:rsidRDefault="00CD451F" w:rsidP="00BE0304">
      <w:pPr>
        <w:pStyle w:val="NoSpacing"/>
        <w:rPr>
          <w:sz w:val="32"/>
        </w:rPr>
      </w:pPr>
    </w:p>
    <w:p w:rsidR="00CD451F" w:rsidRDefault="00CD451F" w:rsidP="00BE0304">
      <w:pPr>
        <w:pStyle w:val="NoSpacing"/>
        <w:rPr>
          <w:sz w:val="32"/>
        </w:rPr>
      </w:pPr>
    </w:p>
    <w:p w:rsidR="00CD451F" w:rsidRDefault="00CD451F" w:rsidP="00BE0304">
      <w:pPr>
        <w:pStyle w:val="NoSpacing"/>
        <w:rPr>
          <w:b/>
          <w:sz w:val="28"/>
          <w:szCs w:val="22"/>
        </w:rPr>
      </w:pPr>
    </w:p>
    <w:p w:rsidR="00CD451F" w:rsidRDefault="00CD451F" w:rsidP="00E65F72">
      <w:pPr>
        <w:pStyle w:val="NoSpacing"/>
        <w:ind w:left="-851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   </w:t>
      </w:r>
      <w:r w:rsidRPr="00526F85">
        <w:rPr>
          <w:b/>
          <w:sz w:val="28"/>
          <w:szCs w:val="22"/>
        </w:rPr>
        <w:t>Trafiğin akışını el işaretiyle yönlendiren trafik polisi, hangi tür bir iletişim şeklini kullanıyor?</w:t>
      </w:r>
    </w:p>
    <w:p w:rsidR="00CD451F" w:rsidRDefault="00CD451F" w:rsidP="00E65F72">
      <w:pPr>
        <w:pStyle w:val="NoSpacing"/>
        <w:ind w:left="-851"/>
        <w:rPr>
          <w:b/>
          <w:sz w:val="28"/>
          <w:szCs w:val="22"/>
        </w:rPr>
      </w:pPr>
    </w:p>
    <w:p w:rsidR="00CD451F" w:rsidRDefault="00CD451F" w:rsidP="00E65F72">
      <w:pPr>
        <w:pStyle w:val="NoSpacing"/>
        <w:ind w:left="-851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   </w:t>
      </w:r>
      <w:r w:rsidRPr="00526F85">
        <w:rPr>
          <w:b/>
          <w:sz w:val="28"/>
          <w:szCs w:val="22"/>
        </w:rPr>
        <w:t xml:space="preserve">A) </w:t>
      </w:r>
      <w:r w:rsidRPr="00526F85">
        <w:rPr>
          <w:sz w:val="28"/>
          <w:szCs w:val="22"/>
        </w:rPr>
        <w:t>Yazılı iletişim</w:t>
      </w:r>
    </w:p>
    <w:p w:rsidR="00CD451F" w:rsidRDefault="00CD451F" w:rsidP="00E65F72">
      <w:pPr>
        <w:pStyle w:val="NoSpacing"/>
        <w:ind w:left="-851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   </w:t>
      </w:r>
      <w:r w:rsidRPr="00526F85">
        <w:rPr>
          <w:b/>
          <w:sz w:val="28"/>
          <w:szCs w:val="22"/>
        </w:rPr>
        <w:t xml:space="preserve">B) </w:t>
      </w:r>
      <w:r w:rsidRPr="00526F85">
        <w:rPr>
          <w:sz w:val="28"/>
          <w:szCs w:val="22"/>
        </w:rPr>
        <w:t>İşitsel iletişim</w:t>
      </w:r>
    </w:p>
    <w:p w:rsidR="00CD451F" w:rsidRPr="00526F85" w:rsidRDefault="00CD451F" w:rsidP="00E65F72">
      <w:pPr>
        <w:pStyle w:val="NoSpacing"/>
        <w:ind w:left="-851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   </w:t>
      </w:r>
      <w:r w:rsidRPr="00526F85">
        <w:rPr>
          <w:b/>
          <w:sz w:val="28"/>
          <w:szCs w:val="22"/>
        </w:rPr>
        <w:t xml:space="preserve">C) </w:t>
      </w:r>
      <w:r w:rsidRPr="00526F85">
        <w:rPr>
          <w:sz w:val="28"/>
          <w:szCs w:val="22"/>
        </w:rPr>
        <w:t>Beden diliyle iletişim</w:t>
      </w:r>
    </w:p>
    <w:p w:rsidR="00CD451F" w:rsidRDefault="00CD451F" w:rsidP="00BE0304">
      <w:pPr>
        <w:ind w:left="-851"/>
        <w:rPr>
          <w:bCs/>
        </w:rPr>
      </w:pPr>
    </w:p>
    <w:p w:rsidR="00CD451F" w:rsidRPr="00526F85" w:rsidRDefault="00CD451F" w:rsidP="00BE0304">
      <w:pPr>
        <w:ind w:left="-851"/>
        <w:rPr>
          <w:bCs/>
        </w:rPr>
      </w:pPr>
    </w:p>
    <w:p w:rsidR="00CD451F" w:rsidRDefault="00CD451F" w:rsidP="00E65F72">
      <w:pPr>
        <w:pStyle w:val="NoSpacing"/>
        <w:rPr>
          <w:sz w:val="28"/>
          <w:szCs w:val="22"/>
        </w:rPr>
      </w:pPr>
      <w:r w:rsidRPr="00E65F72">
        <w:rPr>
          <w:sz w:val="24"/>
        </w:rPr>
        <w:t xml:space="preserve"> </w:t>
      </w:r>
      <w:r w:rsidRPr="00E65F72">
        <w:rPr>
          <w:b/>
          <w:sz w:val="28"/>
        </w:rPr>
        <w:t>3)</w:t>
      </w:r>
      <w:r w:rsidRPr="00E65F72">
        <w:rPr>
          <w:sz w:val="22"/>
          <w:szCs w:val="20"/>
        </w:rPr>
        <w:t xml:space="preserve"> </w:t>
      </w:r>
      <w:r w:rsidRPr="00526F85">
        <w:rPr>
          <w:bCs/>
          <w:sz w:val="28"/>
          <w:szCs w:val="22"/>
        </w:rPr>
        <w:t>Aşağıda verilen bilgilerden hangisi</w:t>
      </w:r>
      <w:r w:rsidRPr="00526F85">
        <w:rPr>
          <w:b/>
          <w:bCs/>
          <w:sz w:val="28"/>
          <w:szCs w:val="22"/>
        </w:rPr>
        <w:t xml:space="preserve"> yanlıştır? </w:t>
      </w:r>
    </w:p>
    <w:p w:rsidR="00CD451F" w:rsidRDefault="00CD451F" w:rsidP="00E65F72">
      <w:pPr>
        <w:pStyle w:val="NoSpacing"/>
        <w:rPr>
          <w:sz w:val="28"/>
          <w:szCs w:val="22"/>
        </w:rPr>
      </w:pPr>
      <w:r>
        <w:rPr>
          <w:sz w:val="28"/>
          <w:szCs w:val="22"/>
        </w:rPr>
        <w:t xml:space="preserve">   </w:t>
      </w:r>
    </w:p>
    <w:p w:rsidR="00CD451F" w:rsidRDefault="00CD451F" w:rsidP="00E65F72">
      <w:pPr>
        <w:pStyle w:val="NoSpacing"/>
        <w:rPr>
          <w:sz w:val="28"/>
          <w:szCs w:val="22"/>
        </w:rPr>
      </w:pPr>
      <w:r>
        <w:rPr>
          <w:sz w:val="28"/>
          <w:szCs w:val="22"/>
        </w:rPr>
        <w:t xml:space="preserve">    </w:t>
      </w:r>
      <w:r w:rsidRPr="00526F85">
        <w:rPr>
          <w:b/>
          <w:sz w:val="28"/>
          <w:szCs w:val="22"/>
        </w:rPr>
        <w:t>A)</w:t>
      </w:r>
      <w:r w:rsidRPr="00526F85">
        <w:rPr>
          <w:sz w:val="28"/>
          <w:szCs w:val="22"/>
        </w:rPr>
        <w:t xml:space="preserve"> Türk milleti; Atatürk’ün önderliğinde din ve vicdan özgürlüğü, bilim ve sanat özgürlüğü, düşünce özgürlüğü gibi birçok hak ve özgürlükler kazanmıştır. </w:t>
      </w:r>
    </w:p>
    <w:p w:rsidR="00CD451F" w:rsidRDefault="00CD451F" w:rsidP="00E65F72">
      <w:pPr>
        <w:pStyle w:val="NoSpacing"/>
        <w:rPr>
          <w:sz w:val="28"/>
          <w:szCs w:val="22"/>
        </w:rPr>
      </w:pPr>
      <w:r>
        <w:rPr>
          <w:sz w:val="28"/>
          <w:szCs w:val="22"/>
        </w:rPr>
        <w:t xml:space="preserve">     </w:t>
      </w:r>
      <w:r w:rsidRPr="00526F85">
        <w:rPr>
          <w:b/>
          <w:sz w:val="28"/>
          <w:szCs w:val="22"/>
        </w:rPr>
        <w:t>B)</w:t>
      </w:r>
      <w:r w:rsidRPr="00526F85">
        <w:rPr>
          <w:sz w:val="28"/>
          <w:szCs w:val="22"/>
        </w:rPr>
        <w:t xml:space="preserve"> Yasalar,</w:t>
      </w:r>
      <w:r>
        <w:rPr>
          <w:sz w:val="28"/>
          <w:szCs w:val="22"/>
        </w:rPr>
        <w:t xml:space="preserve"> hak ve</w:t>
      </w:r>
    </w:p>
    <w:p w:rsidR="00CD451F" w:rsidRDefault="00CD451F" w:rsidP="00E65F72">
      <w:pPr>
        <w:pStyle w:val="NoSpacing"/>
        <w:ind w:right="-1348"/>
        <w:rPr>
          <w:sz w:val="28"/>
          <w:szCs w:val="22"/>
        </w:rPr>
      </w:pPr>
      <w:r w:rsidRPr="00526F85">
        <w:rPr>
          <w:sz w:val="28"/>
          <w:szCs w:val="22"/>
        </w:rPr>
        <w:t>özgürlüklerimizi</w:t>
      </w:r>
      <w:r>
        <w:rPr>
          <w:sz w:val="28"/>
          <w:szCs w:val="22"/>
        </w:rPr>
        <w:t xml:space="preserve"> </w:t>
      </w:r>
      <w:r w:rsidRPr="00526F85">
        <w:rPr>
          <w:sz w:val="28"/>
          <w:szCs w:val="22"/>
        </w:rPr>
        <w:t xml:space="preserve"> asla sınırlayamaz. </w:t>
      </w:r>
    </w:p>
    <w:p w:rsidR="00CD451F" w:rsidRDefault="00CD451F" w:rsidP="00E65F72">
      <w:pPr>
        <w:pStyle w:val="NoSpacing"/>
        <w:ind w:right="-922"/>
        <w:rPr>
          <w:sz w:val="28"/>
          <w:szCs w:val="22"/>
        </w:rPr>
      </w:pPr>
      <w:r>
        <w:rPr>
          <w:sz w:val="28"/>
          <w:szCs w:val="22"/>
        </w:rPr>
        <w:t xml:space="preserve">    </w:t>
      </w:r>
      <w:r w:rsidRPr="00526F85">
        <w:rPr>
          <w:b/>
          <w:sz w:val="28"/>
          <w:szCs w:val="22"/>
        </w:rPr>
        <w:t>C)</w:t>
      </w:r>
      <w:r w:rsidRPr="00526F85">
        <w:rPr>
          <w:sz w:val="28"/>
          <w:szCs w:val="22"/>
        </w:rPr>
        <w:t xml:space="preserve"> Kendi haklarımız kadar, başkalarının hakları olduğunu bilmeli ve özgürlüklere saygılı olmalıyız. </w:t>
      </w:r>
    </w:p>
    <w:p w:rsidR="00CD451F" w:rsidRDefault="00CD451F" w:rsidP="00E65F72">
      <w:pPr>
        <w:pStyle w:val="NoSpacing"/>
        <w:ind w:right="-922"/>
        <w:rPr>
          <w:sz w:val="28"/>
          <w:szCs w:val="22"/>
        </w:rPr>
      </w:pPr>
    </w:p>
    <w:p w:rsidR="00CD451F" w:rsidRDefault="00CD451F" w:rsidP="00E65F72">
      <w:pPr>
        <w:pStyle w:val="NoSpacing"/>
        <w:ind w:right="-922"/>
        <w:rPr>
          <w:sz w:val="28"/>
          <w:szCs w:val="22"/>
        </w:rPr>
      </w:pPr>
      <w:r>
        <w:rPr>
          <w:sz w:val="28"/>
          <w:szCs w:val="22"/>
        </w:rPr>
        <w:t xml:space="preserve">        </w:t>
      </w:r>
      <w:r w:rsidRPr="00EE703F">
        <w:rPr>
          <w:noProof/>
          <w:sz w:val="28"/>
          <w:szCs w:val="22"/>
          <w:lang w:eastAsia="tr-TR"/>
        </w:rPr>
        <w:pict>
          <v:shape id="Resim 42" o:spid="_x0000_i1039" type="#_x0000_t75" style="width:151.5pt;height:185.25pt;visibility:visible">
            <v:imagedata r:id="rId26" o:title=""/>
          </v:shape>
        </w:pict>
      </w:r>
    </w:p>
    <w:p w:rsidR="00CD451F" w:rsidRDefault="00CD451F" w:rsidP="00E65F72">
      <w:pPr>
        <w:pStyle w:val="NoSpacing"/>
        <w:ind w:right="-922"/>
        <w:rPr>
          <w:sz w:val="28"/>
          <w:szCs w:val="22"/>
        </w:rPr>
      </w:pPr>
    </w:p>
    <w:p w:rsidR="00CD451F" w:rsidRPr="00161581" w:rsidRDefault="00CD451F" w:rsidP="00161581">
      <w:pPr>
        <w:pStyle w:val="NoSpacing"/>
        <w:ind w:right="-922"/>
        <w:rPr>
          <w:sz w:val="28"/>
          <w:szCs w:val="22"/>
        </w:rPr>
      </w:pPr>
      <w:r>
        <w:rPr>
          <w:sz w:val="28"/>
          <w:szCs w:val="22"/>
        </w:rPr>
        <w:t xml:space="preserve">      </w:t>
      </w:r>
      <w:r>
        <w:rPr>
          <w:b/>
          <w:sz w:val="28"/>
          <w:szCs w:val="22"/>
        </w:rPr>
        <w:t xml:space="preserve">4) </w:t>
      </w:r>
      <w:r>
        <w:rPr>
          <w:b/>
        </w:rPr>
        <w:t xml:space="preserve">“Ailemizdeki kişilerle </w:t>
      </w:r>
      <w:r w:rsidRPr="00526F85">
        <w:rPr>
          <w:b/>
          <w:sz w:val="28"/>
          <w:szCs w:val="22"/>
        </w:rPr>
        <w:t>iletişim kurarken onlara “sen” deriz. Ailemizden olmayan kişilerle konuşurken onlara “siz” deriz.”</w:t>
      </w:r>
    </w:p>
    <w:p w:rsidR="00CD451F" w:rsidRDefault="00CD451F" w:rsidP="00E65F72">
      <w:pPr>
        <w:ind w:right="-1064"/>
        <w:rPr>
          <w:b/>
        </w:rPr>
      </w:pPr>
      <w:r>
        <w:rPr>
          <w:b/>
        </w:rPr>
        <w:t xml:space="preserve">     </w:t>
      </w:r>
      <w:r w:rsidRPr="00526F85">
        <w:rPr>
          <w:b/>
        </w:rPr>
        <w:t xml:space="preserve"> </w:t>
      </w:r>
      <w:r w:rsidRPr="00526F85">
        <w:t>Bunun sebebi aşağıdakilerden hangisidir?</w:t>
      </w:r>
    </w:p>
    <w:p w:rsidR="00CD451F" w:rsidRPr="00E65F72" w:rsidRDefault="00CD451F" w:rsidP="00E65F72">
      <w:pPr>
        <w:ind w:right="-1064"/>
        <w:rPr>
          <w:b/>
        </w:rPr>
      </w:pPr>
      <w:r>
        <w:rPr>
          <w:b/>
        </w:rPr>
        <w:t xml:space="preserve">     </w:t>
      </w:r>
      <w:r w:rsidRPr="00526F85">
        <w:rPr>
          <w:b/>
        </w:rPr>
        <w:t>A)</w:t>
      </w:r>
      <w:r w:rsidRPr="00526F85">
        <w:t xml:space="preserve"> </w:t>
      </w:r>
      <w:r>
        <w:t xml:space="preserve">Aile ortamı özel bir </w:t>
      </w:r>
      <w:r w:rsidRPr="00526F85">
        <w:t>ortamdır. Bize daha yakın olduğu için.</w:t>
      </w:r>
    </w:p>
    <w:p w:rsidR="00CD451F" w:rsidRDefault="00CD451F" w:rsidP="00E65F72">
      <w:pPr>
        <w:ind w:right="-922"/>
      </w:pPr>
      <w:r>
        <w:t xml:space="preserve">    </w:t>
      </w:r>
      <w:r w:rsidRPr="00526F85">
        <w:t xml:space="preserve"> </w:t>
      </w:r>
      <w:r w:rsidRPr="00526F85">
        <w:rPr>
          <w:b/>
        </w:rPr>
        <w:t>B</w:t>
      </w:r>
      <w:r>
        <w:t>) Ailemiz bize emek verdiği için.</w:t>
      </w:r>
    </w:p>
    <w:p w:rsidR="00CD451F" w:rsidRDefault="00CD451F" w:rsidP="00E65F72">
      <w:pPr>
        <w:ind w:right="-922"/>
        <w:rPr>
          <w:rFonts w:ascii="Comic Sans MS" w:hAnsi="Comic Sans MS"/>
        </w:rPr>
      </w:pPr>
      <w:r>
        <w:t xml:space="preserve">     </w:t>
      </w:r>
      <w:r w:rsidRPr="00526F85">
        <w:rPr>
          <w:b/>
        </w:rPr>
        <w:t>C)</w:t>
      </w:r>
      <w:r w:rsidRPr="00526F85">
        <w:t xml:space="preserve"> Ailemiz bize iyi davrandığı için.</w:t>
      </w:r>
      <w:r w:rsidRPr="00526F85">
        <w:rPr>
          <w:rFonts w:ascii="Comic Sans MS" w:hAnsi="Comic Sans MS"/>
        </w:rPr>
        <w:t xml:space="preserve">  </w:t>
      </w:r>
    </w:p>
    <w:p w:rsidR="00CD451F" w:rsidRPr="00526F85" w:rsidRDefault="00CD451F" w:rsidP="00161581">
      <w:pPr>
        <w:ind w:left="-851" w:right="-922"/>
        <w:rPr>
          <w:rFonts w:ascii="Comic Sans MS" w:hAnsi="Comic Sans MS"/>
        </w:rPr>
      </w:pPr>
      <w:r w:rsidRPr="00526F85">
        <w:rPr>
          <w:rFonts w:ascii="Comic Sans MS" w:hAnsi="Comic Sans MS"/>
        </w:rPr>
        <w:t xml:space="preserve">  </w:t>
      </w:r>
    </w:p>
    <w:tbl>
      <w:tblPr>
        <w:tblpPr w:leftFromText="141" w:rightFromText="141" w:vertAnchor="text" w:horzAnchor="page" w:tblpX="1126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2"/>
        <w:gridCol w:w="2175"/>
      </w:tblGrid>
      <w:tr w:rsidR="00CD451F" w:rsidRPr="00EE703F" w:rsidTr="008C5D7E">
        <w:tc>
          <w:tcPr>
            <w:tcW w:w="2692" w:type="dxa"/>
          </w:tcPr>
          <w:p w:rsidR="00CD451F" w:rsidRPr="00EE703F" w:rsidRDefault="00CD451F" w:rsidP="008C5D7E">
            <w:pPr>
              <w:ind w:left="113" w:right="113"/>
              <w:rPr>
                <w:b/>
              </w:rPr>
            </w:pPr>
            <w:r w:rsidRPr="00EE703F">
              <w:rPr>
                <w:b/>
              </w:rPr>
              <w:t>İHTİYAÇ</w:t>
            </w:r>
          </w:p>
        </w:tc>
        <w:tc>
          <w:tcPr>
            <w:tcW w:w="2693" w:type="dxa"/>
          </w:tcPr>
          <w:p w:rsidR="00CD451F" w:rsidRPr="00EE703F" w:rsidRDefault="00CD451F" w:rsidP="008C5D7E">
            <w:pPr>
              <w:ind w:left="113" w:right="113"/>
              <w:rPr>
                <w:b/>
              </w:rPr>
            </w:pPr>
            <w:r w:rsidRPr="00EE703F">
              <w:rPr>
                <w:b/>
              </w:rPr>
              <w:t>İSTEK</w:t>
            </w:r>
          </w:p>
        </w:tc>
      </w:tr>
      <w:tr w:rsidR="00CD451F" w:rsidRPr="00EE703F" w:rsidTr="008C5D7E">
        <w:tc>
          <w:tcPr>
            <w:tcW w:w="2692" w:type="dxa"/>
          </w:tcPr>
          <w:p w:rsidR="00CD451F" w:rsidRPr="00EE703F" w:rsidRDefault="00CD451F" w:rsidP="008C5D7E">
            <w:pPr>
              <w:ind w:left="113" w:right="113"/>
            </w:pPr>
            <w:r w:rsidRPr="00EE703F">
              <w:t>Beslenme</w:t>
            </w:r>
          </w:p>
        </w:tc>
        <w:tc>
          <w:tcPr>
            <w:tcW w:w="2693" w:type="dxa"/>
          </w:tcPr>
          <w:p w:rsidR="00CD451F" w:rsidRPr="00EE703F" w:rsidRDefault="00CD451F" w:rsidP="008C5D7E">
            <w:pPr>
              <w:ind w:left="113" w:right="113"/>
            </w:pPr>
            <w:r w:rsidRPr="00EE703F">
              <w:t>Giyinme</w:t>
            </w:r>
          </w:p>
        </w:tc>
      </w:tr>
      <w:tr w:rsidR="00CD451F" w:rsidRPr="00EE703F" w:rsidTr="008C5D7E">
        <w:tc>
          <w:tcPr>
            <w:tcW w:w="2692" w:type="dxa"/>
          </w:tcPr>
          <w:p w:rsidR="00CD451F" w:rsidRPr="00EE703F" w:rsidRDefault="00CD451F" w:rsidP="008C5D7E">
            <w:pPr>
              <w:ind w:left="113" w:right="113"/>
            </w:pPr>
            <w:r w:rsidRPr="00EE703F">
              <w:t>Gezme</w:t>
            </w:r>
          </w:p>
        </w:tc>
        <w:tc>
          <w:tcPr>
            <w:tcW w:w="2693" w:type="dxa"/>
          </w:tcPr>
          <w:p w:rsidR="00CD451F" w:rsidRPr="00EE703F" w:rsidRDefault="00CD451F" w:rsidP="008C5D7E">
            <w:pPr>
              <w:ind w:left="113" w:right="113"/>
            </w:pPr>
            <w:r w:rsidRPr="00EE703F">
              <w:t>Eğlenme</w:t>
            </w:r>
          </w:p>
        </w:tc>
      </w:tr>
      <w:tr w:rsidR="00CD451F" w:rsidRPr="00EE703F" w:rsidTr="008C5D7E">
        <w:tc>
          <w:tcPr>
            <w:tcW w:w="2692" w:type="dxa"/>
          </w:tcPr>
          <w:p w:rsidR="00CD451F" w:rsidRPr="00EE703F" w:rsidRDefault="00CD451F" w:rsidP="008C5D7E">
            <w:pPr>
              <w:ind w:left="113" w:right="113"/>
            </w:pPr>
            <w:r w:rsidRPr="00EE703F">
              <w:t>Barınma</w:t>
            </w:r>
          </w:p>
        </w:tc>
        <w:tc>
          <w:tcPr>
            <w:tcW w:w="2693" w:type="dxa"/>
          </w:tcPr>
          <w:p w:rsidR="00CD451F" w:rsidRPr="00EE703F" w:rsidRDefault="00CD451F" w:rsidP="008C5D7E">
            <w:pPr>
              <w:ind w:left="113" w:right="113"/>
            </w:pPr>
            <w:r w:rsidRPr="00EE703F">
              <w:t>Yüzme</w:t>
            </w:r>
          </w:p>
        </w:tc>
      </w:tr>
      <w:tr w:rsidR="00CD451F" w:rsidRPr="00EE703F" w:rsidTr="008C5D7E">
        <w:tc>
          <w:tcPr>
            <w:tcW w:w="2692" w:type="dxa"/>
          </w:tcPr>
          <w:p w:rsidR="00CD451F" w:rsidRPr="00EE703F" w:rsidRDefault="00CD451F" w:rsidP="008C5D7E">
            <w:pPr>
              <w:ind w:left="113" w:right="113"/>
            </w:pPr>
            <w:r w:rsidRPr="00EE703F">
              <w:t>Güvenlik</w:t>
            </w:r>
          </w:p>
        </w:tc>
        <w:tc>
          <w:tcPr>
            <w:tcW w:w="2693" w:type="dxa"/>
          </w:tcPr>
          <w:p w:rsidR="00CD451F" w:rsidRPr="00EE703F" w:rsidRDefault="00CD451F" w:rsidP="008C5D7E">
            <w:pPr>
              <w:ind w:left="113" w:right="113"/>
            </w:pPr>
            <w:r w:rsidRPr="00EE703F">
              <w:t>Oynama</w:t>
            </w:r>
          </w:p>
        </w:tc>
      </w:tr>
    </w:tbl>
    <w:p w:rsidR="00CD451F" w:rsidRDefault="00CD451F" w:rsidP="00161581">
      <w:pPr>
        <w:ind w:left="-709" w:right="113"/>
        <w:rPr>
          <w:rFonts w:cs="Arial"/>
        </w:rPr>
      </w:pPr>
      <w:r>
        <w:rPr>
          <w:b/>
          <w:sz w:val="32"/>
        </w:rPr>
        <w:t>5</w:t>
      </w:r>
      <w:r w:rsidRPr="0072555F">
        <w:rPr>
          <w:b/>
          <w:sz w:val="32"/>
        </w:rPr>
        <w:t xml:space="preserve">) </w:t>
      </w:r>
      <w:r w:rsidRPr="0072555F">
        <w:rPr>
          <w:rFonts w:cs="Arial"/>
        </w:rPr>
        <w:t xml:space="preserve"> Yukarıdaki tabloda istek v</w:t>
      </w:r>
      <w:r>
        <w:rPr>
          <w:rFonts w:cs="Arial"/>
        </w:rPr>
        <w:t>e ihtiyaçlarımız gösterilmiştir.</w:t>
      </w:r>
    </w:p>
    <w:p w:rsidR="00CD451F" w:rsidRDefault="00CD451F" w:rsidP="00161581">
      <w:pPr>
        <w:ind w:left="-709" w:right="113"/>
        <w:rPr>
          <w:rFonts w:cs="Arial"/>
          <w:b/>
        </w:rPr>
      </w:pPr>
      <w:r>
        <w:rPr>
          <w:b/>
          <w:sz w:val="32"/>
        </w:rPr>
        <w:t xml:space="preserve">   </w:t>
      </w:r>
      <w:r w:rsidRPr="0072555F">
        <w:rPr>
          <w:rFonts w:cs="Arial"/>
        </w:rPr>
        <w:t xml:space="preserve"> </w:t>
      </w:r>
      <w:r w:rsidRPr="00161581">
        <w:rPr>
          <w:rFonts w:cs="Arial"/>
          <w:b/>
        </w:rPr>
        <w:t xml:space="preserve">Bu tablonun doğru gruplanmış olabilmesi için hangilerinin yeri      </w:t>
      </w:r>
      <w:r>
        <w:rPr>
          <w:rFonts w:cs="Arial"/>
          <w:b/>
        </w:rPr>
        <w:t>değiştirilmelidir?</w:t>
      </w:r>
    </w:p>
    <w:p w:rsidR="00CD451F" w:rsidRDefault="00CD451F" w:rsidP="00161581">
      <w:pPr>
        <w:ind w:left="-709" w:right="113"/>
        <w:rPr>
          <w:rFonts w:cs="Arial"/>
        </w:rPr>
      </w:pPr>
      <w:r>
        <w:rPr>
          <w:rFonts w:cs="Arial"/>
          <w:b/>
        </w:rPr>
        <w:t xml:space="preserve">    </w:t>
      </w:r>
      <w:r w:rsidRPr="0072555F">
        <w:rPr>
          <w:rFonts w:cs="Arial"/>
          <w:b/>
        </w:rPr>
        <w:t xml:space="preserve"> A)</w:t>
      </w:r>
      <w:r w:rsidRPr="0072555F">
        <w:rPr>
          <w:rFonts w:cs="Arial"/>
        </w:rPr>
        <w:t xml:space="preserve"> Beslenme  – Giyinme </w:t>
      </w:r>
      <w:r w:rsidRPr="0072555F">
        <w:rPr>
          <w:rFonts w:cs="Arial"/>
        </w:rPr>
        <w:tab/>
      </w:r>
      <w:r w:rsidRPr="0072555F">
        <w:rPr>
          <w:rFonts w:cs="Arial"/>
        </w:rPr>
        <w:tab/>
        <w:t xml:space="preserve">   </w:t>
      </w:r>
      <w:r>
        <w:rPr>
          <w:rFonts w:cs="Arial"/>
        </w:rPr>
        <w:t xml:space="preserve"> </w:t>
      </w:r>
      <w:r w:rsidRPr="0072555F">
        <w:rPr>
          <w:rFonts w:cs="Arial"/>
        </w:rPr>
        <w:t xml:space="preserve"> </w:t>
      </w:r>
      <w:r w:rsidRPr="0072555F">
        <w:rPr>
          <w:rFonts w:cs="Arial"/>
          <w:b/>
        </w:rPr>
        <w:t>B)</w:t>
      </w:r>
      <w:r>
        <w:rPr>
          <w:rFonts w:cs="Arial"/>
        </w:rPr>
        <w:t xml:space="preserve"> Barınma – Oynama</w:t>
      </w:r>
    </w:p>
    <w:p w:rsidR="00CD451F" w:rsidRDefault="00CD451F" w:rsidP="0082593C">
      <w:pPr>
        <w:ind w:left="-709" w:right="113"/>
        <w:rPr>
          <w:rFonts w:cs="Arial"/>
        </w:rPr>
      </w:pPr>
      <w:r>
        <w:rPr>
          <w:rFonts w:cs="Arial"/>
          <w:b/>
        </w:rPr>
        <w:t xml:space="preserve">     </w:t>
      </w:r>
      <w:r w:rsidRPr="0072555F">
        <w:rPr>
          <w:rFonts w:cs="Arial"/>
          <w:b/>
        </w:rPr>
        <w:t>C)</w:t>
      </w:r>
      <w:r w:rsidRPr="0072555F">
        <w:rPr>
          <w:rFonts w:cs="Arial"/>
        </w:rPr>
        <w:t xml:space="preserve"> Gezme – Giyinme  </w:t>
      </w:r>
    </w:p>
    <w:p w:rsidR="00CD451F" w:rsidRDefault="00CD451F" w:rsidP="0082593C">
      <w:pPr>
        <w:ind w:left="-709" w:right="113"/>
        <w:rPr>
          <w:rFonts w:cs="Arial"/>
        </w:rPr>
      </w:pPr>
    </w:p>
    <w:p w:rsidR="00CD451F" w:rsidRDefault="00CD451F" w:rsidP="0082593C">
      <w:pPr>
        <w:ind w:left="-709" w:right="113"/>
        <w:rPr>
          <w:bCs/>
        </w:rPr>
      </w:pPr>
      <w:r>
        <w:rPr>
          <w:rFonts w:cs="Arial"/>
          <w:b/>
        </w:rPr>
        <w:t>6</w:t>
      </w:r>
      <w:r w:rsidRPr="0082593C">
        <w:rPr>
          <w:rFonts w:cs="Arial"/>
          <w:b/>
        </w:rPr>
        <w:t>)</w:t>
      </w:r>
      <w:r>
        <w:rPr>
          <w:rFonts w:cs="Arial"/>
        </w:rPr>
        <w:t xml:space="preserve"> </w:t>
      </w:r>
      <w:r w:rsidRPr="0072555F">
        <w:rPr>
          <w:rFonts w:cs="Arial"/>
        </w:rPr>
        <w:t xml:space="preserve"> </w:t>
      </w:r>
      <w:r w:rsidRPr="00353EFC">
        <w:rPr>
          <w:b/>
          <w:bCs/>
        </w:rPr>
        <w:t>Murat’ın hayalindeki ev tek katlı, bahçesinde meyve ağaçları  olan bir evdir. Murat hayalindeki evin resmini yapmıştır.</w:t>
      </w:r>
    </w:p>
    <w:p w:rsidR="00CD451F" w:rsidRDefault="00CD451F" w:rsidP="0082593C">
      <w:pPr>
        <w:ind w:left="-709" w:right="113"/>
        <w:rPr>
          <w:bCs/>
        </w:rPr>
      </w:pPr>
      <w:r>
        <w:rPr>
          <w:rFonts w:cs="Arial"/>
          <w:b/>
        </w:rPr>
        <w:t xml:space="preserve">    </w:t>
      </w:r>
      <w:r w:rsidRPr="00353EFC">
        <w:rPr>
          <w:bCs/>
        </w:rPr>
        <w:t>Buna göre Murat’ın yaptığı resim hangisi olabilir?</w:t>
      </w:r>
    </w:p>
    <w:p w:rsidR="00CD451F" w:rsidRDefault="00CD451F" w:rsidP="0082593C">
      <w:pPr>
        <w:ind w:left="-709" w:right="113"/>
        <w:rPr>
          <w:bCs/>
        </w:rPr>
      </w:pPr>
      <w:r>
        <w:rPr>
          <w:noProof/>
          <w:lang w:eastAsia="tr-TR"/>
        </w:rPr>
        <w:pict>
          <v:shape id="Resim 41" o:spid="_x0000_s1062" type="#_x0000_t75" alt="ev2" style="position:absolute;left:0;text-align:left;margin-left:103.2pt;margin-top:8.55pt;width:1in;height:63pt;z-index:251670528;visibility:visible">
            <v:imagedata r:id="rId27" o:title=""/>
          </v:shape>
        </w:pict>
      </w:r>
      <w:r>
        <w:rPr>
          <w:noProof/>
          <w:lang w:eastAsia="tr-TR"/>
        </w:rPr>
        <w:pict>
          <v:shape id="Resim 40" o:spid="_x0000_s1063" type="#_x0000_t75" alt="ev3" style="position:absolute;left:0;text-align:left;margin-left:-10.7pt;margin-top:.6pt;width:81pt;height:75pt;z-index:251669504;visibility:visible">
            <v:imagedata r:id="rId28" o:title="" chromakey="white"/>
          </v:shape>
        </w:pict>
      </w:r>
    </w:p>
    <w:p w:rsidR="00CD451F" w:rsidRDefault="00CD451F" w:rsidP="0082593C">
      <w:pPr>
        <w:ind w:left="-709" w:right="113"/>
        <w:rPr>
          <w:b/>
        </w:rPr>
      </w:pPr>
      <w:r>
        <w:rPr>
          <w:b/>
          <w:bCs/>
        </w:rPr>
        <w:t xml:space="preserve">A)                         </w:t>
      </w:r>
      <w:r w:rsidRPr="00353EFC">
        <w:rPr>
          <w:b/>
        </w:rPr>
        <w:t xml:space="preserve">  B)                   </w:t>
      </w:r>
    </w:p>
    <w:p w:rsidR="00CD451F" w:rsidRDefault="00CD451F" w:rsidP="0082593C">
      <w:pPr>
        <w:ind w:left="-709" w:right="113"/>
        <w:rPr>
          <w:b/>
        </w:rPr>
      </w:pPr>
    </w:p>
    <w:p w:rsidR="00CD451F" w:rsidRDefault="00CD451F" w:rsidP="0082593C">
      <w:pPr>
        <w:ind w:left="-709" w:right="113"/>
        <w:rPr>
          <w:b/>
        </w:rPr>
      </w:pPr>
      <w:r>
        <w:rPr>
          <w:noProof/>
          <w:lang w:eastAsia="tr-TR"/>
        </w:rPr>
        <w:pict>
          <v:shape id="Resim 42" o:spid="_x0000_s1064" type="#_x0000_t75" alt="ev4" style="position:absolute;left:0;text-align:left;margin-left:17.1pt;margin-top:5.35pt;width:53.25pt;height:63pt;z-index:251671552;visibility:visible">
            <v:imagedata r:id="rId29" o:title=""/>
          </v:shape>
        </w:pict>
      </w:r>
    </w:p>
    <w:p w:rsidR="00CD451F" w:rsidRDefault="00CD451F" w:rsidP="0082593C">
      <w:pPr>
        <w:ind w:left="-709" w:right="113"/>
        <w:rPr>
          <w:b/>
        </w:rPr>
      </w:pPr>
      <w:r w:rsidRPr="00353EFC">
        <w:rPr>
          <w:b/>
        </w:rPr>
        <w:t>C)</w:t>
      </w:r>
      <w:r>
        <w:rPr>
          <w:b/>
        </w:rPr>
        <w:t xml:space="preserve">                                 </w:t>
      </w:r>
    </w:p>
    <w:p w:rsidR="00CD451F" w:rsidRDefault="00CD451F" w:rsidP="0082593C">
      <w:pPr>
        <w:ind w:left="-709" w:right="113"/>
        <w:rPr>
          <w:b/>
        </w:rPr>
      </w:pPr>
    </w:p>
    <w:p w:rsidR="00CD451F" w:rsidRDefault="00CD451F" w:rsidP="003D6EB7">
      <w:pPr>
        <w:ind w:left="-142" w:right="113"/>
        <w:rPr>
          <w:b/>
        </w:rPr>
      </w:pPr>
      <w:r>
        <w:rPr>
          <w:b/>
        </w:rPr>
        <w:t xml:space="preserve">  7)       </w:t>
      </w:r>
    </w:p>
    <w:p w:rsidR="00CD451F" w:rsidRPr="003D6EB7" w:rsidRDefault="00CD451F" w:rsidP="003D6EB7">
      <w:pPr>
        <w:ind w:left="-142" w:right="113"/>
        <w:rPr>
          <w:b/>
        </w:rPr>
      </w:pPr>
      <w:r w:rsidRPr="003D6EB7">
        <w:rPr>
          <w:b/>
        </w:rPr>
        <w:t xml:space="preserve">             </w:t>
      </w:r>
      <w:r w:rsidRPr="003D6EB7">
        <w:rPr>
          <w:b/>
          <w:bCs/>
        </w:rPr>
        <w:t>I.</w:t>
      </w:r>
      <w:r w:rsidRPr="003D6EB7">
        <w:rPr>
          <w:bCs/>
        </w:rPr>
        <w:t xml:space="preserve"> Kadınlara seçme ve seçilme hakkı vermesi</w:t>
      </w:r>
    </w:p>
    <w:p w:rsidR="00CD451F" w:rsidRPr="003D6EB7" w:rsidRDefault="00CD451F" w:rsidP="0082593C">
      <w:pPr>
        <w:ind w:left="567"/>
        <w:rPr>
          <w:bCs/>
        </w:rPr>
      </w:pPr>
      <w:r>
        <w:rPr>
          <w:bCs/>
        </w:rPr>
        <w:t xml:space="preserve"> </w:t>
      </w:r>
      <w:r w:rsidRPr="003D6EB7">
        <w:rPr>
          <w:bCs/>
        </w:rPr>
        <w:t xml:space="preserve">   </w:t>
      </w:r>
      <w:r w:rsidRPr="003D6EB7">
        <w:rPr>
          <w:b/>
          <w:bCs/>
        </w:rPr>
        <w:t>II.</w:t>
      </w:r>
      <w:r w:rsidRPr="003D6EB7">
        <w:rPr>
          <w:bCs/>
        </w:rPr>
        <w:t xml:space="preserve"> Cumhuriyet yönetimini getirmesi</w:t>
      </w:r>
    </w:p>
    <w:p w:rsidR="00CD451F" w:rsidRDefault="00CD451F" w:rsidP="003D6EB7">
      <w:pPr>
        <w:ind w:left="567" w:right="-1064"/>
        <w:rPr>
          <w:bCs/>
        </w:rPr>
      </w:pPr>
      <w:r w:rsidRPr="003D6EB7">
        <w:rPr>
          <w:b/>
          <w:bCs/>
        </w:rPr>
        <w:t xml:space="preserve">    III.</w:t>
      </w:r>
      <w:r w:rsidRPr="003D6EB7">
        <w:rPr>
          <w:bCs/>
        </w:rPr>
        <w:t xml:space="preserve"> Savaşlara liderlik etmesi</w:t>
      </w:r>
    </w:p>
    <w:p w:rsidR="00CD451F" w:rsidRDefault="00CD451F" w:rsidP="003D6EB7">
      <w:pPr>
        <w:ind w:left="567" w:right="-1064"/>
        <w:rPr>
          <w:bCs/>
        </w:rPr>
      </w:pPr>
    </w:p>
    <w:p w:rsidR="00CD451F" w:rsidRPr="003D6EB7" w:rsidRDefault="00CD451F" w:rsidP="003D6EB7">
      <w:pPr>
        <w:ind w:left="-142" w:right="-1064"/>
        <w:rPr>
          <w:bCs/>
        </w:rPr>
      </w:pPr>
      <w:r>
        <w:rPr>
          <w:bCs/>
        </w:rPr>
        <w:t xml:space="preserve">      </w:t>
      </w:r>
      <w:r w:rsidRPr="003D6EB7">
        <w:rPr>
          <w:bCs/>
        </w:rPr>
        <w:t>Yukarıdakilerden hangisi ya da hangileri Atatürk’ün insan hak ve hürriyetlerine verdiği önemi gösterir?</w:t>
      </w:r>
    </w:p>
    <w:p w:rsidR="00CD451F" w:rsidRDefault="00CD451F" w:rsidP="003D6EB7">
      <w:pPr>
        <w:ind w:right="-781"/>
        <w:rPr>
          <w:bCs/>
        </w:rPr>
      </w:pPr>
      <w:r>
        <w:rPr>
          <w:b/>
          <w:bCs/>
        </w:rPr>
        <w:t xml:space="preserve">   </w:t>
      </w:r>
      <w:r w:rsidRPr="003D6EB7">
        <w:rPr>
          <w:b/>
          <w:bCs/>
        </w:rPr>
        <w:t xml:space="preserve">A) </w:t>
      </w:r>
      <w:r w:rsidRPr="003D6EB7">
        <w:rPr>
          <w:bCs/>
        </w:rPr>
        <w:t>II ve III</w:t>
      </w:r>
      <w:r>
        <w:rPr>
          <w:b/>
          <w:bCs/>
        </w:rPr>
        <w:t xml:space="preserve">        </w:t>
      </w:r>
      <w:r w:rsidRPr="003D6EB7">
        <w:rPr>
          <w:b/>
          <w:bCs/>
        </w:rPr>
        <w:t xml:space="preserve">B) </w:t>
      </w:r>
      <w:r w:rsidRPr="003D6EB7">
        <w:rPr>
          <w:bCs/>
        </w:rPr>
        <w:t>I ve II</w:t>
      </w:r>
      <w:r>
        <w:rPr>
          <w:b/>
          <w:bCs/>
        </w:rPr>
        <w:t xml:space="preserve">     </w:t>
      </w:r>
      <w:r w:rsidRPr="003D6EB7">
        <w:rPr>
          <w:b/>
          <w:bCs/>
        </w:rPr>
        <w:t xml:space="preserve">C) </w:t>
      </w:r>
      <w:r w:rsidRPr="003D6EB7">
        <w:rPr>
          <w:bCs/>
        </w:rPr>
        <w:t>I ve III</w:t>
      </w:r>
    </w:p>
    <w:p w:rsidR="00CD451F" w:rsidRDefault="00CD451F" w:rsidP="003D6EB7">
      <w:pPr>
        <w:ind w:right="-781"/>
        <w:rPr>
          <w:bCs/>
        </w:rPr>
      </w:pPr>
      <w:r>
        <w:rPr>
          <w:noProof/>
          <w:lang w:eastAsia="tr-TR"/>
        </w:rPr>
        <w:pict>
          <v:shape id="Metin Kutusu 48" o:spid="_x0000_s1065" type="#_x0000_t202" style="position:absolute;margin-left:44.65pt;margin-top:4.1pt;width:143pt;height:147.8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D451F" w:rsidRPr="00EE703F" w:rsidRDefault="00CD451F">
                  <w:pPr>
                    <w:rPr>
                      <w:b/>
                      <w:outline/>
                      <w:color w:val="C0504D"/>
                    </w:rPr>
                  </w:pPr>
                </w:p>
              </w:txbxContent>
            </v:textbox>
          </v:shape>
        </w:pict>
      </w:r>
    </w:p>
    <w:p w:rsidR="00CD451F" w:rsidRDefault="00CD451F" w:rsidP="003D6EB7">
      <w:pPr>
        <w:ind w:right="-781"/>
        <w:rPr>
          <w:b/>
          <w:bCs/>
        </w:rPr>
      </w:pPr>
      <w:r>
        <w:rPr>
          <w:noProof/>
          <w:lang w:eastAsia="tr-TR"/>
        </w:rPr>
        <w:pict>
          <v:shape id="Düz Ok Bağlayıcısı 46" o:spid="_x0000_s1066" type="#_x0000_t32" style="position:absolute;margin-left:114.75pt;margin-top:3.2pt;width:0;height:83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" strokeweight="2pt">
            <v:stroke startarrow="open" endarrow="open"/>
            <v:shadow on="t" color="black" opacity="24903f" origin=",.5" offset="0,.55556mm"/>
          </v:shape>
        </w:pict>
      </w:r>
      <w:r>
        <w:rPr>
          <w:b/>
          <w:bCs/>
        </w:rPr>
        <w:t xml:space="preserve">8)                         1  </w:t>
      </w:r>
    </w:p>
    <w:p w:rsidR="00CD451F" w:rsidRDefault="00CD451F" w:rsidP="003D6EB7">
      <w:pPr>
        <w:ind w:right="-781"/>
        <w:rPr>
          <w:b/>
          <w:bCs/>
        </w:rPr>
      </w:pPr>
    </w:p>
    <w:p w:rsidR="00CD451F" w:rsidRDefault="00CD451F" w:rsidP="003D6EB7">
      <w:pPr>
        <w:ind w:right="-781"/>
        <w:rPr>
          <w:b/>
          <w:bCs/>
        </w:rPr>
      </w:pPr>
      <w:r>
        <w:rPr>
          <w:noProof/>
          <w:lang w:eastAsia="tr-TR"/>
        </w:rPr>
        <w:pict>
          <v:shape id="Düz Ok Bağlayıcısı 47" o:spid="_x0000_s1067" type="#_x0000_t32" style="position:absolute;margin-left:72.5pt;margin-top:-12.15pt;width:83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" strokeweight="2pt">
            <v:stroke startarrow="open" endarrow="open"/>
            <v:shadow on="t" color="black" opacity="24903f" origin=",.5" offset="0,.55556mm"/>
          </v:shape>
        </w:pict>
      </w:r>
      <w:r>
        <w:rPr>
          <w:b/>
          <w:bCs/>
        </w:rPr>
        <w:t xml:space="preserve">               3                        4</w:t>
      </w:r>
    </w:p>
    <w:p w:rsidR="00CD451F" w:rsidRDefault="00CD451F" w:rsidP="003D6EB7">
      <w:pPr>
        <w:ind w:right="-781"/>
        <w:rPr>
          <w:b/>
          <w:bCs/>
        </w:rPr>
      </w:pPr>
    </w:p>
    <w:p w:rsidR="00CD451F" w:rsidRDefault="00CD451F" w:rsidP="003D6EB7">
      <w:pPr>
        <w:ind w:right="-781"/>
        <w:rPr>
          <w:b/>
          <w:bCs/>
        </w:rPr>
      </w:pPr>
      <w:r>
        <w:rPr>
          <w:b/>
          <w:bCs/>
        </w:rPr>
        <w:t xml:space="preserve">                            2          </w:t>
      </w:r>
    </w:p>
    <w:p w:rsidR="00CD451F" w:rsidRDefault="00CD451F" w:rsidP="003D6EB7">
      <w:pPr>
        <w:ind w:right="-781"/>
        <w:rPr>
          <w:b/>
          <w:bCs/>
        </w:rPr>
      </w:pPr>
    </w:p>
    <w:p w:rsidR="00CD451F" w:rsidRDefault="00CD451F" w:rsidP="003D6EB7">
      <w:pPr>
        <w:ind w:right="-781"/>
        <w:rPr>
          <w:bCs/>
        </w:rPr>
      </w:pPr>
      <w:r>
        <w:rPr>
          <w:b/>
          <w:bCs/>
        </w:rPr>
        <w:t xml:space="preserve">   </w:t>
      </w:r>
      <w:r w:rsidRPr="003D6EB7">
        <w:rPr>
          <w:bCs/>
        </w:rPr>
        <w:t>Yukarıdaki tabelada</w:t>
      </w:r>
      <w:r>
        <w:rPr>
          <w:bCs/>
        </w:rPr>
        <w:t xml:space="preserve">  </w:t>
      </w:r>
      <w:r>
        <w:rPr>
          <w:b/>
          <w:bCs/>
        </w:rPr>
        <w:t xml:space="preserve"> 4 </w:t>
      </w:r>
      <w:r>
        <w:rPr>
          <w:bCs/>
        </w:rPr>
        <w:t xml:space="preserve">rakamı Güneş’in doğduğu yönü göstermektedir. Buna göre  </w:t>
      </w:r>
      <w:r>
        <w:rPr>
          <w:b/>
          <w:bCs/>
        </w:rPr>
        <w:t>2</w:t>
      </w:r>
      <w:r>
        <w:rPr>
          <w:bCs/>
        </w:rPr>
        <w:t xml:space="preserve"> rakamı hangi yöndedir?</w:t>
      </w:r>
    </w:p>
    <w:p w:rsidR="00CD451F" w:rsidRDefault="00CD451F" w:rsidP="003D6EB7">
      <w:pPr>
        <w:ind w:right="-781"/>
        <w:rPr>
          <w:bCs/>
        </w:rPr>
      </w:pPr>
      <w:r>
        <w:rPr>
          <w:bCs/>
        </w:rPr>
        <w:t xml:space="preserve">   </w:t>
      </w:r>
      <w:r>
        <w:rPr>
          <w:b/>
          <w:bCs/>
        </w:rPr>
        <w:t xml:space="preserve">A ) </w:t>
      </w:r>
      <w:r>
        <w:rPr>
          <w:bCs/>
        </w:rPr>
        <w:t xml:space="preserve"> Kuzey     </w:t>
      </w:r>
      <w:r>
        <w:rPr>
          <w:b/>
          <w:bCs/>
        </w:rPr>
        <w:t xml:space="preserve">B)   </w:t>
      </w:r>
      <w:r>
        <w:rPr>
          <w:bCs/>
        </w:rPr>
        <w:t xml:space="preserve">Batı </w:t>
      </w:r>
      <w:r>
        <w:rPr>
          <w:b/>
          <w:bCs/>
        </w:rPr>
        <w:t xml:space="preserve">      C) </w:t>
      </w:r>
      <w:r w:rsidRPr="003D6EB7">
        <w:rPr>
          <w:bCs/>
        </w:rPr>
        <w:t>Güney</w:t>
      </w:r>
    </w:p>
    <w:p w:rsidR="00CD451F" w:rsidRDefault="00CD451F" w:rsidP="003D6EB7">
      <w:pPr>
        <w:ind w:right="-781"/>
        <w:rPr>
          <w:bCs/>
        </w:rPr>
      </w:pPr>
    </w:p>
    <w:p w:rsidR="00CD451F" w:rsidRDefault="00CD451F" w:rsidP="003D6EB7">
      <w:pPr>
        <w:ind w:right="-781"/>
        <w:rPr>
          <w:bCs/>
        </w:rPr>
      </w:pPr>
    </w:p>
    <w:p w:rsidR="00CD451F" w:rsidRDefault="00CD451F" w:rsidP="00235D44">
      <w:pPr>
        <w:ind w:right="-355"/>
        <w:rPr>
          <w:bCs/>
        </w:rPr>
      </w:pPr>
    </w:p>
    <w:p w:rsidR="00CD451F" w:rsidRDefault="00CD451F" w:rsidP="00235D44">
      <w:pPr>
        <w:ind w:left="-851" w:right="-781"/>
        <w:rPr>
          <w:bCs/>
        </w:rPr>
      </w:pPr>
      <w:r>
        <w:rPr>
          <w:b/>
          <w:bCs/>
        </w:rPr>
        <w:t xml:space="preserve">9)  </w:t>
      </w:r>
      <w:r>
        <w:rPr>
          <w:bCs/>
        </w:rPr>
        <w:t xml:space="preserve"> Öğrencilere genel olarak hep şu</w:t>
      </w:r>
    </w:p>
    <w:p w:rsidR="00CD451F" w:rsidRDefault="00CD451F" w:rsidP="00235D44">
      <w:pPr>
        <w:ind w:left="-851" w:right="-781"/>
        <w:rPr>
          <w:b/>
          <w:bCs/>
        </w:rPr>
      </w:pPr>
      <w:r>
        <w:rPr>
          <w:bCs/>
        </w:rPr>
        <w:t xml:space="preserve"> soru sorulur: </w:t>
      </w:r>
      <w:r>
        <w:rPr>
          <w:b/>
          <w:bCs/>
        </w:rPr>
        <w:t>“ Büyüyünce ne olmak istiyorsun?”</w:t>
      </w:r>
    </w:p>
    <w:p w:rsidR="00CD451F" w:rsidRDefault="00CD451F" w:rsidP="00235D44">
      <w:pPr>
        <w:ind w:left="-851" w:right="-781"/>
        <w:rPr>
          <w:b/>
          <w:bCs/>
        </w:rPr>
      </w:pPr>
      <w:r>
        <w:rPr>
          <w:b/>
          <w:bCs/>
        </w:rPr>
        <w:t xml:space="preserve">    </w:t>
      </w:r>
      <w:r>
        <w:rPr>
          <w:bCs/>
        </w:rPr>
        <w:t>Aşağıdakilerden hangisi öğrencilerin büyüyünce olmak istediklerinin “</w:t>
      </w:r>
      <w:r>
        <w:rPr>
          <w:b/>
          <w:bCs/>
        </w:rPr>
        <w:t xml:space="preserve">genel </w:t>
      </w:r>
    </w:p>
    <w:p w:rsidR="00CD451F" w:rsidRDefault="00CD451F" w:rsidP="00235D44">
      <w:pPr>
        <w:ind w:left="-851" w:right="-781"/>
        <w:rPr>
          <w:b/>
          <w:bCs/>
        </w:rPr>
      </w:pPr>
      <w:r>
        <w:rPr>
          <w:b/>
          <w:bCs/>
        </w:rPr>
        <w:t xml:space="preserve">adıdır? </w:t>
      </w:r>
    </w:p>
    <w:p w:rsidR="00CD451F" w:rsidRDefault="00CD451F" w:rsidP="00235D44">
      <w:pPr>
        <w:ind w:left="-851" w:right="-781"/>
        <w:rPr>
          <w:bCs/>
        </w:rPr>
      </w:pPr>
      <w:r>
        <w:rPr>
          <w:b/>
          <w:bCs/>
        </w:rPr>
        <w:t xml:space="preserve">    A) </w:t>
      </w:r>
      <w:r>
        <w:rPr>
          <w:bCs/>
        </w:rPr>
        <w:t xml:space="preserve">Doktor   </w:t>
      </w:r>
      <w:r>
        <w:rPr>
          <w:b/>
          <w:bCs/>
        </w:rPr>
        <w:t xml:space="preserve">B)  </w:t>
      </w:r>
      <w:r>
        <w:rPr>
          <w:bCs/>
        </w:rPr>
        <w:t xml:space="preserve">Asker   </w:t>
      </w:r>
      <w:r>
        <w:rPr>
          <w:b/>
          <w:bCs/>
        </w:rPr>
        <w:t xml:space="preserve">C)  </w:t>
      </w:r>
      <w:r>
        <w:rPr>
          <w:bCs/>
        </w:rPr>
        <w:t>Meslek</w:t>
      </w:r>
    </w:p>
    <w:p w:rsidR="00CD451F" w:rsidRDefault="00CD451F" w:rsidP="00235D44">
      <w:pPr>
        <w:ind w:left="-851" w:right="-781"/>
        <w:rPr>
          <w:bCs/>
        </w:rPr>
      </w:pPr>
    </w:p>
    <w:p w:rsidR="00CD451F" w:rsidRDefault="00CD451F" w:rsidP="00235D44">
      <w:pPr>
        <w:ind w:left="-851" w:right="-781"/>
        <w:rPr>
          <w:bCs/>
        </w:rPr>
      </w:pPr>
      <w:r>
        <w:rPr>
          <w:b/>
          <w:bCs/>
        </w:rPr>
        <w:t xml:space="preserve">10) </w:t>
      </w:r>
      <w:r>
        <w:rPr>
          <w:bCs/>
        </w:rPr>
        <w:t xml:space="preserve">Aşağıdakilerden hangisi  gün </w:t>
      </w:r>
    </w:p>
    <w:p w:rsidR="00CD451F" w:rsidRDefault="00CD451F" w:rsidP="00235D44">
      <w:pPr>
        <w:ind w:left="-851" w:right="-781"/>
        <w:rPr>
          <w:bCs/>
        </w:rPr>
      </w:pPr>
      <w:r>
        <w:rPr>
          <w:bCs/>
        </w:rPr>
        <w:t>boyunca neler yapacağını planlayan</w:t>
      </w:r>
    </w:p>
    <w:p w:rsidR="00CD451F" w:rsidRDefault="00CD451F" w:rsidP="00235D44">
      <w:pPr>
        <w:ind w:left="-851" w:right="-781"/>
        <w:rPr>
          <w:b/>
          <w:bCs/>
        </w:rPr>
      </w:pPr>
      <w:r>
        <w:rPr>
          <w:bCs/>
        </w:rPr>
        <w:t xml:space="preserve"> bir kişinin karşılaşabileceği bir sonuç </w:t>
      </w:r>
      <w:r>
        <w:rPr>
          <w:b/>
          <w:bCs/>
        </w:rPr>
        <w:t>olamaz?</w:t>
      </w:r>
    </w:p>
    <w:p w:rsidR="00CD451F" w:rsidRDefault="00CD451F" w:rsidP="00235D44">
      <w:pPr>
        <w:ind w:left="-851" w:right="-781"/>
        <w:rPr>
          <w:bCs/>
        </w:rPr>
      </w:pPr>
      <w:r>
        <w:rPr>
          <w:b/>
          <w:bCs/>
        </w:rPr>
        <w:t xml:space="preserve">   A) </w:t>
      </w:r>
      <w:r>
        <w:rPr>
          <w:bCs/>
        </w:rPr>
        <w:t>Bazı işlerini unutur.</w:t>
      </w:r>
    </w:p>
    <w:p w:rsidR="00CD451F" w:rsidRDefault="00CD451F" w:rsidP="00235D44">
      <w:pPr>
        <w:ind w:left="-851" w:right="-781"/>
        <w:rPr>
          <w:bCs/>
        </w:rPr>
      </w:pPr>
      <w:r>
        <w:rPr>
          <w:b/>
          <w:bCs/>
        </w:rPr>
        <w:t xml:space="preserve">   B) </w:t>
      </w:r>
      <w:r>
        <w:rPr>
          <w:bCs/>
        </w:rPr>
        <w:t>İ</w:t>
      </w:r>
      <w:r w:rsidRPr="00235D44">
        <w:rPr>
          <w:bCs/>
        </w:rPr>
        <w:t xml:space="preserve">şlerini planladığı zamanda </w:t>
      </w:r>
      <w:r>
        <w:rPr>
          <w:bCs/>
        </w:rPr>
        <w:t>yapar.</w:t>
      </w:r>
    </w:p>
    <w:p w:rsidR="00CD451F" w:rsidRDefault="00CD451F" w:rsidP="00235D44">
      <w:pPr>
        <w:ind w:left="-851" w:right="-781"/>
        <w:rPr>
          <w:bCs/>
        </w:rPr>
      </w:pPr>
      <w:r>
        <w:rPr>
          <w:b/>
          <w:bCs/>
        </w:rPr>
        <w:t xml:space="preserve">   C)  </w:t>
      </w:r>
      <w:r>
        <w:rPr>
          <w:bCs/>
        </w:rPr>
        <w:t>İş hayatında başarılı olur.</w:t>
      </w:r>
    </w:p>
    <w:p w:rsidR="00CD451F" w:rsidRDefault="00CD451F" w:rsidP="00235D44">
      <w:pPr>
        <w:ind w:left="-851" w:right="-781"/>
        <w:rPr>
          <w:bCs/>
        </w:rPr>
      </w:pPr>
    </w:p>
    <w:p w:rsidR="00CD451F" w:rsidRDefault="00CD451F" w:rsidP="00235D44">
      <w:pPr>
        <w:ind w:left="-851" w:right="-781"/>
        <w:rPr>
          <w:bCs/>
        </w:rPr>
      </w:pPr>
      <w:r>
        <w:rPr>
          <w:b/>
          <w:bCs/>
        </w:rPr>
        <w:t>11)  “</w:t>
      </w:r>
      <w:r>
        <w:rPr>
          <w:bCs/>
        </w:rPr>
        <w:t xml:space="preserve"> Her guruba öncülük eden bir</w:t>
      </w:r>
    </w:p>
    <w:p w:rsidR="00CD451F" w:rsidRDefault="00CD451F" w:rsidP="00235D44">
      <w:pPr>
        <w:ind w:left="-851" w:right="-781"/>
        <w:rPr>
          <w:bCs/>
        </w:rPr>
      </w:pPr>
      <w:r>
        <w:rPr>
          <w:bCs/>
        </w:rPr>
        <w:t xml:space="preserve"> lider vardır.”</w:t>
      </w:r>
    </w:p>
    <w:p w:rsidR="00CD451F" w:rsidRDefault="00CD451F" w:rsidP="00C9781A">
      <w:pPr>
        <w:ind w:left="-851" w:right="-72"/>
        <w:rPr>
          <w:bCs/>
        </w:rPr>
      </w:pPr>
      <w:r>
        <w:rPr>
          <w:bCs/>
        </w:rPr>
        <w:t xml:space="preserve">      Liderlerin </w:t>
      </w:r>
      <w:r w:rsidRPr="00C9781A">
        <w:rPr>
          <w:b/>
          <w:bCs/>
        </w:rPr>
        <w:t xml:space="preserve">olmaması </w:t>
      </w:r>
      <w:r>
        <w:rPr>
          <w:bCs/>
        </w:rPr>
        <w:t>durumunda aşağıdakilerden hangisi ortaya çıkabilir.</w:t>
      </w:r>
    </w:p>
    <w:p w:rsidR="00CD451F" w:rsidRDefault="00CD451F" w:rsidP="00C9781A">
      <w:pPr>
        <w:ind w:left="-851" w:right="-72"/>
        <w:rPr>
          <w:bCs/>
        </w:rPr>
      </w:pPr>
      <w:r>
        <w:rPr>
          <w:bCs/>
        </w:rPr>
        <w:t xml:space="preserve">   </w:t>
      </w:r>
      <w:r>
        <w:rPr>
          <w:b/>
          <w:bCs/>
        </w:rPr>
        <w:t xml:space="preserve">A)  </w:t>
      </w:r>
      <w:r>
        <w:rPr>
          <w:bCs/>
        </w:rPr>
        <w:t>Gurup üyeleri arasında yetki karmaşası olabilir.</w:t>
      </w:r>
    </w:p>
    <w:p w:rsidR="00CD451F" w:rsidRDefault="00CD451F" w:rsidP="00C9781A">
      <w:pPr>
        <w:ind w:left="-851" w:right="-72"/>
        <w:rPr>
          <w:bCs/>
        </w:rPr>
      </w:pPr>
      <w:r>
        <w:rPr>
          <w:bCs/>
        </w:rPr>
        <w:t xml:space="preserve">   </w:t>
      </w:r>
      <w:r>
        <w:rPr>
          <w:b/>
          <w:bCs/>
        </w:rPr>
        <w:t xml:space="preserve">B) </w:t>
      </w:r>
      <w:r>
        <w:rPr>
          <w:bCs/>
        </w:rPr>
        <w:t>Gurup içinde birlik ve beraberlik olur.</w:t>
      </w:r>
    </w:p>
    <w:p w:rsidR="00CD451F" w:rsidRPr="00C9781A" w:rsidRDefault="00CD451F" w:rsidP="00C9781A">
      <w:pPr>
        <w:ind w:left="-851" w:right="-497"/>
        <w:rPr>
          <w:bCs/>
        </w:rPr>
      </w:pPr>
      <w:r>
        <w:rPr>
          <w:b/>
          <w:bCs/>
        </w:rPr>
        <w:t xml:space="preserve">   C) </w:t>
      </w:r>
      <w:r>
        <w:rPr>
          <w:bCs/>
        </w:rPr>
        <w:t>Herkes kurallara uygun davranır.</w:t>
      </w:r>
    </w:p>
    <w:p w:rsidR="00CD451F" w:rsidRDefault="00CD451F" w:rsidP="00C9781A">
      <w:pPr>
        <w:ind w:left="-284" w:right="-781"/>
        <w:rPr>
          <w:b/>
        </w:rPr>
      </w:pPr>
      <w:r>
        <w:rPr>
          <w:b/>
        </w:rPr>
        <w:t xml:space="preserve">  </w:t>
      </w:r>
    </w:p>
    <w:p w:rsidR="00CD451F" w:rsidRDefault="00CD451F" w:rsidP="00C9781A">
      <w:pPr>
        <w:ind w:left="-284" w:right="-781"/>
      </w:pPr>
      <w:r>
        <w:rPr>
          <w:b/>
        </w:rPr>
        <w:t xml:space="preserve">    12)  </w:t>
      </w:r>
      <w:r>
        <w:t xml:space="preserve">aşağıdakilerden hangisi görgü </w:t>
      </w:r>
    </w:p>
    <w:p w:rsidR="00CD451F" w:rsidRDefault="00CD451F" w:rsidP="00C9781A">
      <w:pPr>
        <w:ind w:left="-284" w:right="-781"/>
        <w:rPr>
          <w:b/>
        </w:rPr>
      </w:pPr>
      <w:r>
        <w:rPr>
          <w:b/>
        </w:rPr>
        <w:t xml:space="preserve"> </w:t>
      </w:r>
      <w:r w:rsidRPr="00C9781A">
        <w:t xml:space="preserve"> </w:t>
      </w:r>
      <w:r>
        <w:t>k</w:t>
      </w:r>
      <w:r w:rsidRPr="00C9781A">
        <w:t>urallarına</w:t>
      </w:r>
      <w:r>
        <w:rPr>
          <w:b/>
        </w:rPr>
        <w:t xml:space="preserve"> uygun değildir? </w:t>
      </w:r>
    </w:p>
    <w:p w:rsidR="00CD451F" w:rsidRDefault="00CD451F" w:rsidP="00713458">
      <w:pPr>
        <w:ind w:right="-781"/>
      </w:pPr>
      <w:r>
        <w:rPr>
          <w:b/>
        </w:rPr>
        <w:t xml:space="preserve">  A) </w:t>
      </w:r>
      <w:r>
        <w:t>Sınıf içerisinde söz alarak    konuşmak.</w:t>
      </w:r>
    </w:p>
    <w:p w:rsidR="00CD451F" w:rsidRDefault="00CD451F" w:rsidP="00713458">
      <w:pPr>
        <w:ind w:right="-781"/>
        <w:rPr>
          <w:b/>
        </w:rPr>
      </w:pPr>
      <w:r>
        <w:t xml:space="preserve"> </w:t>
      </w:r>
      <w:r>
        <w:rPr>
          <w:b/>
        </w:rPr>
        <w:t xml:space="preserve">B) </w:t>
      </w:r>
      <w:r w:rsidRPr="00713458">
        <w:t>Telefonu arayan kişinin yüzüne kapatmak.</w:t>
      </w:r>
    </w:p>
    <w:p w:rsidR="00CD451F" w:rsidRDefault="00CD451F" w:rsidP="00713458">
      <w:pPr>
        <w:ind w:right="-781"/>
      </w:pPr>
      <w:r>
        <w:rPr>
          <w:b/>
        </w:rPr>
        <w:t xml:space="preserve"> C) </w:t>
      </w:r>
      <w:r w:rsidRPr="00713458">
        <w:t>Arkadaşının sözünü kesmeden dinlemek.</w:t>
      </w:r>
    </w:p>
    <w:p w:rsidR="00CD451F" w:rsidRDefault="00CD451F" w:rsidP="00713458">
      <w:pPr>
        <w:ind w:right="-781"/>
      </w:pPr>
    </w:p>
    <w:p w:rsidR="00CD451F" w:rsidRDefault="00CD451F" w:rsidP="00713458">
      <w:pPr>
        <w:ind w:right="-781"/>
      </w:pPr>
      <w:r>
        <w:t xml:space="preserve">           </w:t>
      </w:r>
      <w:r w:rsidRPr="00D053CE">
        <w:rPr>
          <w:noProof/>
          <w:lang w:eastAsia="tr-TR"/>
        </w:rPr>
        <w:pict>
          <v:shape id="Resim 50" o:spid="_x0000_i1040" type="#_x0000_t75" style="width:240.75pt;height:189pt;visibility:visible">
            <v:imagedata r:id="rId30" o:title=""/>
          </v:shape>
        </w:pict>
      </w:r>
    </w:p>
    <w:p w:rsidR="00CD451F" w:rsidRDefault="00CD451F" w:rsidP="00713458">
      <w:pPr>
        <w:ind w:right="-1064"/>
      </w:pPr>
      <w:r>
        <w:t xml:space="preserve">  </w:t>
      </w:r>
    </w:p>
    <w:p w:rsidR="00CD451F" w:rsidRDefault="00CD451F" w:rsidP="00713458">
      <w:pPr>
        <w:ind w:right="-1064"/>
        <w:rPr>
          <w:b/>
        </w:rPr>
      </w:pPr>
      <w:r>
        <w:t xml:space="preserve"> </w:t>
      </w:r>
      <w:r>
        <w:rPr>
          <w:b/>
        </w:rPr>
        <w:t xml:space="preserve">13) </w:t>
      </w:r>
      <w:r>
        <w:t xml:space="preserve">Bilinçli bir  tüketici  aşağıdakilerden   hangisini </w:t>
      </w:r>
      <w:r>
        <w:rPr>
          <w:b/>
        </w:rPr>
        <w:t>yapmaz?</w:t>
      </w:r>
    </w:p>
    <w:p w:rsidR="00CD451F" w:rsidRDefault="00CD451F" w:rsidP="00713458">
      <w:pPr>
        <w:ind w:right="-1064"/>
        <w:rPr>
          <w:b/>
        </w:rPr>
      </w:pPr>
    </w:p>
    <w:p w:rsidR="00CD451F" w:rsidRDefault="00CD451F" w:rsidP="00713458">
      <w:pPr>
        <w:ind w:right="-1064"/>
      </w:pPr>
      <w:r>
        <w:rPr>
          <w:b/>
        </w:rPr>
        <w:t xml:space="preserve">   A) </w:t>
      </w:r>
      <w:r>
        <w:t>Her zaman en ucuz ürünü  tercih eder.</w:t>
      </w:r>
    </w:p>
    <w:p w:rsidR="00CD451F" w:rsidRDefault="00CD451F" w:rsidP="00713458">
      <w:pPr>
        <w:ind w:right="-1064"/>
      </w:pPr>
      <w:r>
        <w:t xml:space="preserve">  </w:t>
      </w:r>
      <w:r>
        <w:rPr>
          <w:b/>
        </w:rPr>
        <w:t xml:space="preserve">B) </w:t>
      </w:r>
      <w:r>
        <w:t xml:space="preserve"> Alışveriş için ihtiyaç ve isteklerini belirler.</w:t>
      </w:r>
    </w:p>
    <w:p w:rsidR="00CD451F" w:rsidRDefault="00CD451F" w:rsidP="00713458">
      <w:pPr>
        <w:ind w:right="-1064"/>
      </w:pPr>
      <w:r>
        <w:t xml:space="preserve">  </w:t>
      </w:r>
      <w:r>
        <w:rPr>
          <w:b/>
        </w:rPr>
        <w:t xml:space="preserve">C) </w:t>
      </w:r>
      <w:r>
        <w:t>Ekonomik  gücüne göre alışveriş yapar.</w:t>
      </w:r>
    </w:p>
    <w:p w:rsidR="00CD451F" w:rsidRDefault="00CD451F" w:rsidP="00713458">
      <w:pPr>
        <w:ind w:right="-1064"/>
      </w:pPr>
    </w:p>
    <w:p w:rsidR="00CD451F" w:rsidRDefault="00CD451F" w:rsidP="007229E3">
      <w:pPr>
        <w:ind w:left="-993" w:right="-214"/>
        <w:rPr>
          <w:b/>
        </w:rPr>
      </w:pPr>
      <w:r>
        <w:rPr>
          <w:b/>
        </w:rPr>
        <w:t xml:space="preserve">   </w:t>
      </w:r>
      <w:r w:rsidRPr="00EE703F">
        <w:rPr>
          <w:b/>
          <w:noProof/>
          <w:lang w:eastAsia="tr-TR"/>
        </w:rPr>
        <w:pict>
          <v:shape id="Resim 51" o:spid="_x0000_i1041" type="#_x0000_t75" style="width:208.5pt;height:153pt;visibility:visible">
            <v:imagedata r:id="rId31" o:title="" grayscale="t" bilevel="t"/>
          </v:shape>
        </w:pict>
      </w:r>
    </w:p>
    <w:p w:rsidR="00CD451F" w:rsidRDefault="00CD451F" w:rsidP="007229E3">
      <w:pPr>
        <w:ind w:left="-993" w:right="-214"/>
        <w:rPr>
          <w:b/>
        </w:rPr>
      </w:pPr>
    </w:p>
    <w:p w:rsidR="00CD451F" w:rsidRDefault="00CD451F" w:rsidP="007229E3">
      <w:pPr>
        <w:ind w:left="-993" w:right="-214"/>
      </w:pPr>
      <w:r>
        <w:rPr>
          <w:b/>
        </w:rPr>
        <w:t xml:space="preserve">14) </w:t>
      </w:r>
      <w:r>
        <w:t xml:space="preserve">  “ Bizim ailemiz dört kişiden oluşmaktadır. Ben , annem , babam ve kardeşim. Ben anneme benziyorum. Kardeşim de babama benzer.” </w:t>
      </w:r>
    </w:p>
    <w:p w:rsidR="00CD451F" w:rsidRDefault="00CD451F" w:rsidP="007229E3">
      <w:pPr>
        <w:ind w:left="-993" w:right="-214"/>
      </w:pPr>
      <w:r>
        <w:t xml:space="preserve">  </w:t>
      </w:r>
    </w:p>
    <w:p w:rsidR="00CD451F" w:rsidRDefault="00CD451F" w:rsidP="007229E3">
      <w:pPr>
        <w:ind w:left="-993" w:right="-214"/>
        <w:rPr>
          <w:b/>
        </w:rPr>
      </w:pPr>
      <w:r>
        <w:t xml:space="preserve">     </w:t>
      </w:r>
      <w:r w:rsidRPr="007229E3">
        <w:rPr>
          <w:b/>
        </w:rPr>
        <w:t>Yukarıdaki ifadelere göre aşağıdaki yargılardan hangisine ulaşabiliriz?</w:t>
      </w:r>
    </w:p>
    <w:p w:rsidR="00CD451F" w:rsidRDefault="00CD451F" w:rsidP="007229E3">
      <w:pPr>
        <w:ind w:left="-993" w:right="-214"/>
        <w:rPr>
          <w:b/>
        </w:rPr>
      </w:pPr>
    </w:p>
    <w:p w:rsidR="00CD451F" w:rsidRDefault="00CD451F" w:rsidP="007229E3">
      <w:pPr>
        <w:ind w:left="-993" w:right="-214"/>
      </w:pPr>
      <w:r>
        <w:rPr>
          <w:b/>
        </w:rPr>
        <w:t xml:space="preserve">  A) </w:t>
      </w:r>
      <w:r>
        <w:t>Ailede her birey fiziksel olarak birbirinden  çok farklıdır.</w:t>
      </w:r>
    </w:p>
    <w:p w:rsidR="00CD451F" w:rsidRDefault="00CD451F" w:rsidP="007229E3">
      <w:pPr>
        <w:ind w:left="-993" w:right="-214"/>
      </w:pPr>
      <w:r>
        <w:t xml:space="preserve">  </w:t>
      </w:r>
      <w:r>
        <w:rPr>
          <w:b/>
        </w:rPr>
        <w:t xml:space="preserve">B) </w:t>
      </w:r>
      <w:r>
        <w:t xml:space="preserve"> Ailede erkek çocuklar babaya, kız çocuklar anneye benzerler.</w:t>
      </w:r>
    </w:p>
    <w:p w:rsidR="00CD451F" w:rsidRPr="00BC4E73" w:rsidRDefault="00CD451F" w:rsidP="007229E3">
      <w:pPr>
        <w:ind w:left="-993" w:right="-214"/>
      </w:pPr>
      <w:r>
        <w:rPr>
          <w:b/>
        </w:rPr>
        <w:t xml:space="preserve">  C)  </w:t>
      </w:r>
      <w:r>
        <w:t>Aile bireylerinin fiziksel  olarak birbirine benzeyen yönleri   vardır.</w:t>
      </w:r>
    </w:p>
    <w:p w:rsidR="00CD451F" w:rsidRPr="007229E3" w:rsidRDefault="00CD451F" w:rsidP="007229E3">
      <w:pPr>
        <w:ind w:left="-993" w:right="-214"/>
      </w:pPr>
      <w:r>
        <w:t xml:space="preserve">  </w:t>
      </w:r>
    </w:p>
    <w:p w:rsidR="00CD451F" w:rsidRDefault="00CD451F" w:rsidP="0082593C">
      <w:pPr>
        <w:ind w:left="-709" w:right="113"/>
        <w:rPr>
          <w:b/>
        </w:rPr>
      </w:pPr>
    </w:p>
    <w:p w:rsidR="00CD451F" w:rsidRDefault="00CD451F" w:rsidP="0082593C">
      <w:pPr>
        <w:ind w:left="-709" w:right="113"/>
        <w:rPr>
          <w:b/>
        </w:rPr>
      </w:pPr>
    </w:p>
    <w:p w:rsidR="00CD451F" w:rsidRPr="0082593C" w:rsidRDefault="00CD451F" w:rsidP="0082593C">
      <w:pPr>
        <w:ind w:left="-709" w:right="113"/>
        <w:rPr>
          <w:b/>
          <w:bCs/>
        </w:rPr>
      </w:pPr>
    </w:p>
    <w:p w:rsidR="00CD451F" w:rsidRPr="00353EFC" w:rsidRDefault="00CD451F" w:rsidP="0082593C">
      <w:pPr>
        <w:ind w:left="426"/>
        <w:jc w:val="both"/>
        <w:rPr>
          <w:sz w:val="36"/>
        </w:rPr>
      </w:pPr>
    </w:p>
    <w:p w:rsidR="00CD451F" w:rsidRPr="00BC4E73" w:rsidRDefault="00CD451F" w:rsidP="00BC4E73">
      <w:pPr>
        <w:ind w:left="426"/>
        <w:jc w:val="both"/>
        <w:rPr>
          <w:sz w:val="36"/>
        </w:rPr>
      </w:pPr>
      <w:r w:rsidRPr="00353EFC">
        <w:rPr>
          <w:sz w:val="36"/>
        </w:rPr>
        <w:tab/>
      </w:r>
      <w:r w:rsidRPr="00353EFC">
        <w:rPr>
          <w:sz w:val="36"/>
        </w:rPr>
        <w:tab/>
      </w:r>
    </w:p>
    <w:p w:rsidR="00CD451F" w:rsidRPr="00BC4E73" w:rsidRDefault="00CD451F" w:rsidP="00BC4E73">
      <w:pPr>
        <w:ind w:right="113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Pr="00EE703F">
        <w:rPr>
          <w:rFonts w:cs="Arial"/>
          <w:b/>
          <w:noProof/>
          <w:lang w:eastAsia="tr-TR"/>
        </w:rPr>
        <w:pict>
          <v:shape id="_x0000_i1042" type="#_x0000_t75" style="width:255.75pt;height:203.25pt;visibility:visible">
            <v:imagedata r:id="rId32" o:title=""/>
          </v:shape>
        </w:pict>
      </w:r>
    </w:p>
    <w:p w:rsidR="00CD451F" w:rsidRDefault="00CD451F" w:rsidP="00BC4E73">
      <w:pPr>
        <w:ind w:left="-284" w:right="-922"/>
        <w:rPr>
          <w:b/>
        </w:rPr>
      </w:pPr>
      <w:r>
        <w:rPr>
          <w:rFonts w:ascii="Comic Sans MS" w:hAnsi="Comic Sans MS"/>
        </w:rPr>
        <w:t xml:space="preserve">     </w:t>
      </w:r>
      <w:r w:rsidRPr="00BC4E73">
        <w:rPr>
          <w:b/>
        </w:rPr>
        <w:t>15</w:t>
      </w:r>
      <w:r>
        <w:rPr>
          <w:b/>
        </w:rPr>
        <w:t xml:space="preserve"> )</w:t>
      </w:r>
      <w:r>
        <w:t xml:space="preserve"> Aşağıdaki sözlerden hangisi </w:t>
      </w:r>
      <w:r>
        <w:rPr>
          <w:b/>
        </w:rPr>
        <w:t xml:space="preserve">“temiz  olmak ve çevremizi temiz tutmak” </w:t>
      </w:r>
      <w:r>
        <w:t xml:space="preserve"> ile ilgili   </w:t>
      </w:r>
      <w:r>
        <w:rPr>
          <w:b/>
        </w:rPr>
        <w:t xml:space="preserve">değildir? </w:t>
      </w:r>
    </w:p>
    <w:p w:rsidR="00CD451F" w:rsidRDefault="00CD451F" w:rsidP="00BC4E73">
      <w:pPr>
        <w:ind w:left="-284" w:right="-922"/>
      </w:pPr>
      <w:r>
        <w:rPr>
          <w:b/>
        </w:rPr>
        <w:t xml:space="preserve">    A) </w:t>
      </w:r>
      <w:r>
        <w:t>Arkadaşımızın kalbi  çok temizdir.</w:t>
      </w:r>
    </w:p>
    <w:p w:rsidR="00CD451F" w:rsidRDefault="00CD451F" w:rsidP="00BC4E73">
      <w:pPr>
        <w:ind w:left="-284" w:right="-922"/>
      </w:pPr>
      <w:r>
        <w:t xml:space="preserve">    </w:t>
      </w:r>
      <w:r>
        <w:rPr>
          <w:b/>
        </w:rPr>
        <w:t xml:space="preserve">B)  </w:t>
      </w:r>
      <w:r>
        <w:t>Herkes evinin önünü temizlerse sokağımız tertemiz olur.</w:t>
      </w:r>
    </w:p>
    <w:p w:rsidR="00CD451F" w:rsidRDefault="00CD451F" w:rsidP="00BC4E73">
      <w:pPr>
        <w:ind w:left="-284" w:right="-922"/>
      </w:pPr>
      <w:r>
        <w:rPr>
          <w:b/>
        </w:rPr>
        <w:t xml:space="preserve">   C) </w:t>
      </w:r>
      <w:r>
        <w:t>Nasıl bulmak istiyorsan  öyle bırak.</w:t>
      </w:r>
    </w:p>
    <w:p w:rsidR="00CD451F" w:rsidRDefault="00CD451F" w:rsidP="00BC4E73">
      <w:pPr>
        <w:ind w:left="-284" w:right="-922"/>
      </w:pPr>
    </w:p>
    <w:p w:rsidR="00CD451F" w:rsidRPr="00BC4E73" w:rsidRDefault="00CD451F" w:rsidP="00BC4E73">
      <w:pPr>
        <w:ind w:left="-284" w:right="-922"/>
      </w:pPr>
      <w:r>
        <w:t xml:space="preserve">  </w:t>
      </w:r>
      <w:r>
        <w:rPr>
          <w:noProof/>
          <w:lang w:eastAsia="tr-TR"/>
        </w:rPr>
      </w:r>
      <w:r w:rsidRPr="00F2573E">
        <w:rPr>
          <w:rFonts w:ascii="Calibri" w:hAnsi="Calibri"/>
          <w:noProof/>
          <w:color w:val="auto"/>
          <w:sz w:val="22"/>
          <w:lang w:eastAsia="tr-TR"/>
        </w:rPr>
        <w:pict>
          <v:rect id="Rectangle 214" o:spid="_x0000_s1068" style="width:209.05pt;height:128.6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" strokecolor="#31849b" strokeweight="1pt">
            <v:shadow color="#d8d8d8" offset="3pt,3pt"/>
            <v:textbox inset="16.56pt,7.2pt,16.56pt,7.2pt">
              <w:txbxContent>
                <w:p w:rsidR="00CD451F" w:rsidRPr="008212E7" w:rsidRDefault="00CD451F" w:rsidP="00AD2BE9">
                  <w:pPr>
                    <w:pStyle w:val="NoSpacing"/>
                    <w:shd w:val="clear" w:color="auto" w:fill="C6D9F1"/>
                    <w:rPr>
                      <w:b/>
                    </w:rPr>
                  </w:pPr>
                  <w:r w:rsidRPr="008212E7">
                    <w:rPr>
                      <w:b/>
                    </w:rPr>
                    <w:t>Deneme sınavını bitirdin. Şimdi yapamadığın sorulara geri dön yapmaya çalış ve cevaplarını forma doğru kodlayıp kodlamadığını kontrol et.</w:t>
                  </w:r>
                </w:p>
              </w:txbxContent>
            </v:textbox>
            <w10:anchorlock/>
          </v:rect>
        </w:pict>
      </w:r>
    </w:p>
    <w:p w:rsidR="00CD451F" w:rsidRPr="00BC4E73" w:rsidRDefault="00CD451F" w:rsidP="00BC4E73">
      <w:pPr>
        <w:ind w:left="-284" w:right="-922"/>
      </w:pPr>
      <w:r>
        <w:rPr>
          <w:b/>
        </w:rPr>
        <w:t xml:space="preserve">  </w:t>
      </w:r>
    </w:p>
    <w:p w:rsidR="00CD451F" w:rsidRDefault="00CD451F" w:rsidP="00E65F72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Default="00CD451F"/>
    <w:p w:rsidR="00CD451F" w:rsidRPr="00073E20" w:rsidRDefault="00CD451F"/>
    <w:sectPr w:rsidR="00CD451F" w:rsidRPr="00073E20" w:rsidSect="009562D2">
      <w:type w:val="nextColumn"/>
      <w:pgSz w:w="11906" w:h="16838"/>
      <w:pgMar w:top="709" w:right="1417" w:bottom="1417" w:left="141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51F" w:rsidRDefault="00CD451F" w:rsidP="00073E20">
      <w:pPr>
        <w:spacing w:after="0" w:line="240" w:lineRule="auto"/>
      </w:pPr>
      <w:r>
        <w:separator/>
      </w:r>
    </w:p>
  </w:endnote>
  <w:endnote w:type="continuationSeparator" w:id="0">
    <w:p w:rsidR="00CD451F" w:rsidRDefault="00CD451F" w:rsidP="0007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1F" w:rsidRDefault="00CD451F">
    <w:pPr>
      <w:pStyle w:val="Footer"/>
    </w:pPr>
    <w:r>
      <w:rPr>
        <w:noProof/>
        <w:lang w:eastAsia="tr-TR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Otomatik Şekil 13" o:spid="_x0000_s2049" type="#_x0000_t176" style="position:absolute;margin-left:278.25pt;margin-top:767pt;width:40.35pt;height:34.7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" filled="f" fillcolor="#5c83b4" stroked="f" strokecolor="#737373">
          <v:textbox>
            <w:txbxContent>
              <w:p w:rsidR="00CD451F" w:rsidRDefault="00CD451F" w:rsidP="00EE703F">
                <w:pPr>
                  <w:pStyle w:val="Footer"/>
                  <w:pBdr>
                    <w:top w:val="single" w:sz="12" w:space="0" w:color="9BBB59"/>
                    <w:bottom w:val="single" w:sz="48" w:space="1" w:color="9BBB59"/>
                  </w:pBdr>
                  <w:jc w:val="center"/>
                  <w:rPr>
                    <w:szCs w:val="28"/>
                  </w:rPr>
                </w:pPr>
                <w:fldSimple w:instr="PAGE    \* MERGEFORMAT">
                  <w:r w:rsidRPr="00C7219F">
                    <w:rPr>
                      <w:noProof/>
                      <w:szCs w:val="28"/>
                    </w:rPr>
                    <w:t>3</w:t>
                  </w:r>
                </w:fldSimple>
              </w:p>
            </w:txbxContent>
          </v:textbox>
          <w10:wrap anchorx="margin" anchory="margin"/>
        </v:shape>
      </w:pict>
    </w:r>
    <w:r>
      <w:rPr>
        <w:b/>
      </w:rPr>
      <w:t>B                     B                 B                         B                B                   B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51F" w:rsidRDefault="00CD451F" w:rsidP="00073E20">
      <w:pPr>
        <w:spacing w:after="0" w:line="240" w:lineRule="auto"/>
      </w:pPr>
      <w:r>
        <w:separator/>
      </w:r>
    </w:p>
  </w:footnote>
  <w:footnote w:type="continuationSeparator" w:id="0">
    <w:p w:rsidR="00CD451F" w:rsidRDefault="00CD451F" w:rsidP="00073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1F" w:rsidRPr="007B5A21" w:rsidRDefault="00CD451F" w:rsidP="007B5A21">
    <w:pPr>
      <w:pStyle w:val="Header"/>
      <w:tabs>
        <w:tab w:val="clear" w:pos="9072"/>
      </w:tabs>
      <w:ind w:left="-851" w:right="-851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41B74"/>
    <w:multiLevelType w:val="hybridMultilevel"/>
    <w:tmpl w:val="6102E1F0"/>
    <w:lvl w:ilvl="0" w:tplc="7A604EC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2FDA7554"/>
    <w:multiLevelType w:val="hybridMultilevel"/>
    <w:tmpl w:val="175A5C06"/>
    <w:lvl w:ilvl="0" w:tplc="A678E3F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3FE43D3E"/>
    <w:multiLevelType w:val="hybridMultilevel"/>
    <w:tmpl w:val="057CEA3A"/>
    <w:lvl w:ilvl="0" w:tplc="7AA8147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50E2544"/>
    <w:multiLevelType w:val="hybridMultilevel"/>
    <w:tmpl w:val="2CB454AE"/>
    <w:lvl w:ilvl="0" w:tplc="2A90419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512031"/>
    <w:multiLevelType w:val="hybridMultilevel"/>
    <w:tmpl w:val="3FE8F7D8"/>
    <w:lvl w:ilvl="0" w:tplc="D7741B92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3E20"/>
    <w:rsid w:val="000211AC"/>
    <w:rsid w:val="00073E20"/>
    <w:rsid w:val="000C66E1"/>
    <w:rsid w:val="00100139"/>
    <w:rsid w:val="00161581"/>
    <w:rsid w:val="00163F56"/>
    <w:rsid w:val="00235D44"/>
    <w:rsid w:val="002528EB"/>
    <w:rsid w:val="00256197"/>
    <w:rsid w:val="002729C3"/>
    <w:rsid w:val="0027624C"/>
    <w:rsid w:val="00353EFC"/>
    <w:rsid w:val="003D6EB7"/>
    <w:rsid w:val="00434E88"/>
    <w:rsid w:val="004F7EDE"/>
    <w:rsid w:val="00526F85"/>
    <w:rsid w:val="0055325D"/>
    <w:rsid w:val="005D3BBA"/>
    <w:rsid w:val="005E263F"/>
    <w:rsid w:val="00622443"/>
    <w:rsid w:val="00682178"/>
    <w:rsid w:val="006E2F14"/>
    <w:rsid w:val="00713458"/>
    <w:rsid w:val="007229E3"/>
    <w:rsid w:val="0072555F"/>
    <w:rsid w:val="00756E2F"/>
    <w:rsid w:val="007579AC"/>
    <w:rsid w:val="00795EF7"/>
    <w:rsid w:val="007B5A21"/>
    <w:rsid w:val="007D68F8"/>
    <w:rsid w:val="008212E7"/>
    <w:rsid w:val="0082593C"/>
    <w:rsid w:val="00864DF5"/>
    <w:rsid w:val="00887D0D"/>
    <w:rsid w:val="008B2452"/>
    <w:rsid w:val="008C5D7E"/>
    <w:rsid w:val="00903EAD"/>
    <w:rsid w:val="00926EC4"/>
    <w:rsid w:val="009562D2"/>
    <w:rsid w:val="00967DF1"/>
    <w:rsid w:val="009B6AAF"/>
    <w:rsid w:val="009E0F58"/>
    <w:rsid w:val="00A43737"/>
    <w:rsid w:val="00A532F8"/>
    <w:rsid w:val="00AC50C4"/>
    <w:rsid w:val="00AC7AF1"/>
    <w:rsid w:val="00AD2BE9"/>
    <w:rsid w:val="00AD5DA7"/>
    <w:rsid w:val="00B634D6"/>
    <w:rsid w:val="00BB2B9E"/>
    <w:rsid w:val="00BC4E73"/>
    <w:rsid w:val="00BE0304"/>
    <w:rsid w:val="00C2173F"/>
    <w:rsid w:val="00C44157"/>
    <w:rsid w:val="00C535C7"/>
    <w:rsid w:val="00C7219F"/>
    <w:rsid w:val="00C9781A"/>
    <w:rsid w:val="00CD451F"/>
    <w:rsid w:val="00D02208"/>
    <w:rsid w:val="00D053CE"/>
    <w:rsid w:val="00D2317A"/>
    <w:rsid w:val="00D71257"/>
    <w:rsid w:val="00DA4B6B"/>
    <w:rsid w:val="00DF2B11"/>
    <w:rsid w:val="00E654AB"/>
    <w:rsid w:val="00E65F72"/>
    <w:rsid w:val="00E713F8"/>
    <w:rsid w:val="00ED0D8C"/>
    <w:rsid w:val="00EE703F"/>
    <w:rsid w:val="00EF29DE"/>
    <w:rsid w:val="00F2573E"/>
    <w:rsid w:val="00F7552F"/>
    <w:rsid w:val="00F76048"/>
    <w:rsid w:val="00F912D4"/>
    <w:rsid w:val="00F95AAB"/>
    <w:rsid w:val="00FA4DFC"/>
    <w:rsid w:val="00FF1C70"/>
    <w:rsid w:val="00FF5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="Calibri" w:hAnsi="Century Gothic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E20"/>
    <w:pPr>
      <w:spacing w:after="200" w:line="276" w:lineRule="auto"/>
    </w:pPr>
    <w:rPr>
      <w:color w:val="000000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73E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73E20"/>
    <w:rPr>
      <w:rFonts w:cs="Times New Roman"/>
    </w:rPr>
  </w:style>
  <w:style w:type="paragraph" w:styleId="NoSpacing">
    <w:name w:val="No Spacing"/>
    <w:link w:val="NoSpacingChar"/>
    <w:uiPriority w:val="99"/>
    <w:qFormat/>
    <w:rsid w:val="00073E20"/>
    <w:rPr>
      <w:rFonts w:cs="Tahoma"/>
      <w:color w:val="2A2A2A"/>
      <w:sz w:val="26"/>
      <w:szCs w:val="26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73E20"/>
    <w:rPr>
      <w:rFonts w:eastAsia="Times New Roman" w:cs="Tahoma"/>
      <w:color w:val="2A2A2A"/>
      <w:sz w:val="26"/>
      <w:szCs w:val="26"/>
      <w:lang w:val="tr-TR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D7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2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8217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967DF1"/>
    <w:pPr>
      <w:ind w:left="357"/>
    </w:pPr>
    <w:rPr>
      <w:rFonts w:ascii="Calibri" w:eastAsia="Times New Roman" w:hAnsi="Calibri"/>
      <w:color w:val="000000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2B9E"/>
    <w:pPr>
      <w:spacing w:after="60" w:line="240" w:lineRule="auto"/>
      <w:ind w:left="357"/>
      <w:jc w:val="center"/>
      <w:outlineLvl w:val="1"/>
    </w:pPr>
    <w:rPr>
      <w:rFonts w:ascii="Cambria" w:eastAsia="Times New Roman" w:hAnsi="Cambria"/>
      <w:sz w:val="24"/>
      <w:szCs w:val="24"/>
      <w:lang w:eastAsia="tr-TR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2B9E"/>
    <w:rPr>
      <w:rFonts w:ascii="Cambria" w:hAnsi="Cambria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smilemiles.com/images/BrowsePagesKids/BaloonGirl.gif&amp;imgrefurl=http://www.patagonya.org/?m=20080605&amp;usg=__nZNUfLuCG3wZMhgCpybq9AGdzj4=&amp;h=756&amp;w=504&amp;sz=60&amp;hl=tr&amp;start=34&amp;itbs=1&amp;tbnid=EyTaMXNn2nhhCM:&amp;tbnh=142&amp;tbnw=95&amp;prev=/images?q=balon&amp;start=18&amp;hl=tr&amp;safe=active&amp;sa=N&amp;gbv=2&amp;ndsp=18&amp;tbs=isch:1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17" Type="http://schemas.openxmlformats.org/officeDocument/2006/relationships/hyperlink" Target="http://images.google.com.tr/imgres?imgurl=http://www.akyaprak.com/images/bresim46.jpg&amp;imgrefurl=http://www.akyaprak.com/ciftliogrencisirasi.html&amp;usg=__JjbVfSKkjZizKboOsN-QODWOzPY=&amp;h=450&amp;w=600&amp;sz=37&amp;hl=tr&amp;start=4&amp;itbs=1&amp;tbnid=r0IWuvPxpCLvKM:&amp;tbnh=101&amp;tbnw=135&amp;prev=/images?q=%C3%B6%C4%9Frenci+s%C4%B1ras%C4%B1&amp;hl=tr&amp;safe=active&amp;sa=G&amp;gbv=2&amp;tbs=isch:1" TargetMode="External"/><Relationship Id="rId25" Type="http://schemas.openxmlformats.org/officeDocument/2006/relationships/image" Target="media/image13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a%C4%9Fa%C3%A7+%C3%A7izim&amp;hl=tr&amp;biw=1366&amp;bih=616&amp;tbm=isch&amp;tbnid=CAsje49BxmZjVM:&amp;imgrefurl=http://ruzgarin-oglu.blogspot.com/2011/07/hafta-sonu-yapacaklarmz-var-senle-bir.html&amp;docid=iN8-3U3vkNdqOM&amp;imgurl=http://1.bp.blogspot.com/-Z3xbnkc4WcY/TjKz3pWuiRI/AAAAAAAACFw/xpRWCgsJkUA/s1600/miggytreemum_jpg.jpg&amp;w=500&amp;h=570&amp;ei=9BxCUbWCPITYPLnDgJgH&amp;zoom=1&amp;iact=hc&amp;vpx=322&amp;vpy=64&amp;dur=1482&amp;hovh=240&amp;hovw=210&amp;tx=104&amp;ty=126&amp;page=2&amp;tbnh=148&amp;tbnw=149&amp;start=22&amp;ndsp=33&amp;ved=1t:429,r:49,s:0,i:257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jpeg"/><Relationship Id="rId5" Type="http://schemas.openxmlformats.org/officeDocument/2006/relationships/footnotes" Target="footnotes.xml"/><Relationship Id="rId15" Type="http://schemas.openxmlformats.org/officeDocument/2006/relationships/image" Target="media/image6.gif"/><Relationship Id="rId23" Type="http://schemas.openxmlformats.org/officeDocument/2006/relationships/image" Target="media/image11.emf"/><Relationship Id="rId28" Type="http://schemas.openxmlformats.org/officeDocument/2006/relationships/image" Target="media/image16.jpeg"/><Relationship Id="rId10" Type="http://schemas.openxmlformats.org/officeDocument/2006/relationships/image" Target="media/image2.emf"/><Relationship Id="rId19" Type="http://schemas.openxmlformats.org/officeDocument/2006/relationships/hyperlink" Target="http://images.google.com.tr/imgres?imgurl=http://tasomurcaciftligi.com/icerik/images/t.jpg&amp;imgrefurl=http://tasomurcaciftligi.com/icerik/sutculuk.htm&amp;usg=__wsQHROVFYReAvCJXF4WwcZuoyBg=&amp;h=336&amp;w=336&amp;sz=19&amp;hl=tr&amp;start=12&amp;itbs=1&amp;tbnid=x7W_kYqtriJdqM:&amp;tbnh=119&amp;tbnw=119&amp;prev=/images?q=s%C3%BCt&amp;hl=tr&amp;safe=active&amp;sa=G&amp;gbv=2&amp;tbs=isch:1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309</TotalTime>
  <Pages>14</Pages>
  <Words>2181</Words>
  <Characters>12438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NEDİM</dc:creator>
  <cp:keywords>www.sorubak.com</cp:keywords>
  <dc:description>www.sorubak.com</dc:description>
  <cp:lastModifiedBy>edanur</cp:lastModifiedBy>
  <cp:revision>5</cp:revision>
  <dcterms:created xsi:type="dcterms:W3CDTF">2013-03-19T07:05:00Z</dcterms:created>
  <dcterms:modified xsi:type="dcterms:W3CDTF">2014-04-11T18:29:00Z</dcterms:modified>
  <cp:category>www.sorubak.com</cp:category>
</cp:coreProperties>
</file>