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F" w:rsidRPr="000606EE" w:rsidRDefault="0090793F">
      <w:pPr>
        <w:rPr>
          <w:b/>
          <w:i/>
          <w:sz w:val="24"/>
          <w:szCs w:val="24"/>
        </w:rPr>
      </w:pPr>
      <w:r w:rsidRPr="000606EE">
        <w:rPr>
          <w:b/>
          <w:i/>
          <w:sz w:val="24"/>
          <w:szCs w:val="24"/>
        </w:rPr>
        <w:t xml:space="preserve">                             </w:t>
      </w:r>
      <w:r>
        <w:rPr>
          <w:b/>
          <w:i/>
          <w:sz w:val="24"/>
          <w:szCs w:val="24"/>
        </w:rPr>
        <w:t xml:space="preserve">        </w:t>
      </w:r>
      <w:r w:rsidRPr="000606EE">
        <w:rPr>
          <w:b/>
          <w:i/>
          <w:sz w:val="24"/>
          <w:szCs w:val="24"/>
        </w:rPr>
        <w:t xml:space="preserve">               PROBLEMLER</w:t>
      </w:r>
    </w:p>
    <w:p w:rsidR="0090793F" w:rsidRPr="000606EE" w:rsidRDefault="0090793F" w:rsidP="000606EE">
      <w:pPr>
        <w:rPr>
          <w:i/>
          <w:sz w:val="24"/>
          <w:szCs w:val="24"/>
        </w:rPr>
      </w:pPr>
      <w:r>
        <w:rPr>
          <w:i/>
          <w:sz w:val="24"/>
          <w:szCs w:val="24"/>
        </w:rPr>
        <w:t>1-</w:t>
      </w:r>
      <w:r w:rsidRPr="000606EE">
        <w:rPr>
          <w:i/>
          <w:sz w:val="24"/>
          <w:szCs w:val="24"/>
        </w:rPr>
        <w:t>Tanesi 50 Kr olan silgilerden 2 tane ve tanesi 3 TL olan defterlerden 3 tane alırsam toplam kaç TL öderim?</w:t>
      </w:r>
    </w:p>
    <w:p w:rsidR="0090793F" w:rsidRDefault="0090793F" w:rsidP="000606EE">
      <w:pPr>
        <w:ind w:left="360"/>
        <w:rPr>
          <w:i/>
          <w:sz w:val="24"/>
          <w:szCs w:val="24"/>
        </w:rPr>
      </w:pPr>
    </w:p>
    <w:p w:rsidR="0090793F" w:rsidRDefault="0090793F" w:rsidP="000606EE">
      <w:pPr>
        <w:ind w:left="360"/>
        <w:rPr>
          <w:i/>
          <w:sz w:val="24"/>
          <w:szCs w:val="24"/>
        </w:rPr>
      </w:pPr>
      <w:hyperlink r:id="rId5" w:history="1">
        <w:r w:rsidRPr="003C19DE">
          <w:rPr>
            <w:rStyle w:val="Hyperlink"/>
            <w:b/>
            <w:sz w:val="24"/>
            <w:szCs w:val="24"/>
          </w:rPr>
          <w:t>www.sorubak.com</w:t>
        </w:r>
      </w:hyperlink>
    </w:p>
    <w:p w:rsidR="0090793F" w:rsidRPr="000606EE" w:rsidRDefault="0090793F" w:rsidP="000606EE">
      <w:pPr>
        <w:ind w:left="360"/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  <w:r w:rsidRPr="000606EE">
        <w:rPr>
          <w:i/>
          <w:sz w:val="24"/>
          <w:szCs w:val="24"/>
        </w:rPr>
        <w:t>2-Tanesi 24 TL olan kitaplardan sınıftaki her arkadaşım için bir tane aldım.Sınıf mevcudumuz 19 olduğuna göre kitaplar için ne kadar ödeyeceğim?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  <w:r w:rsidRPr="000606EE">
        <w:rPr>
          <w:i/>
          <w:sz w:val="24"/>
          <w:szCs w:val="24"/>
        </w:rPr>
        <w:t>3-Oturduğumuz apartmanın her katında 28 pencere vardır.Apartman 16 katlı olduğuna göre, apartmanda toplam kaç pencere vardır?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  <w:r w:rsidRPr="000606EE">
        <w:rPr>
          <w:i/>
          <w:sz w:val="24"/>
          <w:szCs w:val="24"/>
        </w:rPr>
        <w:t>4-Bakkaldaki ekmek dolabının bir rafında 59 ekmek vardır. Ekmek dolabı 12 raflı olduğuna göre toplam kaç ekmek vardır?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0606EE">
      <w:pPr>
        <w:rPr>
          <w:i/>
          <w:sz w:val="24"/>
          <w:szCs w:val="24"/>
        </w:rPr>
      </w:pPr>
    </w:p>
    <w:p w:rsidR="0090793F" w:rsidRDefault="0090793F" w:rsidP="000606EE">
      <w:pPr>
        <w:rPr>
          <w:i/>
          <w:sz w:val="24"/>
          <w:szCs w:val="24"/>
        </w:rPr>
      </w:pPr>
    </w:p>
    <w:p w:rsidR="0090793F" w:rsidRPr="000606EE" w:rsidRDefault="0090793F" w:rsidP="000606EE">
      <w:pPr>
        <w:rPr>
          <w:i/>
          <w:sz w:val="24"/>
          <w:szCs w:val="24"/>
        </w:rPr>
      </w:pPr>
      <w:r>
        <w:rPr>
          <w:i/>
          <w:sz w:val="24"/>
          <w:szCs w:val="24"/>
        </w:rPr>
        <w:t>5</w:t>
      </w:r>
      <w:r w:rsidRPr="000606EE">
        <w:rPr>
          <w:i/>
          <w:sz w:val="24"/>
          <w:szCs w:val="24"/>
        </w:rPr>
        <w:t>-Ahmet’e babası iki tane 50 TL veriyor. Annesi ise üç tane 20 TL veriyor.Ahmet’in toplam kaç TL parası var?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6</w:t>
      </w:r>
      <w:r w:rsidRPr="000606EE">
        <w:rPr>
          <w:i/>
          <w:sz w:val="24"/>
          <w:szCs w:val="24"/>
        </w:rPr>
        <w:t>.Bir çiftçi 1. Gün 72 tane yumurta satıyor. İkinci gün ilk gün sattığından 19 fazla yumurta satıyor. Üçüncü gün ise ikinci gün sattığından 7 fazla yumurta satıyor. Çiftçi üç gün boyunca toplam kaç yumurta satmıştır?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7</w:t>
      </w:r>
      <w:r w:rsidRPr="000606EE">
        <w:rPr>
          <w:i/>
          <w:sz w:val="24"/>
          <w:szCs w:val="24"/>
        </w:rPr>
        <w:t>-Sümeyye ilk gün 68 sayfa kitap okuyor. İkinci gün ilk gün okuduğundan 17 sayfa fazla, üçüncü gün ise ilk gün okuduğundan 5 sayfa fazla okuyor. Sümeyye üç günde toplam kaç sayfa kitap okumuştur?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8</w:t>
      </w:r>
      <w:r w:rsidRPr="000606EE">
        <w:rPr>
          <w:i/>
          <w:sz w:val="24"/>
          <w:szCs w:val="24"/>
        </w:rPr>
        <w:t>-Salih önce 36 tane boya kalemi aldı. Arkadaşı hediye olarak ona 48 li boya seti hediye etti. Salih bunlardan 12 tanesini kardeşine verdiğine göre, kaç tane boyası kaldı?</w:t>
      </w: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9</w:t>
      </w:r>
      <w:r w:rsidRPr="000606EE">
        <w:rPr>
          <w:i/>
          <w:sz w:val="24"/>
          <w:szCs w:val="24"/>
        </w:rPr>
        <w:t xml:space="preserve">-Meleknur evden okula giderken </w:t>
      </w:r>
      <w:smartTag w:uri="urn:schemas-microsoft-com:office:smarttags" w:element="metricconverter">
        <w:smartTagPr>
          <w:attr w:name="ProductID" w:val="398 m"/>
        </w:smartTagPr>
        <w:r w:rsidRPr="000606EE">
          <w:rPr>
            <w:i/>
            <w:sz w:val="24"/>
            <w:szCs w:val="24"/>
          </w:rPr>
          <w:t>398 m</w:t>
        </w:r>
      </w:smartTag>
      <w:r w:rsidRPr="000606EE">
        <w:rPr>
          <w:i/>
          <w:sz w:val="24"/>
          <w:szCs w:val="24"/>
        </w:rPr>
        <w:t xml:space="preserve"> yürümüştür. Okuldan sonra markete gitmek içi</w:t>
      </w:r>
      <w:r>
        <w:rPr>
          <w:i/>
          <w:sz w:val="24"/>
          <w:szCs w:val="24"/>
        </w:rPr>
        <w:t xml:space="preserve">n </w:t>
      </w:r>
      <w:smartTag w:uri="urn:schemas-microsoft-com:office:smarttags" w:element="metricconverter">
        <w:smartTagPr>
          <w:attr w:name="ProductID" w:val="228 m"/>
        </w:smartTagPr>
        <w:r>
          <w:rPr>
            <w:i/>
            <w:sz w:val="24"/>
            <w:szCs w:val="24"/>
          </w:rPr>
          <w:t>228 m</w:t>
        </w:r>
      </w:smartTag>
      <w:r>
        <w:rPr>
          <w:i/>
          <w:sz w:val="24"/>
          <w:szCs w:val="24"/>
        </w:rPr>
        <w:t>, marketten eve dönerken ise</w:t>
      </w:r>
      <w:r w:rsidRPr="000606EE">
        <w:rPr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67 m"/>
        </w:smartTagPr>
        <w:r w:rsidRPr="000606EE">
          <w:rPr>
            <w:i/>
            <w:sz w:val="24"/>
            <w:szCs w:val="24"/>
          </w:rPr>
          <w:t>167 m</w:t>
        </w:r>
      </w:smartTag>
      <w:r w:rsidRPr="000606EE">
        <w:rPr>
          <w:i/>
          <w:sz w:val="24"/>
          <w:szCs w:val="24"/>
        </w:rPr>
        <w:t xml:space="preserve"> yürümüştür. Meleknur toplam kaç m yürümüştür?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10</w:t>
      </w:r>
      <w:r w:rsidRPr="000606EE">
        <w:rPr>
          <w:i/>
          <w:sz w:val="24"/>
          <w:szCs w:val="24"/>
        </w:rPr>
        <w:t>-Bir çiftlikte 162 tane tavuk, tavuklardan 47 fazla koyun ve koyunlardan 58 fazla inek vardır. Çiftlikte toplam kaç hayvan vardır?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11</w:t>
      </w:r>
      <w:r w:rsidRPr="000606EE">
        <w:rPr>
          <w:i/>
          <w:sz w:val="24"/>
          <w:szCs w:val="24"/>
        </w:rPr>
        <w:t>-İsmail, okuldan eve dönerken markette 17 TL harcadı, kırtasiyede ise markette harcadığından 9 TL fazla harcadı. 15 TL de kardeşine verdi. İsmail ne kadar harcamıştır?</w:t>
      </w: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12</w:t>
      </w:r>
      <w:r w:rsidRPr="000606EE">
        <w:rPr>
          <w:i/>
          <w:sz w:val="24"/>
          <w:szCs w:val="24"/>
        </w:rPr>
        <w:t>-Bir çiftçi meyve bahçesine 148 tane kiraz fidanı dikti. Kiraz fidanlarından 62 fazla elma fidanı ve elma fidanlarından 57 fazla şeftali fidanı dikti. Çiftçi bahçesine toplam kaç fidan dikmiştir?</w:t>
      </w: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  <w:r>
        <w:rPr>
          <w:i/>
          <w:sz w:val="24"/>
          <w:szCs w:val="24"/>
        </w:rPr>
        <w:t>13</w:t>
      </w:r>
      <w:r w:rsidRPr="000606EE">
        <w:rPr>
          <w:i/>
          <w:sz w:val="24"/>
          <w:szCs w:val="24"/>
        </w:rPr>
        <w:t>-Emre Bey, 500 TL ev kirası ödemektedir. Faturalara ise 280 TL ödemektedir. Mutfak masrafı için de 350 TL harcadığına göre yaptığı toplam ödeme ne kadardır?</w:t>
      </w: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0654E2">
      <w:pPr>
        <w:tabs>
          <w:tab w:val="left" w:pos="3480"/>
          <w:tab w:val="left" w:pos="4678"/>
        </w:tabs>
        <w:rPr>
          <w:i/>
          <w:sz w:val="24"/>
          <w:szCs w:val="24"/>
        </w:rPr>
      </w:pPr>
      <w:r w:rsidRPr="000606EE">
        <w:rPr>
          <w:i/>
          <w:sz w:val="24"/>
          <w:szCs w:val="24"/>
        </w:rPr>
        <w:tab/>
      </w: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p w:rsidR="0090793F" w:rsidRPr="000606EE" w:rsidRDefault="0090793F" w:rsidP="005226C4">
      <w:pPr>
        <w:rPr>
          <w:i/>
          <w:sz w:val="24"/>
          <w:szCs w:val="24"/>
        </w:rPr>
      </w:pPr>
    </w:p>
    <w:sectPr w:rsidR="0090793F" w:rsidRPr="000606EE" w:rsidSect="000606E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1DC8"/>
    <w:multiLevelType w:val="hybridMultilevel"/>
    <w:tmpl w:val="BA4EEF7C"/>
    <w:lvl w:ilvl="0" w:tplc="7892025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6C4"/>
    <w:rsid w:val="00034B1C"/>
    <w:rsid w:val="000606EE"/>
    <w:rsid w:val="000654E2"/>
    <w:rsid w:val="00096BF3"/>
    <w:rsid w:val="001F2F47"/>
    <w:rsid w:val="0039342D"/>
    <w:rsid w:val="003B7F1E"/>
    <w:rsid w:val="003C19DE"/>
    <w:rsid w:val="005226C4"/>
    <w:rsid w:val="00530607"/>
    <w:rsid w:val="005A4F31"/>
    <w:rsid w:val="005C01CA"/>
    <w:rsid w:val="00627BA4"/>
    <w:rsid w:val="00656A23"/>
    <w:rsid w:val="00776706"/>
    <w:rsid w:val="00856EAC"/>
    <w:rsid w:val="0090793F"/>
    <w:rsid w:val="00945186"/>
    <w:rsid w:val="00C138D4"/>
    <w:rsid w:val="00CB7946"/>
    <w:rsid w:val="00D3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94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226C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30C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328</Words>
  <Characters>1876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/>
  <cp:lastModifiedBy>edanur</cp:lastModifiedBy>
  <cp:revision>3</cp:revision>
  <dcterms:created xsi:type="dcterms:W3CDTF">2013-12-05T13:27:00Z</dcterms:created>
  <dcterms:modified xsi:type="dcterms:W3CDTF">2014-12-16T17:06:00Z</dcterms:modified>
</cp:coreProperties>
</file>