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-12.9pt;margin-top:-16.3pt;width:528pt;height:63.25pt;z-index:251651584" strokecolor="red" strokeweight="2.25pt">
            <v:textbox>
              <w:txbxContent>
                <w:p w:rsidR="00DD052C" w:rsidRDefault="00DD052C" w:rsidP="006832A4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ANTALYA M. KEMAL DEDEMAN İLKOKULU MATEMATİK PARALARIMIZ ÇALIŞMA KAĞIDI</w:t>
                  </w:r>
                </w:p>
                <w:p w:rsidR="00DD052C" w:rsidRDefault="00DD052C" w:rsidP="006832A4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Adı Soyadı:</w:t>
                  </w:r>
                </w:p>
                <w:p w:rsidR="00DD052C" w:rsidRDefault="00DD052C"/>
              </w:txbxContent>
            </v:textbox>
          </v:rect>
        </w:pic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27" style="position:absolute;margin-left:3.6pt;margin-top:44.85pt;width:511.5pt;height:84pt;z-index:251652608"/>
        </w:pict>
      </w:r>
      <w:r>
        <w:rPr>
          <w:rFonts w:ascii="ALFABET98" w:hAnsi="ALFABET98"/>
          <w:sz w:val="24"/>
          <w:szCs w:val="24"/>
        </w:rPr>
        <w:t>1.</w:t>
      </w:r>
      <w:r w:rsidRPr="001B0099">
        <w:rPr>
          <w:rFonts w:ascii="ALFABET98" w:hAnsi="ALFABET98"/>
          <w:sz w:val="24"/>
          <w:szCs w:val="24"/>
        </w:rPr>
        <w:t>Kırtasiyeden tanesi 2 TL 45Kr olan kalemlerden 4 tane kalem aldım. Buna göre kırtasiyeciye ne kadar para ödemeliyim?</w:t>
      </w:r>
    </w:p>
    <w:p w:rsidR="00DD052C" w:rsidRDefault="00DD052C" w:rsidP="006832A4">
      <w:pPr>
        <w:rPr>
          <w:rFonts w:ascii="ALFABET98" w:hAnsi="ALFABET98"/>
          <w:sz w:val="24"/>
          <w:szCs w:val="24"/>
        </w:rPr>
        <w:sectPr w:rsidR="00DD052C" w:rsidSect="006832A4">
          <w:type w:val="continuous"/>
          <w:pgSz w:w="11906" w:h="16838"/>
          <w:pgMar w:top="851" w:right="707" w:bottom="1417" w:left="993" w:header="708" w:footer="708" w:gutter="0"/>
          <w:cols w:sep="1" w:space="709"/>
          <w:docGrid w:linePitch="360"/>
        </w:sect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28" style="position:absolute;margin-left:8.1pt;margin-top:33.75pt;width:511.5pt;height:84pt;z-index:251653632"/>
        </w:pict>
      </w:r>
      <w:r>
        <w:rPr>
          <w:rFonts w:ascii="ALFABET98" w:hAnsi="ALFABET98"/>
          <w:sz w:val="24"/>
          <w:szCs w:val="24"/>
        </w:rPr>
        <w:t>2.Babamın 50 TL parası vardı. Babam parasının 15TL 40 Kr’si ile su faturasını, 31TL 85Kr’si ile elektrik faturasını ödemiştir. Babamın geriye ne kadar parası kalmıştır?</w: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29" style="position:absolute;margin-left:8.1pt;margin-top:23.4pt;width:511.5pt;height:84pt;z-index:251655680"/>
        </w:pict>
      </w:r>
      <w:r>
        <w:rPr>
          <w:rFonts w:ascii="ALFABET98" w:hAnsi="ALFABET98"/>
          <w:sz w:val="24"/>
          <w:szCs w:val="24"/>
        </w:rPr>
        <w:t>3.Bir şeker 15 Kr,bir sakız 20 Kr’dir. 7 şeker ve 6 sakız alan Emre kaç Kr öder?</w: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30" style="position:absolute;margin-left:8.1pt;margin-top:39.2pt;width:511.5pt;height:84pt;z-index:251656704"/>
        </w:pict>
      </w:r>
      <w:r>
        <w:rPr>
          <w:rFonts w:ascii="ALFABET98" w:hAnsi="ALFABET98"/>
          <w:sz w:val="24"/>
          <w:szCs w:val="24"/>
        </w:rPr>
        <w:t xml:space="preserve">4.Annem, baklava yapmak için yarım kilogramı 3TL olan cevizden </w:t>
      </w:r>
      <w:smartTag w:uri="urn:schemas-microsoft-com:office:smarttags" w:element="metricconverter">
        <w:smartTagPr>
          <w:attr w:name="ProductID" w:val="2 kg"/>
        </w:smartTagPr>
        <w:r>
          <w:rPr>
            <w:rFonts w:ascii="ALFABET98" w:hAnsi="ALFABET98"/>
            <w:sz w:val="24"/>
            <w:szCs w:val="24"/>
          </w:rPr>
          <w:t>2 kg</w:t>
        </w:r>
      </w:smartTag>
      <w:r>
        <w:rPr>
          <w:rFonts w:ascii="ALFABET98" w:hAnsi="ALFABET98"/>
          <w:sz w:val="24"/>
          <w:szCs w:val="24"/>
        </w:rPr>
        <w:t xml:space="preserve"> almıştır. Buna göre annem satıcıya kaç TL öder?</w: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31" style="position:absolute;margin-left:3.6pt;margin-top:46.85pt;width:511.5pt;height:84pt;z-index:251654656"/>
        </w:pict>
      </w:r>
      <w:r>
        <w:rPr>
          <w:rFonts w:ascii="ALFABET98" w:hAnsi="ALFABET98"/>
          <w:sz w:val="24"/>
          <w:szCs w:val="24"/>
        </w:rPr>
        <w:t>5.Beyza günde 5TL harçlık alıyor. 3TL’sini harcıyor 2TL’sini biriktiriyor. Beyza 3 hafta sonunda kaç TL biriktirir?</w: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32" style="position:absolute;margin-left:2.1pt;margin-top:39.7pt;width:511.5pt;height:57pt;z-index:251657728"/>
        </w:pict>
      </w:r>
      <w:r>
        <w:rPr>
          <w:rFonts w:ascii="ALFABET98" w:hAnsi="ALFABET98"/>
          <w:sz w:val="24"/>
          <w:szCs w:val="24"/>
        </w:rPr>
        <w:t>6.Tanesi 35TL olan gömleklerden 4 tane aldım satıcıya 100 TL verdim. Buna göre satıcıya kaç TL borçlandım?</w: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7. Ela ile Deniz tanesi 75 Kr olan tosttan birer tane, tanesi 50 Kr olan ayrandan ikişer tane alıyorlar.Buna göre toplam ne kadar ödemeleri gerekir?</w: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33" style="position:absolute;margin-left:2.1pt;margin-top:1.65pt;width:511.5pt;height:57pt;z-index:251658752"/>
        </w:pic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8.Annem yarısı peşin yarısı 3 taksitte ödemek üzere 600 TL’ye çamaşır makinesi aldı. Buna göre , çamaşır makinesinin aylık taksidi ne kadardır?</w: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34" style="position:absolute;margin-left:-2.4pt;margin-top:5.75pt;width:511.5pt;height:57pt;z-index:251659776"/>
        </w:pic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35" style="position:absolute;margin-left:-2.4pt;margin-top:43.45pt;width:511.5pt;height:57pt;z-index:251660800"/>
        </w:pict>
      </w:r>
      <w:r>
        <w:rPr>
          <w:rFonts w:ascii="ALFABET98" w:hAnsi="ALFABET98"/>
          <w:sz w:val="24"/>
          <w:szCs w:val="24"/>
        </w:rPr>
        <w:t>9.Bir kolide 30 yumurta vardır. Bir yumurta 15 Kr’dir. Buna göre 2 koli yumurta alan Ayfer kaç Kr öder?</w: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36" style="position:absolute;margin-left:-2.4pt;margin-top:20.55pt;width:511.5pt;height:57pt;z-index:251661824"/>
        </w:pict>
      </w:r>
      <w:r>
        <w:rPr>
          <w:rFonts w:ascii="ALFABET98" w:hAnsi="ALFABET98"/>
          <w:sz w:val="24"/>
          <w:szCs w:val="24"/>
        </w:rPr>
        <w:t>10. Tanesi 50 Kr olan çikolatalardan 7 TL ile kaç tane alabilirim?</w: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11. Tanesi 2 TL’ye bir düzine kalem aldım. 27 TL verdim. Kaç TL para üstü alırım?</w: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  <w:r>
        <w:rPr>
          <w:noProof/>
          <w:lang w:eastAsia="tr-TR"/>
        </w:rPr>
        <w:pict>
          <v:rect id="_x0000_s1037" style="position:absolute;margin-left:-2.4pt;margin-top:4.1pt;width:511.5pt;height:57pt;z-index:251662848"/>
        </w:pic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 w:rsidP="00E17593">
      <w:pPr>
        <w:tabs>
          <w:tab w:val="left" w:pos="2803"/>
        </w:tabs>
        <w:rPr>
          <w:rFonts w:ascii="Times New Roman" w:hAnsi="Times New Roman"/>
        </w:rPr>
      </w:pPr>
      <w:hyperlink r:id="rId5" w:history="1">
        <w:r>
          <w:rPr>
            <w:rStyle w:val="Hyperlink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DD052C" w:rsidRDefault="00DD052C" w:rsidP="001B0099">
      <w:pPr>
        <w:rPr>
          <w:rFonts w:ascii="ALFABET98" w:hAnsi="ALFABET98"/>
          <w:sz w:val="24"/>
          <w:szCs w:val="24"/>
        </w:rPr>
      </w:pPr>
    </w:p>
    <w:p w:rsidR="00DD052C" w:rsidRDefault="00DD052C">
      <w:pPr>
        <w:rPr>
          <w:rFonts w:ascii="ALFABET98" w:hAnsi="ALFABET98"/>
          <w:sz w:val="24"/>
          <w:szCs w:val="24"/>
        </w:rPr>
        <w:sectPr w:rsidR="00DD052C" w:rsidSect="00741A61">
          <w:type w:val="continuous"/>
          <w:pgSz w:w="11906" w:h="16838"/>
          <w:pgMar w:top="993" w:right="707" w:bottom="1417" w:left="993" w:header="708" w:footer="708" w:gutter="0"/>
          <w:cols w:sep="1" w:space="284"/>
          <w:docGrid w:linePitch="360"/>
        </w:sectPr>
      </w:pPr>
      <w:r>
        <w:rPr>
          <w:noProof/>
          <w:lang w:eastAsia="tr-TR"/>
        </w:rPr>
        <w:pict>
          <v:rect id="_x0000_s1038" style="position:absolute;margin-left:-2.4pt;margin-top:37.35pt;width:511.5pt;height:57pt;z-index:251663872"/>
        </w:pict>
      </w:r>
      <w:r>
        <w:rPr>
          <w:rFonts w:ascii="ALFABET98" w:hAnsi="ALFABET98"/>
          <w:sz w:val="24"/>
          <w:szCs w:val="24"/>
        </w:rPr>
        <w:t>12.</w:t>
      </w:r>
      <w:r w:rsidRPr="006832A4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>700 TL’ye buzdolabı aldık. 100 TL peşin ayda 30 TL’ye taksitle anlaştık. Kaç ay taksit ödeyeceğiz?</w:t>
      </w:r>
    </w:p>
    <w:p w:rsidR="00DD052C" w:rsidRPr="001B0099" w:rsidRDefault="00DD052C" w:rsidP="001B0099">
      <w:pPr>
        <w:rPr>
          <w:rFonts w:ascii="ALFABET98" w:hAnsi="ALFABET98"/>
          <w:sz w:val="24"/>
          <w:szCs w:val="24"/>
        </w:rPr>
      </w:pPr>
    </w:p>
    <w:sectPr w:rsidR="00DD052C" w:rsidRPr="001B0099" w:rsidSect="001B0099">
      <w:type w:val="continuous"/>
      <w:pgSz w:w="11906" w:h="16838"/>
      <w:pgMar w:top="1276" w:right="707" w:bottom="1417" w:left="1134" w:header="708" w:footer="708" w:gutter="0"/>
      <w:cols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F302C"/>
    <w:multiLevelType w:val="hybridMultilevel"/>
    <w:tmpl w:val="86387814"/>
    <w:lvl w:ilvl="0" w:tplc="B12C6AF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8C3EEE"/>
    <w:multiLevelType w:val="hybridMultilevel"/>
    <w:tmpl w:val="30BADEC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099"/>
    <w:rsid w:val="001B0099"/>
    <w:rsid w:val="005E7C63"/>
    <w:rsid w:val="006832A4"/>
    <w:rsid w:val="007208FC"/>
    <w:rsid w:val="00741A61"/>
    <w:rsid w:val="00763188"/>
    <w:rsid w:val="00AF592E"/>
    <w:rsid w:val="00BD4094"/>
    <w:rsid w:val="00DC585D"/>
    <w:rsid w:val="00DD052C"/>
    <w:rsid w:val="00E17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09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B0099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1759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90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3</Pages>
  <Words>217</Words>
  <Characters>1243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ayfer1</dc:creator>
  <cp:keywords>www.sorubak.com</cp:keywords>
  <dc:description/>
  <cp:lastModifiedBy>edanur</cp:lastModifiedBy>
  <cp:revision>2</cp:revision>
  <dcterms:created xsi:type="dcterms:W3CDTF">2015-01-22T06:52:00Z</dcterms:created>
  <dcterms:modified xsi:type="dcterms:W3CDTF">2015-01-31T11:08:00Z</dcterms:modified>
  <cp:category>www.sorubak.com</cp:category>
</cp:coreProperties>
</file>