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FDF" w:rsidRDefault="00067FDF">
      <w:r>
        <w:rPr>
          <w:noProof/>
          <w:lang w:eastAsia="tr-TR"/>
        </w:rPr>
        <w:pict>
          <v:roundrect id="Yuvarlatılmış Dikdörtgen 1625" o:spid="_x0000_s1026" style="position:absolute;margin-left:-40.1pt;margin-top:-35.6pt;width:532.5pt;height:54.75pt;z-index:251626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" filled="f" strokecolor="#bc4542">
            <v:stroke dashstyle="longDashDotDot"/>
            <v:shadow on="t" color="black" opacity="24903f" origin=",.5" offset="0,.55556mm"/>
            <v:textbox>
              <w:txbxContent>
                <w:p w:rsidR="00067FDF" w:rsidRPr="007761D8" w:rsidRDefault="00067FDF" w:rsidP="007761D8">
                  <w:pPr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 xml:space="preserve">             </w:t>
                  </w:r>
                  <w:r w:rsidRPr="007761D8">
                    <w:rPr>
                      <w:rFonts w:ascii="ALFABET98" w:hAnsi="ALFABET98"/>
                      <w:b/>
                      <w:sz w:val="32"/>
                    </w:rPr>
                    <w:t xml:space="preserve">3.SINIF </w:t>
                  </w:r>
                  <w:r w:rsidRPr="007761D8">
                    <w:rPr>
                      <w:rFonts w:ascii="Times New Roman" w:hAnsi="Times New Roman"/>
                      <w:b/>
                      <w:sz w:val="32"/>
                    </w:rPr>
                    <w:t>–</w:t>
                  </w:r>
                  <w:r w:rsidRPr="007761D8">
                    <w:rPr>
                      <w:rFonts w:ascii="ALFABET98" w:hAnsi="ALFABET98"/>
                      <w:b/>
                      <w:sz w:val="32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32"/>
                    </w:rPr>
                    <w:t>TOPLAMA</w:t>
                  </w:r>
                  <w:r w:rsidRPr="007761D8">
                    <w:rPr>
                      <w:rFonts w:ascii="ALFABET98" w:hAnsi="ALFABET98"/>
                      <w:b/>
                      <w:sz w:val="32"/>
                    </w:rPr>
                    <w:t xml:space="preserve"> İŞLEMİ DEĞERLENDİRME TESTİ</w:t>
                  </w:r>
                  <w:r>
                    <w:rPr>
                      <w:rFonts w:ascii="ALFABET98" w:hAnsi="ALFABET98"/>
                      <w:b/>
                      <w:sz w:val="32"/>
                    </w:rPr>
                    <w:t xml:space="preserve">                                       </w:t>
                  </w:r>
                  <w:r w:rsidRPr="007761D8">
                    <w:rPr>
                      <w:rFonts w:ascii="ALFABET98" w:hAnsi="ALFABET98"/>
                      <w:b/>
                      <w:sz w:val="24"/>
                    </w:rPr>
                    <w:t xml:space="preserve">Ad:          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       </w:t>
                  </w:r>
                  <w:r w:rsidRPr="007761D8">
                    <w:rPr>
                      <w:rFonts w:ascii="ALFABET98" w:hAnsi="ALFABET98"/>
                      <w:b/>
                      <w:sz w:val="24"/>
                    </w:rPr>
                    <w:t xml:space="preserve"> Soyadı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:                      No:</w:t>
                  </w:r>
                </w:p>
              </w:txbxContent>
            </v:textbox>
          </v:roundrect>
        </w:pict>
      </w:r>
    </w:p>
    <w:p w:rsidR="00067FDF" w:rsidRDefault="00067FDF" w:rsidP="0094039A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71" o:spid="_x0000_s1027" style="position:absolute;z-index:251641856;visibility:visible" from="223.9pt,8.7pt" to="223.9pt,6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" strokeweight="2pt">
            <v:stroke dashstyle="1 1"/>
            <v:shadow on="t" color="black" opacity="24903f" origin=",.5" offset="0,.55556mm"/>
          </v:line>
        </w:pict>
      </w:r>
      <w:r w:rsidRPr="006C312F">
        <w:rPr>
          <w:rFonts w:ascii="ALFABET98" w:hAnsi="ALFABET98"/>
          <w:b/>
          <w:sz w:val="24"/>
        </w:rPr>
        <w:t>1.)</w:t>
      </w:r>
      <w:r w:rsidRPr="006C312F">
        <w:rPr>
          <w:rFonts w:ascii="ALFABET98" w:hAnsi="ALFABET98"/>
          <w:sz w:val="24"/>
        </w:rPr>
        <w:t xml:space="preserve"> </w:t>
      </w:r>
      <w:r>
        <w:rPr>
          <w:rFonts w:ascii="ALFABET98" w:hAnsi="ALFABET98"/>
          <w:sz w:val="28"/>
        </w:rPr>
        <w:t xml:space="preserve">ABC </w:t>
      </w:r>
      <w:r>
        <w:rPr>
          <w:rFonts w:ascii="ALFABET98" w:hAnsi="ALFABET98"/>
          <w:sz w:val="24"/>
        </w:rPr>
        <w:t>sayısı rakamları birbirinden farklı en küçük üç basamaklı sayı olduğuna göre;</w:t>
      </w:r>
    </w:p>
    <w:p w:rsidR="00067FDF" w:rsidRPr="0094039A" w:rsidRDefault="00067FDF" w:rsidP="0094039A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68" o:spid="_x0000_s1028" style="position:absolute;flip:x;z-index:251638784;visibility:visible" from="18.4pt,40.1pt" to="66.4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rFonts w:ascii="ALFABET98" w:hAnsi="ALFABET98"/>
          <w:sz w:val="28"/>
        </w:rPr>
        <w:t xml:space="preserve">        CAB                               .   +   CBA</w:t>
      </w:r>
    </w:p>
    <w:p w:rsidR="00067FDF" w:rsidRDefault="00067FDF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     İşleminin sonucu kaç olur?</w:t>
      </w:r>
    </w:p>
    <w:p w:rsidR="00067FDF" w:rsidRPr="0094039A" w:rsidRDefault="00067FDF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73" o:spid="_x0000_s1029" style="position:absolute;z-index:251642880;visibility:visible" from="222.4pt,8.25pt" to="484.9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">
            <v:stroke dashstyle="dash"/>
          </v:line>
        </w:pict>
      </w:r>
      <w:r w:rsidRPr="0094039A">
        <w:rPr>
          <w:rFonts w:ascii="ALFABET98" w:hAnsi="ALFABET98"/>
          <w:sz w:val="24"/>
        </w:rPr>
        <w:t>A.</w:t>
      </w:r>
      <w:r>
        <w:rPr>
          <w:rFonts w:ascii="ALFABET98" w:hAnsi="ALFABET98"/>
          <w:sz w:val="24"/>
        </w:rPr>
        <w:t>411          B.633          C.444</w:t>
      </w:r>
    </w:p>
    <w:p w:rsidR="00067FDF" w:rsidRDefault="00067FDF">
      <w:pPr>
        <w:rPr>
          <w:rFonts w:ascii="ALFABET98" w:hAnsi="ALFABET98"/>
          <w:b/>
          <w:sz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1" o:spid="_x0000_s1030" type="#_x0000_t62" style="position:absolute;margin-left:34.15pt;margin-top:16.9pt;width:188.25pt;height:70.5pt;z-index:251634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" adj="-1347,9210" filled="f" strokecolor="#40a7c2">
            <v:stroke dashstyle="longDashDotDot"/>
            <v:shadow on="t" color="black" opacity="24903f" origin=",.5" offset="0,.55556mm"/>
            <v:textbox>
              <w:txbxContent>
                <w:p w:rsidR="00067FDF" w:rsidRDefault="00067FDF" w:rsidP="001457AA">
                  <w:pPr>
                    <w:jc w:val="center"/>
                  </w:pPr>
                  <w:r>
                    <w:rPr>
                      <w:rFonts w:ascii="ALFABET98" w:hAnsi="ALFABET98"/>
                      <w:sz w:val="24"/>
                      <w:lang w:eastAsia="tr-TR"/>
                    </w:rPr>
                    <w:t>Kitabımın önce 345 sayfasını, sonra bunun 55 fazlasını okuyup bitirdim. Kitabım kaç sayfadır?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5 Resim" o:spid="_x0000_s1031" type="#_x0000_t75" alt="Garfield-1.gif" style="position:absolute;margin-left:6.4pt;margin-top:17.65pt;width:34.2pt;height:45.75pt;z-index:251662336;visibility:visible">
            <v:imagedata r:id="rId4" o:title=""/>
          </v:shape>
        </w:pict>
      </w:r>
      <w:r>
        <w:rPr>
          <w:noProof/>
          <w:lang w:eastAsia="tr-TR"/>
        </w:rPr>
        <w:pict>
          <v:line id="Düz Bağlayıcı 76" o:spid="_x0000_s1032" style="position:absolute;z-index:251643904;visibility:visible" from="-40.1pt,12.05pt" to="222.4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">
            <v:stroke dashstyle="dash"/>
          </v:line>
        </w:pict>
      </w:r>
    </w:p>
    <w:p w:rsidR="00067FDF" w:rsidRPr="00E70DE1" w:rsidRDefault="00067FDF">
      <w:pPr>
        <w:rPr>
          <w:rFonts w:ascii="ALFABET98" w:hAnsi="ALFABET98"/>
          <w:b/>
          <w:sz w:val="24"/>
        </w:rPr>
      </w:pPr>
      <w:r w:rsidRPr="007761D8">
        <w:rPr>
          <w:rFonts w:ascii="ALFABET98" w:hAnsi="ALFABET98"/>
          <w:b/>
          <w:sz w:val="24"/>
        </w:rPr>
        <w:t xml:space="preserve">2.) </w:t>
      </w:r>
    </w:p>
    <w:p w:rsidR="00067FDF" w:rsidRDefault="00067FDF">
      <w:pPr>
        <w:rPr>
          <w:rFonts w:ascii="ALFABET98" w:hAnsi="ALFABET98"/>
          <w:b/>
          <w:sz w:val="24"/>
        </w:rPr>
      </w:pPr>
    </w:p>
    <w:p w:rsidR="00067FDF" w:rsidRDefault="00067FDF">
      <w:pPr>
        <w:rPr>
          <w:rFonts w:ascii="ALFABET98" w:hAnsi="ALFABET98"/>
          <w:b/>
          <w:sz w:val="24"/>
        </w:rPr>
      </w:pPr>
    </w:p>
    <w:p w:rsidR="00067FDF" w:rsidRPr="004327E5" w:rsidRDefault="00067FDF">
      <w:pPr>
        <w:rPr>
          <w:rFonts w:ascii="ALFABET98" w:hAnsi="ALFABET98"/>
          <w:sz w:val="24"/>
        </w:rPr>
      </w:pPr>
      <w:r w:rsidRPr="004327E5">
        <w:rPr>
          <w:rFonts w:ascii="ALFABET98" w:hAnsi="ALFABET98"/>
          <w:sz w:val="24"/>
        </w:rPr>
        <w:t xml:space="preserve">A.400  </w:t>
      </w:r>
      <w:r>
        <w:rPr>
          <w:rFonts w:ascii="ALFABET98" w:hAnsi="ALFABET98"/>
          <w:sz w:val="24"/>
        </w:rPr>
        <w:t xml:space="preserve">        </w:t>
      </w:r>
      <w:r w:rsidRPr="004327E5">
        <w:rPr>
          <w:rFonts w:ascii="ALFABET98" w:hAnsi="ALFABET98"/>
          <w:sz w:val="24"/>
        </w:rPr>
        <w:t xml:space="preserve">  B.745   </w:t>
      </w:r>
      <w:r>
        <w:rPr>
          <w:rFonts w:ascii="ALFABET98" w:hAnsi="ALFABET98"/>
          <w:sz w:val="24"/>
        </w:rPr>
        <w:t xml:space="preserve">        </w:t>
      </w:r>
      <w:r w:rsidRPr="004327E5">
        <w:rPr>
          <w:rFonts w:ascii="ALFABET98" w:hAnsi="ALFABET98"/>
          <w:sz w:val="24"/>
        </w:rPr>
        <w:t>C. 645</w:t>
      </w:r>
    </w:p>
    <w:p w:rsidR="00067FDF" w:rsidRDefault="00067FDF">
      <w:pPr>
        <w:rPr>
          <w:rFonts w:ascii="ALFABET98" w:hAnsi="ALFABET98"/>
          <w:b/>
          <w:sz w:val="24"/>
        </w:rPr>
      </w:pPr>
      <w:r>
        <w:rPr>
          <w:noProof/>
          <w:lang w:eastAsia="tr-TR"/>
        </w:rPr>
        <w:pict>
          <v:roundrect id="Yuvarlatılmış Dikdörtgen 66" o:spid="_x0000_s1033" style="position:absolute;margin-left:20.65pt;margin-top:14.55pt;width:192pt;height:99pt;z-index:2516377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" filled="f" strokecolor="#795d9b">
            <v:stroke dashstyle="1 1"/>
            <v:shadow on="t" color="black" opacity="24903f" origin=",.5" offset="0,.55556mm"/>
            <v:textbox>
              <w:txbxContent>
                <w:p w:rsidR="00067FDF" w:rsidRPr="004A27EB" w:rsidRDefault="00067FDF" w:rsidP="00BA27AF">
                  <w:pPr>
                    <w:rPr>
                      <w:rFonts w:ascii="ALFABET98" w:hAnsi="ALFABET98"/>
                      <w:sz w:val="24"/>
                    </w:rPr>
                  </w:pPr>
                  <w:r w:rsidRPr="004A27EB">
                    <w:rPr>
                      <w:rFonts w:ascii="ALFABET98" w:hAnsi="ALFABET98"/>
                      <w:b/>
                      <w:sz w:val="24"/>
                    </w:rPr>
                    <w:t xml:space="preserve">AAA </w:t>
                  </w:r>
                  <w:r>
                    <w:rPr>
                      <w:rFonts w:ascii="ALFABET98" w:hAnsi="ALFABET98"/>
                      <w:sz w:val="24"/>
                    </w:rPr>
                    <w:t>sayısının sayı değerinin toplamı 15 olduğuna göre;         .   AAA     işleminin sonucu                             +   389     kaç olur?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78" o:spid="_x0000_s1034" style="position:absolute;z-index:251645952;visibility:visible" from="-38.6pt,8.55pt" to="223.9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">
            <v:stroke dashstyle="dash"/>
          </v:line>
        </w:pict>
      </w:r>
    </w:p>
    <w:p w:rsidR="00067FDF" w:rsidRDefault="00067FDF">
      <w:pPr>
        <w:rPr>
          <w:rFonts w:ascii="ALFABET98" w:hAnsi="ALFABET98"/>
          <w:b/>
          <w:sz w:val="24"/>
        </w:rPr>
      </w:pPr>
      <w:r>
        <w:rPr>
          <w:noProof/>
          <w:lang w:eastAsia="tr-TR"/>
        </w:rPr>
        <w:pict>
          <v:line id="Düz Bağlayıcı 17" o:spid="_x0000_s1035" style="position:absolute;z-index:251677696;visibility:visible" from="223.9pt,9.3pt" to="486.4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">
            <v:stroke dashstyle="dash"/>
          </v:line>
        </w:pict>
      </w:r>
      <w:r>
        <w:rPr>
          <w:rFonts w:ascii="ALFABET98" w:hAnsi="ALFABET98"/>
          <w:b/>
          <w:sz w:val="24"/>
        </w:rPr>
        <w:t>3.</w:t>
      </w:r>
    </w:p>
    <w:p w:rsidR="00067FDF" w:rsidRDefault="00067FDF">
      <w:pPr>
        <w:rPr>
          <w:rFonts w:ascii="ALFABET98" w:hAnsi="ALFABET98"/>
          <w:b/>
          <w:sz w:val="24"/>
        </w:rPr>
      </w:pPr>
    </w:p>
    <w:p w:rsidR="00067FDF" w:rsidRDefault="00067FDF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69" o:spid="_x0000_s1036" style="position:absolute;flip:x;z-index:251639808;visibility:visible" from="34.15pt,10.3pt" to="79.9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" strokecolor="windowText" strokeweight="2pt">
            <v:shadow on="t" color="black" opacity="24903f" origin=",.5" offset="0,.55556mm"/>
          </v:line>
        </w:pict>
      </w:r>
    </w:p>
    <w:p w:rsidR="00067FDF" w:rsidRDefault="00067FDF">
      <w:pPr>
        <w:rPr>
          <w:rFonts w:ascii="ALFABET98" w:hAnsi="ALFABET98"/>
          <w:sz w:val="24"/>
        </w:rPr>
      </w:pPr>
    </w:p>
    <w:p w:rsidR="00067FDF" w:rsidRDefault="00067FDF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 944           B.844          C. 934</w:t>
      </w:r>
    </w:p>
    <w:p w:rsidR="00067FDF" w:rsidRDefault="00067FDF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19" o:spid="_x0000_s1037" style="position:absolute;z-index:251679744;visibility:visible" from="223.9pt,3.95pt" to="486.4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">
            <v:stroke dashstyle="dash"/>
          </v:line>
        </w:pict>
      </w:r>
      <w:r>
        <w:rPr>
          <w:noProof/>
          <w:lang w:eastAsia="tr-TR"/>
        </w:rPr>
        <w:pict>
          <v:shape id="Köşeleri Yuvarlanmış Dikdörtgen Belirtme Çizgisi 65" o:spid="_x0000_s1038" type="#_x0000_t62" style="position:absolute;margin-left:55.9pt;margin-top:10.55pt;width:162pt;height:75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" adj="-3121,9480" filled="f" strokecolor="#f68c36">
            <v:stroke dashstyle="longDashDot"/>
            <v:shadow on="t" color="black" opacity="24903f" origin=",.5" offset="0,.55556mm"/>
            <v:textbox>
              <w:txbxContent>
                <w:p w:rsidR="00067FDF" w:rsidRPr="00F633FF" w:rsidRDefault="00067FDF" w:rsidP="00F633FF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Çocuklar aklımdan bir sayı tuttum. Bu sayıdan 386 çıkardığımda 267 yaptı.</w:t>
                  </w:r>
                  <w:r w:rsidRPr="00F633FF">
                    <w:rPr>
                      <w:rFonts w:ascii="ALFABET98" w:hAnsi="ALFABET98"/>
                      <w:sz w:val="24"/>
                    </w:rPr>
                    <w:t xml:space="preserve"> </w:t>
                  </w:r>
                </w:p>
                <w:p w:rsidR="00067FDF" w:rsidRDefault="00067FDF" w:rsidP="00F633FF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0 Resim" o:spid="_x0000_s1039" type="#_x0000_t75" alt="pepe.jpg" style="position:absolute;margin-left:12.4pt;margin-top:24.8pt;width:33.8pt;height:36pt;z-index:251627520;visibility:visible">
            <v:imagedata r:id="rId5" o:title=""/>
          </v:shape>
        </w:pict>
      </w:r>
      <w:r>
        <w:rPr>
          <w:noProof/>
          <w:lang w:eastAsia="tr-TR"/>
        </w:rPr>
        <w:pict>
          <v:line id="Düz Bağlayıcı 77" o:spid="_x0000_s1040" style="position:absolute;z-index:251644928;visibility:visible" from="-38.6pt,3.9pt" to="223.9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">
            <v:stroke dashstyle="dash"/>
          </v:line>
        </w:pict>
      </w:r>
    </w:p>
    <w:p w:rsidR="00067FDF" w:rsidRPr="004A27EB" w:rsidRDefault="00067FDF">
      <w:pPr>
        <w:rPr>
          <w:rFonts w:ascii="ALFABET98" w:hAnsi="ALFABET98"/>
          <w:sz w:val="24"/>
        </w:rPr>
      </w:pPr>
      <w:r w:rsidRPr="006C312F">
        <w:rPr>
          <w:rFonts w:ascii="ALFABET98" w:hAnsi="ALFABET98"/>
          <w:b/>
          <w:sz w:val="24"/>
        </w:rPr>
        <w:t>4.)</w:t>
      </w:r>
      <w:r w:rsidRPr="006C312F">
        <w:rPr>
          <w:rFonts w:ascii="Times New Roman" w:hAnsi="Times New Roman"/>
          <w:noProof/>
          <w:sz w:val="24"/>
          <w:szCs w:val="24"/>
        </w:rPr>
        <w:t xml:space="preserve"> </w:t>
      </w:r>
    </w:p>
    <w:p w:rsidR="00067FDF" w:rsidRPr="007761D8" w:rsidRDefault="00067FDF">
      <w:pPr>
        <w:rPr>
          <w:rFonts w:ascii="ALFABET98" w:hAnsi="ALFABET98"/>
          <w:sz w:val="24"/>
        </w:rPr>
      </w:pPr>
    </w:p>
    <w:p w:rsidR="00067FDF" w:rsidRDefault="00067FDF"/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 w:rsidRPr="006C312F">
        <w:rPr>
          <w:rFonts w:ascii="ALFABET98" w:hAnsi="ALFABET98"/>
          <w:sz w:val="24"/>
          <w:lang w:eastAsia="tr-TR"/>
        </w:rPr>
        <w:t>B</w:t>
      </w:r>
      <w:r>
        <w:rPr>
          <w:rFonts w:ascii="ALFABET98" w:hAnsi="ALFABET98"/>
          <w:sz w:val="24"/>
          <w:lang w:eastAsia="tr-TR"/>
        </w:rPr>
        <w:t>una göre, Pepee’nin aklından tuttuğu sayı kaçtır</w:t>
      </w:r>
      <w:r w:rsidRPr="006C312F">
        <w:rPr>
          <w:rFonts w:ascii="ALFABET98" w:hAnsi="ALFABET98"/>
          <w:sz w:val="24"/>
          <w:lang w:eastAsia="tr-TR"/>
        </w:rPr>
        <w:t>?</w:t>
      </w:r>
    </w:p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rFonts w:ascii="ALFABET98" w:hAnsi="ALFABET98"/>
          <w:sz w:val="24"/>
          <w:lang w:eastAsia="tr-TR"/>
        </w:rPr>
        <w:t>A. 119             B.129         C. 653</w:t>
      </w:r>
    </w:p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067FDF" w:rsidRDefault="00067FDF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  <w:r>
        <w:rPr>
          <w:noProof/>
          <w:lang w:eastAsia="tr-TR"/>
        </w:rPr>
        <w:pict>
          <v:roundrect id="Yuvarlatılmış Dikdörtgen 7" o:spid="_x0000_s1041" style="position:absolute;margin-left:205.15pt;margin-top:11.15pt;width:36.75pt;height:30.7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" filled="f" strokecolor="#98b954">
            <v:stroke dashstyle="3 1"/>
            <v:shadow on="t" color="black" opacity="24903f" origin=",.5" offset="0,.55556mm"/>
            <v:textbox>
              <w:txbxContent>
                <w:p w:rsidR="00067FDF" w:rsidRPr="007043DF" w:rsidRDefault="00067FDF" w:rsidP="007043DF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298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42" style="position:absolute;margin-left:142.9pt;margin-top:11.15pt;width:36.75pt;height:30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" filled="f" strokecolor="#98b954">
            <v:stroke dashstyle="3 1"/>
            <v:shadow on="t" color="black" opacity="24903f" origin=",.5" offset="0,.55556mm"/>
            <v:textbox>
              <w:txbxContent>
                <w:p w:rsidR="00067FDF" w:rsidRPr="007043DF" w:rsidRDefault="00067FDF" w:rsidP="007043DF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265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43" style="position:absolute;margin-left:88.15pt;margin-top:11.15pt;width:36.75pt;height:30.7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" filled="f" strokecolor="#98b954">
            <v:stroke dashstyle="3 1"/>
            <v:shadow on="t" color="black" opacity="24903f" origin=",.5" offset="0,.55556mm"/>
            <v:textbox>
              <w:txbxContent>
                <w:p w:rsidR="00067FDF" w:rsidRPr="007043DF" w:rsidRDefault="00067FDF" w:rsidP="007043DF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</w:t>
                  </w:r>
                  <w:r w:rsidRPr="007043DF">
                    <w:rPr>
                      <w:b/>
                      <w:sz w:val="24"/>
                    </w:rPr>
                    <w:t>87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44" style="position:absolute;margin-left:24.4pt;margin-top:11.15pt;width:36.75pt;height:30.7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" filled="f" strokecolor="#94b64e">
            <v:stroke dashstyle="3 1"/>
            <v:shadow on="t" color="black" opacity="24903f" origin=",.5" offset="0,.55556mm"/>
            <v:textbox>
              <w:txbxContent>
                <w:p w:rsidR="00067FDF" w:rsidRPr="007043DF" w:rsidRDefault="00067FDF" w:rsidP="007043DF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  <w:r w:rsidRPr="007043DF">
                    <w:rPr>
                      <w:b/>
                      <w:sz w:val="24"/>
                    </w:rPr>
                    <w:t>35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Köşeleri Yuvarlanmış Dikdörtgen Belirtme Çizgisi 59" o:spid="_x0000_s1045" type="#_x0000_t62" style="position:absolute;margin-left:333.75pt;margin-top:174.75pt;width:171pt;height:54.75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" adj="23141,3038">
            <v:textbox>
              <w:txbxContent>
                <w:p w:rsidR="00067FDF" w:rsidRPr="00997DA2" w:rsidRDefault="00067FDF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8" o:spid="_x0000_s1046" type="#_x0000_t62" style="position:absolute;margin-left:333.75pt;margin-top:174.75pt;width:171pt;height:54.7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" adj="23141,3038">
            <v:textbox>
              <w:txbxContent>
                <w:p w:rsidR="00067FDF" w:rsidRPr="00997DA2" w:rsidRDefault="00067FDF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6" o:spid="_x0000_s1047" type="#_x0000_t62" style="position:absolute;margin-left:333.75pt;margin-top:174.75pt;width:171pt;height:54.7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" adj="23141,3038">
            <v:textbox>
              <w:txbxContent>
                <w:p w:rsidR="00067FDF" w:rsidRPr="00997DA2" w:rsidRDefault="00067FDF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4" o:spid="_x0000_s1048" type="#_x0000_t62" style="position:absolute;margin-left:333.75pt;margin-top:174.75pt;width:171pt;height:54.7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" adj="23141,3038">
            <v:textbox>
              <w:txbxContent>
                <w:p w:rsidR="00067FDF" w:rsidRPr="00997DA2" w:rsidRDefault="00067FDF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0" o:spid="_x0000_s1049" type="#_x0000_t62" style="position:absolute;margin-left:333.75pt;margin-top:174.75pt;width:171pt;height:54.7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" adj="23141,3038">
            <v:textbox>
              <w:txbxContent>
                <w:p w:rsidR="00067FDF" w:rsidRPr="00997DA2" w:rsidRDefault="00067FDF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8" o:spid="_x0000_s1050" type="#_x0000_t62" style="position:absolute;margin-left:333.75pt;margin-top:174.75pt;width:171pt;height:54.75pt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" adj="23141,3038">
            <v:textbox>
              <w:txbxContent>
                <w:p w:rsidR="00067FDF" w:rsidRPr="00997DA2" w:rsidRDefault="00067FDF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rFonts w:ascii="ALFABET98" w:hAnsi="ALFABET98"/>
          <w:sz w:val="24"/>
          <w:lang w:eastAsia="tr-TR"/>
        </w:rPr>
        <w:t xml:space="preserve">                                                         </w:t>
      </w:r>
      <w:r w:rsidRPr="006C312F">
        <w:rPr>
          <w:rFonts w:ascii="ALFABET98" w:hAnsi="ALFABET98"/>
          <w:b/>
          <w:sz w:val="24"/>
          <w:lang w:eastAsia="tr-TR"/>
        </w:rPr>
        <w:t>5.)</w:t>
      </w:r>
      <w:r>
        <w:rPr>
          <w:rFonts w:ascii="ALFABET98" w:hAnsi="ALFABET98"/>
          <w:b/>
          <w:sz w:val="24"/>
          <w:lang w:eastAsia="tr-TR"/>
        </w:rPr>
        <w:t xml:space="preserve">              +                          +</w:t>
      </w:r>
    </w:p>
    <w:p w:rsidR="00067FDF" w:rsidRDefault="00067FDF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8" o:spid="_x0000_s1051" type="#_x0000_t67" style="position:absolute;margin-left:183.4pt;margin-top:10.95pt;width:18pt;height:16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" adj="10800" filled="f" strokecolor="#be4b48">
            <v:stroke dashstyle="3 1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Aşağı Ok 4" o:spid="_x0000_s1052" type="#_x0000_t67" style="position:absolute;margin-left:66.4pt;margin-top:9.45pt;width:18pt;height:16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" adj="10800" filled="f" strokecolor="#bc4542">
            <v:stroke dashstyle="3 1"/>
            <v:shadow on="t" color="black" opacity="24903f" origin=",.5" offset="0,.55556mm"/>
          </v:shape>
        </w:pict>
      </w:r>
    </w:p>
    <w:p w:rsidR="00067FDF" w:rsidRDefault="00067FDF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  <w:r>
        <w:rPr>
          <w:noProof/>
          <w:lang w:eastAsia="tr-TR"/>
        </w:rPr>
        <w:pict>
          <v:roundrect id="Yuvarlatılmış Dikdörtgen 10" o:spid="_x0000_s1053" style="position:absolute;margin-left:175.15pt;margin-top:13.45pt;width:36.75pt;height:30.7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" filled="f" strokecolor="#98b954">
            <v:stroke dashstyle="3 1"/>
            <v:shadow on="t" color="black" opacity="24903f" origin=",.5" offset="0,.55556mm"/>
            <v:textbox>
              <w:txbxContent>
                <w:p w:rsidR="00067FDF" w:rsidRPr="007043DF" w:rsidRDefault="00067FDF" w:rsidP="007043DF">
                  <w:pPr>
                    <w:jc w:val="center"/>
                    <w:rPr>
                      <w:b/>
                      <w:sz w:val="32"/>
                    </w:rPr>
                  </w:pPr>
                  <w:r w:rsidRPr="007043DF">
                    <w:rPr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54" style="position:absolute;margin-left:56.65pt;margin-top:11.2pt;width:36.75pt;height:30.7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" filled="f" strokecolor="#98b954">
            <v:stroke dashstyle="3 1"/>
            <v:shadow on="t" color="black" opacity="24903f" origin=",.5" offset="0,.55556mm"/>
            <v:textbox>
              <w:txbxContent>
                <w:p w:rsidR="00067FDF" w:rsidRPr="007043DF" w:rsidRDefault="00067FDF" w:rsidP="007043DF">
                  <w:pPr>
                    <w:jc w:val="center"/>
                    <w:rPr>
                      <w:b/>
                      <w:sz w:val="32"/>
                    </w:rPr>
                  </w:pPr>
                  <w:r w:rsidRPr="007043DF">
                    <w:rPr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</w:p>
    <w:p w:rsidR="00067FDF" w:rsidRDefault="00067FDF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</w:p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rFonts w:ascii="ALFABET98" w:hAnsi="ALFABET98"/>
          <w:sz w:val="24"/>
          <w:lang w:eastAsia="tr-TR"/>
        </w:rPr>
        <w:t>Yukarıdaki işlem ağına göre A + B işleminin sonucu kaç eder?</w:t>
      </w:r>
    </w:p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rFonts w:ascii="ALFABET98" w:hAnsi="ALFABET98"/>
          <w:sz w:val="24"/>
          <w:lang w:eastAsia="tr-TR"/>
        </w:rPr>
        <w:t>A. 422            B.563           C.985</w:t>
      </w:r>
    </w:p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noProof/>
          <w:lang w:eastAsia="tr-TR"/>
        </w:rPr>
        <w:pict>
          <v:oval id="Oval 11" o:spid="_x0000_s1055" style="position:absolute;margin-left:82.9pt;margin-top:6.3pt;width:43.5pt;height:38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" filled="f" strokecolor="#40a7c2">
            <v:stroke dashstyle="3 1"/>
            <v:shadow on="t" color="black" opacity="24903f" origin=",.5" offset="0,.55556mm"/>
            <v:textbox>
              <w:txbxContent>
                <w:p w:rsidR="00067FDF" w:rsidRPr="00B130F3" w:rsidRDefault="00067FDF" w:rsidP="00B130F3">
                  <w:pPr>
                    <w:jc w:val="center"/>
                    <w:rPr>
                      <w:sz w:val="20"/>
                    </w:rPr>
                  </w:pPr>
                  <w:r w:rsidRPr="00B130F3">
                    <w:rPr>
                      <w:sz w:val="20"/>
                    </w:rPr>
                    <w:t>154</w:t>
                  </w:r>
                </w:p>
              </w:txbxContent>
            </v:textbox>
          </v:oval>
        </w:pict>
      </w:r>
    </w:p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067FDF" w:rsidRDefault="00067FDF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  <w:r>
        <w:rPr>
          <w:noProof/>
          <w:lang w:eastAsia="tr-TR"/>
        </w:rPr>
        <w:pict>
          <v:oval id="Oval 12" o:spid="_x0000_s1056" style="position:absolute;margin-left:56.65pt;margin-top:3.1pt;width:43.5pt;height:38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" filled="f" strokecolor="#46aac5">
            <v:stroke dashstyle="3 1"/>
            <v:shadow on="t" color="black" opacity="24903f" origin=",.5" offset="0,.55556mm"/>
            <v:textbox>
              <w:txbxContent>
                <w:p w:rsidR="00067FDF" w:rsidRPr="00B130F3" w:rsidRDefault="00067FDF" w:rsidP="00B130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325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3" o:spid="_x0000_s1057" style="position:absolute;margin-left:108.4pt;margin-top:3.1pt;width:43.5pt;height:38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" filled="f" strokecolor="#46aac5">
            <v:stroke dashstyle="3 1"/>
            <v:shadow on="t" color="black" opacity="24903f" origin=",.5" offset="0,.55556mm"/>
            <v:textbox>
              <w:txbxContent>
                <w:p w:rsidR="00067FDF" w:rsidRPr="00B130F3" w:rsidRDefault="00067FDF" w:rsidP="00B130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235</w:t>
                  </w:r>
                </w:p>
              </w:txbxContent>
            </v:textbox>
          </v:oval>
        </w:pict>
      </w:r>
      <w:r w:rsidRPr="00F633FF">
        <w:rPr>
          <w:rFonts w:ascii="ALFABET98" w:hAnsi="ALFABET98"/>
          <w:b/>
          <w:sz w:val="24"/>
          <w:lang w:eastAsia="tr-TR"/>
        </w:rPr>
        <w:t>6.</w:t>
      </w:r>
    </w:p>
    <w:p w:rsidR="00067FDF" w:rsidRDefault="00067FDF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</w:p>
    <w:p w:rsidR="00067FDF" w:rsidRDefault="00067FDF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  <w:r>
        <w:rPr>
          <w:noProof/>
          <w:lang w:eastAsia="tr-TR"/>
        </w:rPr>
        <w:pict>
          <v:oval id="Oval 15" o:spid="_x0000_s1058" style="position:absolute;margin-left:82.9pt;margin-top:3.6pt;width:43.5pt;height:38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" filled="f" strokecolor="#46aac5">
            <v:stroke dashstyle="3 1"/>
            <v:shadow on="t" color="black" opacity="24903f" origin=",.5" offset="0,.55556mm"/>
            <v:textbox>
              <w:txbxContent>
                <w:p w:rsidR="00067FDF" w:rsidRPr="00B130F3" w:rsidRDefault="00067FDF" w:rsidP="00B130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" o:spid="_x0000_s1059" style="position:absolute;margin-left:126.4pt;margin-top:3.6pt;width:43.5pt;height:38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" filled="f" strokecolor="#46aac5">
            <v:stroke dashstyle="3 1"/>
            <v:shadow on="t" color="black" opacity="24903f" origin=",.5" offset="0,.55556mm"/>
            <v:textbox>
              <w:txbxContent>
                <w:p w:rsidR="00067FDF" w:rsidRPr="00B130F3" w:rsidRDefault="00067FDF" w:rsidP="00B130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……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" o:spid="_x0000_s1060" style="position:absolute;margin-left:38.65pt;margin-top:3.6pt;width:43.5pt;height:38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" filled="f" strokecolor="#46aac5">
            <v:stroke dashstyle="3 1"/>
            <v:shadow on="t" color="black" opacity="24903f" origin=",.5" offset="0,.55556mm"/>
            <v:textbox>
              <w:txbxContent>
                <w:p w:rsidR="00067FDF" w:rsidRPr="00B130F3" w:rsidRDefault="00067FDF" w:rsidP="00B130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187</w:t>
                  </w:r>
                </w:p>
              </w:txbxContent>
            </v:textbox>
          </v:oval>
        </w:pict>
      </w:r>
    </w:p>
    <w:p w:rsidR="00067FDF" w:rsidRDefault="00067FDF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</w:p>
    <w:p w:rsidR="00067FDF" w:rsidRDefault="00067FDF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</w:p>
    <w:p w:rsidR="00067FDF" w:rsidRDefault="00067FDF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</w:p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rFonts w:ascii="ALFABET98" w:hAnsi="ALFABET98"/>
          <w:sz w:val="24"/>
          <w:lang w:eastAsia="tr-TR"/>
        </w:rPr>
        <w:t>Yukarıdaki işlem ağında bütün kenarların toplamı eşit olduğuna göre A kaçtır?</w:t>
      </w:r>
    </w:p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rFonts w:ascii="ALFABET98" w:hAnsi="ALFABET98"/>
          <w:sz w:val="24"/>
          <w:lang w:eastAsia="tr-TR"/>
        </w:rPr>
        <w:t>A.666            B.277            C.202</w:t>
      </w:r>
    </w:p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noProof/>
          <w:lang w:eastAsia="tr-TR"/>
        </w:rPr>
        <w:pict>
          <v:shape id="Picture 4" o:spid="_x0000_s1061" type="#_x0000_t75" style="position:absolute;margin-left:11.8pt;margin-top:8.65pt;width:33.75pt;height:58.85pt;z-index:251635712;visibility:visible">
            <v:imagedata r:id="rId6" o:title=""/>
          </v:shape>
        </w:pict>
      </w:r>
      <w:r>
        <w:rPr>
          <w:noProof/>
          <w:lang w:eastAsia="tr-TR"/>
        </w:rPr>
        <w:pict>
          <v:shape id="Köşeleri Yuvarlanmış Dikdörtgen Belirtme Çizgisi 18" o:spid="_x0000_s1062" type="#_x0000_t62" style="position:absolute;margin-left:49.9pt;margin-top:9.75pt;width:201.75pt;height:71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" adj="-1389,2151" filled="f" strokecolor="#f69240">
            <v:stroke dashstyle="longDashDot"/>
            <v:shadow on="t" color="black" opacity="24903f" origin=",.5" offset="0,.55556mm"/>
            <v:textbox>
              <w:txbxContent>
                <w:p w:rsidR="00067FDF" w:rsidRDefault="00067FDF" w:rsidP="00B22686">
                  <w:r>
                    <w:rPr>
                      <w:rFonts w:ascii="ALFABET98" w:hAnsi="ALFABET98"/>
                      <w:sz w:val="24"/>
                    </w:rPr>
                    <w:t>Okulumuzda 356 kız, kızlardan 89 fazla erkek vardır. Okulumuz- da kaç öğrenci vardır?</w:t>
                  </w:r>
                </w:p>
              </w:txbxContent>
            </v:textbox>
          </v:shape>
        </w:pict>
      </w:r>
    </w:p>
    <w:p w:rsidR="00067FDF" w:rsidRDefault="00067FDF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067FDF" w:rsidRPr="006C312F" w:rsidRDefault="00067FDF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  <w:r w:rsidRPr="00BA27AF">
        <w:rPr>
          <w:rFonts w:ascii="ALFABET98" w:hAnsi="ALFABET98"/>
          <w:b/>
          <w:sz w:val="24"/>
          <w:lang w:eastAsia="tr-TR"/>
        </w:rPr>
        <w:t>7.</w:t>
      </w:r>
    </w:p>
    <w:p w:rsidR="00067FDF" w:rsidRDefault="00067FDF"/>
    <w:p w:rsidR="00067FDF" w:rsidRDefault="00067FDF"/>
    <w:p w:rsidR="00067FDF" w:rsidRDefault="00067FDF">
      <w:pPr>
        <w:rPr>
          <w:rFonts w:ascii="ALFABET98" w:hAnsi="ALFABET98"/>
          <w:sz w:val="24"/>
        </w:rPr>
      </w:pPr>
      <w:r>
        <w:t xml:space="preserve">                                                                       </w:t>
      </w:r>
      <w:r>
        <w:rPr>
          <w:rFonts w:ascii="ALFABET98" w:hAnsi="ALFABET98"/>
          <w:sz w:val="24"/>
        </w:rPr>
        <w:t>A.445            B.801            C.791</w:t>
      </w:r>
    </w:p>
    <w:p w:rsidR="00067FDF" w:rsidRDefault="00067FDF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roundrect id="Yuvarlatılmış Dikdörtgen 70" o:spid="_x0000_s1063" style="position:absolute;margin-left:14.65pt;margin-top:7.05pt;width:230.25pt;height:47.25pt;z-index:2516408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" filled="f" strokecolor="#94b64e">
            <v:stroke dashstyle="dash"/>
            <v:shadow on="t" color="black" opacity="24903f" origin=",.5" offset="0,.55556mm"/>
            <v:textbox>
              <w:txbxContent>
                <w:p w:rsidR="00067FDF" w:rsidRPr="00B22686" w:rsidRDefault="00067FDF" w:rsidP="00BA27AF">
                  <w:pPr>
                    <w:jc w:val="center"/>
                    <w:rPr>
                      <w:b/>
                    </w:rPr>
                  </w:pPr>
                  <w:r w:rsidRPr="00B22686">
                    <w:rPr>
                      <w:b/>
                    </w:rPr>
                    <w:t xml:space="preserve">A: Rakamları birbirinden farklı üç basamaklı en büyük </w:t>
                  </w:r>
                  <w:r>
                    <w:rPr>
                      <w:b/>
                    </w:rPr>
                    <w:t xml:space="preserve"> çift </w:t>
                  </w:r>
                  <w:r w:rsidRPr="00B22686">
                    <w:rPr>
                      <w:b/>
                    </w:rPr>
                    <w:t>sayı.</w:t>
                  </w:r>
                </w:p>
              </w:txbxContent>
            </v:textbox>
          </v:roundrect>
        </w:pict>
      </w:r>
    </w:p>
    <w:p w:rsidR="00067FDF" w:rsidRDefault="00067FDF">
      <w:pPr>
        <w:rPr>
          <w:rFonts w:ascii="ALFABET98" w:hAnsi="ALFABET98"/>
          <w:b/>
          <w:sz w:val="24"/>
        </w:rPr>
      </w:pPr>
      <w:r w:rsidRPr="00BA27AF">
        <w:rPr>
          <w:rFonts w:ascii="ALFABET98" w:hAnsi="ALFABET98"/>
          <w:b/>
          <w:sz w:val="24"/>
        </w:rPr>
        <w:t>8.</w:t>
      </w:r>
    </w:p>
    <w:p w:rsidR="00067FDF" w:rsidRDefault="00067FDF">
      <w:pPr>
        <w:rPr>
          <w:rFonts w:ascii="ALFABET98" w:hAnsi="ALFABET98"/>
          <w:b/>
          <w:sz w:val="24"/>
        </w:rPr>
      </w:pPr>
      <w:r>
        <w:rPr>
          <w:noProof/>
          <w:lang w:eastAsia="tr-TR"/>
        </w:rPr>
        <w:pict>
          <v:roundrect id="Yuvarlatılmış Dikdörtgen 20" o:spid="_x0000_s1064" style="position:absolute;margin-left:14.65pt;margin-top:3.65pt;width:230.25pt;height:47.2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" filled="f" strokecolor="#98b954">
            <v:stroke dashstyle="dash"/>
            <v:shadow on="t" color="black" opacity="24903f" origin=",.5" offset="0,.55556mm"/>
            <v:textbox>
              <w:txbxContent>
                <w:p w:rsidR="00067FDF" w:rsidRPr="00B22686" w:rsidRDefault="00067FDF" w:rsidP="00B2268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B22686">
                    <w:rPr>
                      <w:b/>
                    </w:rPr>
                    <w:t xml:space="preserve">: Rakamları birbirinden farklı </w:t>
                  </w:r>
                  <w:r>
                    <w:rPr>
                      <w:b/>
                    </w:rPr>
                    <w:t xml:space="preserve">iki </w:t>
                  </w:r>
                  <w:r w:rsidRPr="00B22686">
                    <w:rPr>
                      <w:b/>
                    </w:rPr>
                    <w:t xml:space="preserve">basamaklı en </w:t>
                  </w:r>
                  <w:r>
                    <w:rPr>
                      <w:b/>
                    </w:rPr>
                    <w:t>küçük</w:t>
                  </w:r>
                  <w:r w:rsidRPr="00B2268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tek </w:t>
                  </w:r>
                  <w:r w:rsidRPr="00B22686">
                    <w:rPr>
                      <w:b/>
                    </w:rPr>
                    <w:t>sayı.</w:t>
                  </w:r>
                </w:p>
              </w:txbxContent>
            </v:textbox>
          </v:roundrect>
        </w:pict>
      </w:r>
    </w:p>
    <w:p w:rsidR="00067FDF" w:rsidRDefault="00067FDF">
      <w:pPr>
        <w:rPr>
          <w:rFonts w:ascii="ALFABET98" w:hAnsi="ALFABET98"/>
          <w:sz w:val="24"/>
        </w:rPr>
      </w:pPr>
    </w:p>
    <w:p w:rsidR="00067FDF" w:rsidRPr="00B22686" w:rsidRDefault="00067FDF">
      <w:pPr>
        <w:rPr>
          <w:rFonts w:ascii="ALFABET98" w:hAnsi="ALFABET98"/>
          <w:b/>
          <w:sz w:val="24"/>
        </w:rPr>
      </w:pPr>
      <w:r w:rsidRPr="00B22686">
        <w:rPr>
          <w:rFonts w:ascii="ALFABET98" w:hAnsi="ALFABET98"/>
          <w:b/>
          <w:sz w:val="24"/>
        </w:rPr>
        <w:t>Buna göre A + B kaç olur?</w:t>
      </w:r>
    </w:p>
    <w:p w:rsidR="00067FDF" w:rsidRPr="00CC1900" w:rsidRDefault="00067FDF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A.999            B. 996          C. 998</w:t>
      </w:r>
    </w:p>
    <w:p w:rsidR="00067FDF" w:rsidRPr="00C86D05" w:rsidRDefault="00067FDF">
      <w:pPr>
        <w:rPr>
          <w:rFonts w:ascii="ALFABET98" w:hAnsi="ALFABET98"/>
          <w:noProof/>
          <w:sz w:val="24"/>
          <w:lang w:eastAsia="tr-TR"/>
        </w:rPr>
      </w:pPr>
      <w:r>
        <w:rPr>
          <w:noProof/>
          <w:lang w:eastAsia="tr-TR"/>
        </w:rPr>
        <w:pict>
          <v:line id="Düz Bağlayıcı 1416" o:spid="_x0000_s1065" style="position:absolute;z-index:251655168;visibility:visible" from="225.4pt,-9.35pt" to="225.4pt,70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" strokecolor="windowText" strokeweight="2pt">
            <v:stroke dashstyle="1 1"/>
            <v:shadow on="t" color="black" opacity="24903f" origin=",.5" offset="0,.55556mm"/>
          </v:line>
        </w:pict>
      </w:r>
      <w:r w:rsidRPr="00C86D05">
        <w:rPr>
          <w:rFonts w:ascii="ALFABET98" w:hAnsi="ALFABET98"/>
          <w:b/>
          <w:sz w:val="24"/>
        </w:rPr>
        <w:t>9.)</w:t>
      </w:r>
      <w:r w:rsidRPr="00C86D05">
        <w:rPr>
          <w:rFonts w:ascii="ALFABET98" w:hAnsi="ALFABET98"/>
          <w:noProof/>
          <w:sz w:val="24"/>
          <w:lang w:eastAsia="tr-TR"/>
        </w:rPr>
        <w:t xml:space="preserve"> Bir toplama işleminde toplananların ikisi de 380 artırırsa, toplamda nasıl bir değişme olur?</w:t>
      </w:r>
    </w:p>
    <w:p w:rsidR="00067FDF" w:rsidRPr="00C86D05" w:rsidRDefault="00067FDF" w:rsidP="00C86D05">
      <w:pPr>
        <w:jc w:val="center"/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1417" o:spid="_x0000_s1066" style="position:absolute;left:0;text-align:left;z-index:251656192;visibility:visible" from="-32.6pt,40.65pt" to="229.9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">
            <v:stroke dashstyle="dash"/>
          </v:line>
        </w:pict>
      </w:r>
      <w:r w:rsidRPr="00C86D05">
        <w:rPr>
          <w:rFonts w:ascii="ALFABET98" w:hAnsi="ALFABET98"/>
          <w:noProof/>
          <w:sz w:val="24"/>
          <w:lang w:eastAsia="tr-TR"/>
        </w:rPr>
        <w:t>A.380 artar.           B.760 artar  C.660 artar</w:t>
      </w:r>
    </w:p>
    <w:p w:rsidR="00067FDF" w:rsidRPr="00C86D05" w:rsidRDefault="00067FDF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1420" o:spid="_x0000_s1067" style="position:absolute;z-index:251659264;visibility:visible" from="225.4pt,25.8pt" to="487.9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">
            <v:stroke dashstyle="dash"/>
          </v:line>
        </w:pict>
      </w:r>
      <w:r>
        <w:rPr>
          <w:noProof/>
          <w:lang w:eastAsia="tr-TR"/>
        </w:rPr>
        <w:pict>
          <v:shape id="Köşeleri Yuvarlanmış Dikdörtgen Belirtme Çizgisi 82" o:spid="_x0000_s1068" type="#_x0000_t62" style="position:absolute;margin-left:73.15pt;margin-top:15.45pt;width:119.25pt;height:75.7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" adj="-4568,8904" filled="f" strokecolor="#795d9b">
            <v:stroke dashstyle="dashDot"/>
            <v:shadow on="t" color="black" opacity="24903f" origin=",.5" offset="0,.55556mm"/>
            <v:textbox>
              <w:txbxContent>
                <w:p w:rsidR="00067FDF" w:rsidRPr="00C86D05" w:rsidRDefault="00067FDF" w:rsidP="006219E0">
                  <w:pPr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 xml:space="preserve">      </w:t>
                  </w:r>
                  <w:r w:rsidRPr="00C86D05">
                    <w:rPr>
                      <w:rFonts w:ascii="ALFABET98" w:hAnsi="ALFABET98"/>
                      <w:sz w:val="28"/>
                    </w:rPr>
                    <w:t xml:space="preserve">56A         .  +   2B5           .     </w:t>
                  </w:r>
                  <w:r>
                    <w:rPr>
                      <w:rFonts w:ascii="ALFABET98" w:hAnsi="ALFABET98"/>
                      <w:sz w:val="28"/>
                    </w:rPr>
                    <w:t xml:space="preserve"> </w:t>
                  </w:r>
                  <w:r w:rsidRPr="00C86D05">
                    <w:rPr>
                      <w:rFonts w:ascii="ALFABET98" w:hAnsi="ALFABET98"/>
                      <w:sz w:val="28"/>
                    </w:rPr>
                    <w:t>C2</w:t>
                  </w:r>
                  <w:r>
                    <w:rPr>
                      <w:rFonts w:ascii="ALFABET98" w:hAnsi="ALFABET98"/>
                      <w:sz w:val="28"/>
                    </w:rPr>
                    <w:t>1</w:t>
                  </w:r>
                </w:p>
                <w:p w:rsidR="00067FDF" w:rsidRPr="006219E0" w:rsidRDefault="00067FDF" w:rsidP="006219E0">
                  <w:pPr>
                    <w:rPr>
                      <w:rFonts w:ascii="ALFABET98" w:hAnsi="ALFABET98"/>
                      <w:b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9" o:spid="_x0000_s1069" type="#_x0000_t75" alt="pinocho" style="position:absolute;margin-left:22.25pt;margin-top:26.7pt;width:40.2pt;height:36.75pt;z-index:251646976;visibility:visible">
            <v:imagedata r:id="rId7" o:title=""/>
          </v:shape>
        </w:pict>
      </w:r>
      <w:r w:rsidRPr="006219E0">
        <w:rPr>
          <w:rFonts w:ascii="ALFABET98" w:hAnsi="ALFABET98"/>
          <w:b/>
          <w:sz w:val="24"/>
        </w:rPr>
        <w:t>10.)</w:t>
      </w:r>
      <w:r w:rsidRPr="006219E0"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:rsidR="00067FDF" w:rsidRDefault="00067FDF">
      <w:pPr>
        <w:rPr>
          <w:rFonts w:ascii="Times New Roman" w:hAnsi="Times New Roman"/>
          <w:noProof/>
          <w:sz w:val="24"/>
          <w:szCs w:val="24"/>
        </w:rPr>
      </w:pPr>
    </w:p>
    <w:p w:rsidR="00067FDF" w:rsidRDefault="00067FDF">
      <w:r>
        <w:rPr>
          <w:noProof/>
          <w:lang w:eastAsia="tr-TR"/>
        </w:rPr>
        <w:pict>
          <v:line id="Düz Bağlayıcı 90" o:spid="_x0000_s1070" style="position:absolute;flip:x;z-index:251650048;visibility:visible" from="96.4pt,8.75pt" to="149.6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</w:p>
    <w:p w:rsidR="00067FDF" w:rsidRDefault="00067FDF">
      <w:pPr>
        <w:rPr>
          <w:rFonts w:ascii="ALFABET98" w:hAnsi="ALFABET98"/>
          <w:sz w:val="24"/>
        </w:rPr>
      </w:pPr>
    </w:p>
    <w:p w:rsidR="00067FDF" w:rsidRDefault="00067FDF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Yukarıdaki işleme göre ACB sayısı kaç olur?</w:t>
      </w:r>
    </w:p>
    <w:p w:rsidR="00067FDF" w:rsidRDefault="00067FDF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A.658           B.667         C.685</w:t>
      </w:r>
    </w:p>
    <w:p w:rsidR="00067FDF" w:rsidRDefault="00067FDF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1418" o:spid="_x0000_s1071" style="position:absolute;z-index:251657216;visibility:visible" from="-37.1pt,7.05pt" to="225.4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">
            <v:stroke dashstyle="dash"/>
          </v:line>
        </w:pict>
      </w:r>
    </w:p>
    <w:p w:rsidR="00067FDF" w:rsidRDefault="00067FDF">
      <w:pPr>
        <w:rPr>
          <w:rFonts w:ascii="ALFABET98" w:hAnsi="ALFABET98"/>
          <w:b/>
          <w:sz w:val="24"/>
        </w:rPr>
      </w:pPr>
      <w:r>
        <w:rPr>
          <w:noProof/>
          <w:lang w:eastAsia="tr-TR"/>
        </w:rPr>
        <w:pict>
          <v:line id="Düz Bağlayıcı 1421" o:spid="_x0000_s1072" style="position:absolute;z-index:251660288;visibility:visible" from="225.4pt,.85pt" to="487.9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">
            <v:stroke dashstyle="dash"/>
          </v:line>
        </w:pict>
      </w:r>
      <w:r>
        <w:rPr>
          <w:noProof/>
          <w:lang w:eastAsia="tr-TR"/>
        </w:rPr>
        <w:pict>
          <v:roundrect id="Yuvarlatılmış Dikdörtgen 86" o:spid="_x0000_s1073" style="position:absolute;margin-left:17.65pt;margin-top:.7pt;width:201.75pt;height:73.5pt;z-index:251649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" filled="f" strokecolor="#40a7c2">
            <v:stroke dashstyle="longDashDotDot"/>
            <v:shadow on="t" color="black" opacity="24903f" origin=",.5" offset="0,.55556mm"/>
            <v:textbox>
              <w:txbxContent>
                <w:p w:rsidR="00067FDF" w:rsidRPr="003E673D" w:rsidRDefault="00067FDF" w:rsidP="006219E0">
                  <w:pPr>
                    <w:jc w:val="center"/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Ali’nin 250 TL, Veli’nin Ali’den 80 TL fazla, Ece’nin ise Veli’den 80 TL fazla parası vardır.</w:t>
                  </w:r>
                </w:p>
              </w:txbxContent>
            </v:textbox>
          </v:roundrect>
        </w:pict>
      </w:r>
      <w:r w:rsidRPr="003E673D">
        <w:rPr>
          <w:rFonts w:ascii="ALFABET98" w:hAnsi="ALFABET98"/>
          <w:b/>
          <w:sz w:val="24"/>
        </w:rPr>
        <w:t>11.)</w:t>
      </w:r>
    </w:p>
    <w:p w:rsidR="00067FDF" w:rsidRDefault="00067FDF">
      <w:pPr>
        <w:rPr>
          <w:rFonts w:ascii="ALFABET98" w:hAnsi="ALFABET98"/>
          <w:b/>
          <w:sz w:val="24"/>
        </w:rPr>
      </w:pPr>
    </w:p>
    <w:p w:rsidR="00067FDF" w:rsidRDefault="00067FDF">
      <w:pPr>
        <w:rPr>
          <w:rFonts w:ascii="ALFABET98" w:hAnsi="ALFABET98"/>
          <w:b/>
          <w:sz w:val="24"/>
        </w:rPr>
      </w:pPr>
    </w:p>
    <w:p w:rsidR="00067FDF" w:rsidRDefault="00067FDF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Buna göre üçünün parasının toplamı kaçtır?</w:t>
      </w:r>
    </w:p>
    <w:p w:rsidR="00067FDF" w:rsidRDefault="00067FDF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1422" o:spid="_x0000_s1074" style="position:absolute;z-index:251661312;visibility:visible" from="225.4pt,14.6pt" to="487.9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">
            <v:stroke dashstyle="dash"/>
          </v:line>
        </w:pict>
      </w:r>
      <w:r w:rsidRPr="003E673D">
        <w:rPr>
          <w:rFonts w:ascii="ALFABET98" w:hAnsi="ALFABET98"/>
          <w:sz w:val="24"/>
        </w:rPr>
        <w:t>A.9</w:t>
      </w:r>
      <w:r>
        <w:rPr>
          <w:rFonts w:ascii="ALFABET98" w:hAnsi="ALFABET98"/>
          <w:sz w:val="24"/>
        </w:rPr>
        <w:t>9</w:t>
      </w:r>
      <w:r w:rsidRPr="003E673D">
        <w:rPr>
          <w:rFonts w:ascii="ALFABET98" w:hAnsi="ALFABET98"/>
          <w:sz w:val="24"/>
        </w:rPr>
        <w:t xml:space="preserve">0  </w:t>
      </w:r>
      <w:r>
        <w:rPr>
          <w:rFonts w:ascii="ALFABET98" w:hAnsi="ALFABET98"/>
          <w:sz w:val="24"/>
        </w:rPr>
        <w:t xml:space="preserve">           B.980</w:t>
      </w:r>
      <w:r w:rsidRPr="003E673D">
        <w:rPr>
          <w:rFonts w:ascii="ALFABET98" w:hAnsi="ALFABET98"/>
          <w:sz w:val="24"/>
        </w:rPr>
        <w:t xml:space="preserve">  </w:t>
      </w:r>
      <w:r>
        <w:rPr>
          <w:rFonts w:ascii="ALFABET98" w:hAnsi="ALFABET98"/>
          <w:sz w:val="24"/>
        </w:rPr>
        <w:t xml:space="preserve">         C.970</w:t>
      </w:r>
    </w:p>
    <w:p w:rsidR="00067FDF" w:rsidRDefault="00067FDF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shape id="Köşeleri Yuvarlanmış Dikdörtgen Belirtme Çizgisi 1410" o:spid="_x0000_s1075" type="#_x0000_t62" style="position:absolute;margin-left:45.4pt;margin-top:26.2pt;width:174pt;height:88.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" adj="-1594,8931" filled="f" strokecolor="#795d9b">
            <v:stroke dashstyle="longDashDotDot"/>
            <v:shadow on="t" color="black" opacity="24903f" origin=",.5" offset="0,.55556mm"/>
            <v:textbox>
              <w:txbxContent>
                <w:p w:rsidR="00067FDF" w:rsidRPr="00D3208A" w:rsidRDefault="00067FDF" w:rsidP="00D3208A">
                  <w:pPr>
                    <w:rPr>
                      <w:rFonts w:ascii="ALFABET98" w:hAnsi="ALFABET98"/>
                      <w:sz w:val="28"/>
                    </w:rPr>
                  </w:pPr>
                  <w:r w:rsidRPr="00D3208A">
                    <w:rPr>
                      <w:rFonts w:ascii="ALFABET98" w:hAnsi="ALFABET98"/>
                      <w:sz w:val="24"/>
                    </w:rPr>
                    <w:t>Ali kumbarasından 457 TL aldı. Kumbarasında 279 TL kaldığını gördü. Ali’nin ilk başta kaç TL parası vardı?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419" o:spid="_x0000_s1076" style="position:absolute;z-index:251658240;visibility:visible" from="-37.1pt,15.95pt" to="225.4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">
            <v:stroke dashstyle="dash"/>
          </v:line>
        </w:pict>
      </w:r>
    </w:p>
    <w:p w:rsidR="00067FDF" w:rsidRDefault="00067FDF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shape id="Resim 17" o:spid="_x0000_s1077" type="#_x0000_t75" alt="papaptf" style="position:absolute;margin-left:17.35pt;margin-top:5.75pt;width:41.5pt;height:41.25pt;z-index:251681792;visibility:visible">
            <v:imagedata r:id="rId8" o:title=""/>
          </v:shape>
        </w:pict>
      </w:r>
    </w:p>
    <w:p w:rsidR="00067FDF" w:rsidRDefault="00067FDF" w:rsidP="00D3208A">
      <w:pPr>
        <w:rPr>
          <w:rFonts w:ascii="ALFABET98" w:hAnsi="ALFABET98"/>
          <w:b/>
          <w:sz w:val="24"/>
        </w:rPr>
      </w:pPr>
      <w:r w:rsidRPr="003E673D">
        <w:rPr>
          <w:rFonts w:ascii="ALFABET98" w:hAnsi="ALFABET98"/>
          <w:b/>
          <w:sz w:val="24"/>
        </w:rPr>
        <w:t>12.)</w:t>
      </w:r>
      <w:r>
        <w:rPr>
          <w:rFonts w:ascii="ALFABET98" w:hAnsi="ALFABET98"/>
          <w:sz w:val="24"/>
        </w:rPr>
        <w:t xml:space="preserve">   </w:t>
      </w:r>
    </w:p>
    <w:p w:rsidR="00067FDF" w:rsidRDefault="00067FDF" w:rsidP="00D3208A">
      <w:pPr>
        <w:rPr>
          <w:rFonts w:ascii="ALFABET98" w:hAnsi="ALFABET98"/>
          <w:b/>
          <w:sz w:val="24"/>
        </w:rPr>
      </w:pPr>
    </w:p>
    <w:p w:rsidR="00067FDF" w:rsidRDefault="00067FDF" w:rsidP="00D3208A">
      <w:pPr>
        <w:rPr>
          <w:rFonts w:ascii="ALFABET98" w:hAnsi="ALFABET98"/>
          <w:b/>
          <w:sz w:val="24"/>
        </w:rPr>
      </w:pPr>
    </w:p>
    <w:p w:rsidR="00067FDF" w:rsidRDefault="00067FDF" w:rsidP="00D3208A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A.636           B.736         C.726</w:t>
      </w:r>
    </w:p>
    <w:p w:rsidR="00067FDF" w:rsidRDefault="00067FDF">
      <w:pPr>
        <w:rPr>
          <w:rFonts w:ascii="ALFABET98" w:hAnsi="ALFABET98"/>
          <w:sz w:val="24"/>
        </w:rPr>
      </w:pPr>
      <w:hyperlink r:id="rId9" w:history="1">
        <w:r>
          <w:rPr>
            <w:rStyle w:val="Hyperlink"/>
          </w:rPr>
          <w:t>www.sorubak.com</w:t>
        </w:r>
      </w:hyperlink>
    </w:p>
    <w:p w:rsidR="00067FDF" w:rsidRDefault="00067FDF" w:rsidP="00D3208A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roundrect id="Yuvarlatılmış Dikdörtgen 1408" o:spid="_x0000_s1078" style="position:absolute;margin-left:34.9pt;margin-top:-9.35pt;width:185.25pt;height:104.25pt;z-index:25165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" filled="f" strokecolor="#f68c36">
            <v:stroke dashstyle="dashDot"/>
            <v:shadow on="t" color="black" opacity="24903f" origin=",.5" offset="0,.55556mm"/>
            <v:textbox>
              <w:txbxContent>
                <w:p w:rsidR="00067FDF" w:rsidRDefault="00067FDF" w:rsidP="004E0125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ABC rakamları birbirinden farklı en büyük üç basamaklı sayı olduğuna göre;</w:t>
                  </w:r>
                </w:p>
                <w:p w:rsidR="00067FDF" w:rsidRPr="004E0125" w:rsidRDefault="00067FDF" w:rsidP="004E0125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(AB + BC) + (BA + CA) = ?</w:t>
                  </w:r>
                </w:p>
              </w:txbxContent>
            </v:textbox>
          </v:roundrect>
        </w:pict>
      </w:r>
      <w:r w:rsidRPr="004E0125">
        <w:rPr>
          <w:rFonts w:ascii="ALFABET98" w:hAnsi="ALFABET98"/>
          <w:b/>
          <w:sz w:val="24"/>
        </w:rPr>
        <w:t>13.)</w:t>
      </w:r>
      <w:r>
        <w:rPr>
          <w:rFonts w:ascii="ALFABET98" w:hAnsi="ALFABET98"/>
          <w:sz w:val="24"/>
        </w:rPr>
        <w:t xml:space="preserve">  </w:t>
      </w:r>
    </w:p>
    <w:p w:rsidR="00067FDF" w:rsidRDefault="00067FDF" w:rsidP="00D3208A">
      <w:pPr>
        <w:rPr>
          <w:rFonts w:ascii="ALFABET98" w:hAnsi="ALFABET98"/>
          <w:sz w:val="24"/>
        </w:rPr>
      </w:pPr>
    </w:p>
    <w:p w:rsidR="00067FDF" w:rsidRPr="003E673D" w:rsidRDefault="00067FDF" w:rsidP="00D3208A">
      <w:pPr>
        <w:rPr>
          <w:rFonts w:ascii="ALFABET98" w:hAnsi="ALFABET98"/>
          <w:sz w:val="24"/>
        </w:rPr>
      </w:pPr>
    </w:p>
    <w:p w:rsidR="00067FDF" w:rsidRDefault="00067FDF">
      <w:pPr>
        <w:rPr>
          <w:rFonts w:ascii="ALFABET98" w:hAnsi="ALFABET98"/>
          <w:sz w:val="24"/>
        </w:rPr>
      </w:pPr>
    </w:p>
    <w:p w:rsidR="00067FDF" w:rsidRDefault="00067FDF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 353           B. 343          C. 363</w:t>
      </w:r>
    </w:p>
    <w:p w:rsidR="00067FDF" w:rsidRPr="004E0125" w:rsidRDefault="00067FDF">
      <w:pPr>
        <w:rPr>
          <w:rFonts w:ascii="ALFABET98" w:hAnsi="ALFABET98"/>
          <w:b/>
          <w:sz w:val="24"/>
        </w:rPr>
      </w:pPr>
      <w:r>
        <w:rPr>
          <w:noProof/>
          <w:lang w:eastAsia="tr-TR"/>
        </w:rPr>
        <w:pict>
          <v:line id="Düz Bağlayıcı 1414" o:spid="_x0000_s1079" style="position:absolute;flip:x;z-index:251654144;visibility:visible" from="95.65pt,44.55pt" to="154.1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Yuvarlatılmış Dikdörtgen 1412" o:spid="_x0000_s1080" style="position:absolute;margin-left:67.9pt;margin-top:1.9pt;width:105.75pt;height:78.75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" filled="f" strokecolor="#7d60a0">
            <v:stroke dashstyle="longDashDotDot"/>
            <v:shadow on="t" color="black" opacity="24903f" origin=",.5" offset="0,.55556mm"/>
            <v:textbox>
              <w:txbxContent>
                <w:p w:rsidR="00067FDF" w:rsidRPr="002E4244" w:rsidRDefault="00067FDF" w:rsidP="004E0125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</w:rPr>
                    <w:t xml:space="preserve">      </w:t>
                  </w:r>
                  <w:r w:rsidRPr="002E4244">
                    <w:rPr>
                      <w:rFonts w:ascii="ALFABET98" w:hAnsi="ALFABET98"/>
                      <w:sz w:val="24"/>
                    </w:rPr>
                    <w:t>5</w:t>
                  </w:r>
                  <w:r>
                    <w:rPr>
                      <w:rFonts w:ascii="ALFABET98" w:hAnsi="ALFABET98"/>
                      <w:sz w:val="24"/>
                    </w:rPr>
                    <w:t xml:space="preserve">  </w:t>
                  </w:r>
                  <w:r w:rsidRPr="002E4244">
                    <w:rPr>
                      <w:rFonts w:ascii="ALFABET98" w:hAnsi="ALFABET98"/>
                      <w:sz w:val="24"/>
                    </w:rPr>
                    <w:t>B</w:t>
                  </w:r>
                  <w:r>
                    <w:rPr>
                      <w:rFonts w:ascii="ALFABET98" w:hAnsi="ALFABET98"/>
                      <w:sz w:val="24"/>
                    </w:rPr>
                    <w:t xml:space="preserve">  </w:t>
                  </w:r>
                  <w:r w:rsidRPr="002E4244">
                    <w:rPr>
                      <w:rFonts w:ascii="ALFABET98" w:hAnsi="ALFABET98"/>
                      <w:sz w:val="24"/>
                    </w:rPr>
                    <w:t>A</w:t>
                  </w:r>
                  <w:r>
                    <w:rPr>
                      <w:rFonts w:ascii="ALFABET98" w:hAnsi="ALFABET98"/>
                      <w:sz w:val="24"/>
                    </w:rPr>
                    <w:t xml:space="preserve">            .   +  3  4 5         .      C  2 3</w:t>
                  </w:r>
                </w:p>
                <w:p w:rsidR="00067FDF" w:rsidRPr="00BA27AF" w:rsidRDefault="00067FDF" w:rsidP="004E0125">
                  <w:pPr>
                    <w:rPr>
                      <w:rFonts w:ascii="ALFABET98" w:hAnsi="ALFABET98"/>
                      <w:b/>
                      <w:sz w:val="3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sz w:val="24"/>
        </w:rPr>
        <w:t xml:space="preserve">                                                    </w:t>
      </w:r>
      <w:r w:rsidRPr="004E0125">
        <w:rPr>
          <w:rFonts w:ascii="ALFABET98" w:hAnsi="ALFABET98"/>
          <w:b/>
          <w:sz w:val="24"/>
        </w:rPr>
        <w:t xml:space="preserve">14.) </w:t>
      </w:r>
      <w:r>
        <w:rPr>
          <w:rFonts w:ascii="ALFABET98" w:hAnsi="ALFABET98"/>
          <w:b/>
          <w:sz w:val="24"/>
        </w:rPr>
        <w:t xml:space="preserve"> </w:t>
      </w:r>
    </w:p>
    <w:p w:rsidR="00067FDF" w:rsidRDefault="00067FDF"/>
    <w:p w:rsidR="00067FDF" w:rsidRDefault="00067FDF"/>
    <w:p w:rsidR="00067FDF" w:rsidRDefault="00067FDF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Yukarıdaki işleme göre aşağıdakilerden hangisi doğrudur?</w:t>
      </w:r>
    </w:p>
    <w:p w:rsidR="00067FDF" w:rsidRPr="002E4244" w:rsidRDefault="00067FDF" w:rsidP="002E4244">
      <w:pPr>
        <w:jc w:val="center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5-Nokta Yıldız 9" o:spid="_x0000_s1081" style="position:absolute;left:0;text-align:left;margin-left:115.9pt;margin-top:38.45pt;width:25.5pt;height:21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385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" path="m,105508r123700,1l161925,r38225,105509l323850,105508,223774,170716r38226,105508l161925,211016,61850,276224,100076,170716,,105508x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 o:connecttype="custom" o:connectlocs="0,105508;123700,105509;161925,0;200150,105509;323850,105508;223774,170716;262000,276224;161925,211016;61850,276224;100076,170716;0,105508" o:connectangles="0,0,0,0,0,0,0,0,0,0,0"/>
          </v:shape>
        </w:pict>
      </w:r>
      <w:r w:rsidRPr="002E4244">
        <w:rPr>
          <w:rFonts w:ascii="ALFABET98" w:hAnsi="ALFABET98"/>
          <w:sz w:val="24"/>
        </w:rPr>
        <w:t xml:space="preserve">A. </w:t>
      </w:r>
      <w:r>
        <w:rPr>
          <w:rFonts w:ascii="ALFABET98" w:hAnsi="ALFABET98"/>
          <w:sz w:val="24"/>
        </w:rPr>
        <w:t xml:space="preserve">  </w:t>
      </w:r>
      <w:r w:rsidRPr="002E4244">
        <w:rPr>
          <w:rFonts w:ascii="ALFABET98" w:hAnsi="ALFABET98"/>
          <w:sz w:val="24"/>
        </w:rPr>
        <w:t>A &gt; B &gt; C</w:t>
      </w:r>
      <w:r>
        <w:rPr>
          <w:rFonts w:ascii="ALFABET98" w:hAnsi="ALFABET98"/>
          <w:sz w:val="24"/>
        </w:rPr>
        <w:t xml:space="preserve">            </w:t>
      </w:r>
      <w:r w:rsidRPr="002E4244">
        <w:rPr>
          <w:rFonts w:ascii="ALFABET98" w:hAnsi="ALFABET98"/>
          <w:sz w:val="24"/>
        </w:rPr>
        <w:t xml:space="preserve">B. </w:t>
      </w:r>
      <w:r>
        <w:rPr>
          <w:rFonts w:ascii="ALFABET98" w:hAnsi="ALFABET98"/>
          <w:sz w:val="24"/>
        </w:rPr>
        <w:t xml:space="preserve">  </w:t>
      </w:r>
      <w:r w:rsidRPr="002E4244">
        <w:rPr>
          <w:rFonts w:ascii="ALFABET98" w:hAnsi="ALFABET98"/>
          <w:sz w:val="24"/>
        </w:rPr>
        <w:t>C &gt; A &gt; B</w:t>
      </w:r>
      <w:r>
        <w:rPr>
          <w:rFonts w:ascii="ALFABET98" w:hAnsi="ALFABET98"/>
          <w:sz w:val="24"/>
        </w:rPr>
        <w:t xml:space="preserve">        .                 C.  A = B = C</w:t>
      </w:r>
    </w:p>
    <w:p w:rsidR="00067FDF" w:rsidRDefault="00067FDF">
      <w:pPr>
        <w:rPr>
          <w:rFonts w:ascii="ALFABET98" w:hAnsi="ALFABET98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21" o:spid="_x0000_s1082" type="#_x0000_t187" style="position:absolute;margin-left:115.9pt;margin-top:18.9pt;width:25.5pt;height:26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</v:shape>
        </w:pict>
      </w:r>
      <w:r w:rsidRPr="002E4244">
        <w:rPr>
          <w:rFonts w:ascii="ALFABET98" w:hAnsi="ALFABET98"/>
          <w:b/>
          <w:sz w:val="24"/>
        </w:rPr>
        <w:t>15.)</w:t>
      </w:r>
      <w:r w:rsidRPr="002E4244">
        <w:rPr>
          <w:rFonts w:ascii="ALFABET98" w:hAnsi="ALFABET98"/>
          <w:noProof/>
          <w:sz w:val="24"/>
          <w:szCs w:val="24"/>
          <w:lang w:eastAsia="tr-TR"/>
        </w:rPr>
        <w:t xml:space="preserve">     </w:t>
      </w:r>
      <w:r>
        <w:rPr>
          <w:rFonts w:ascii="ALFABET98" w:hAnsi="ALFABET98"/>
          <w:noProof/>
          <w:sz w:val="24"/>
          <w:szCs w:val="24"/>
          <w:lang w:eastAsia="tr-TR"/>
        </w:rPr>
        <w:t>2</w:t>
      </w:r>
      <w:r w:rsidRPr="002E4244">
        <w:rPr>
          <w:rFonts w:ascii="ALFABET98" w:hAnsi="ALFABET98"/>
          <w:noProof/>
          <w:sz w:val="24"/>
          <w:szCs w:val="24"/>
          <w:lang w:eastAsia="tr-TR"/>
        </w:rPr>
        <w:t>56</w:t>
      </w:r>
      <w:r>
        <w:rPr>
          <w:rFonts w:ascii="ALFABET98" w:hAnsi="ALFABET98"/>
          <w:noProof/>
          <w:sz w:val="24"/>
          <w:szCs w:val="24"/>
          <w:lang w:eastAsia="tr-TR"/>
        </w:rPr>
        <w:t xml:space="preserve"> + 198 = </w:t>
      </w:r>
    </w:p>
    <w:p w:rsidR="00067FDF" w:rsidRDefault="00067FDF">
      <w:pPr>
        <w:rPr>
          <w:rFonts w:ascii="ALFABET98" w:hAnsi="ALFABET98"/>
          <w:noProof/>
          <w:sz w:val="24"/>
          <w:szCs w:val="24"/>
          <w:lang w:eastAsia="tr-TR"/>
        </w:rPr>
      </w:pPr>
      <w:r>
        <w:rPr>
          <w:rFonts w:ascii="ALFABET98" w:hAnsi="ALFABET98"/>
          <w:noProof/>
          <w:sz w:val="24"/>
          <w:szCs w:val="24"/>
          <w:lang w:eastAsia="tr-TR"/>
        </w:rPr>
        <w:t xml:space="preserve">          165 + 287 = </w:t>
      </w:r>
    </w:p>
    <w:p w:rsidR="00067FDF" w:rsidRPr="00DA51E8" w:rsidRDefault="00067FDF">
      <w:pPr>
        <w:rPr>
          <w:rFonts w:ascii="ALFABET98" w:hAnsi="ALFABET98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Artı 23" o:spid="_x0000_s1083" style="position:absolute;margin-left:91.15pt;margin-top:7.3pt;width:24.75pt;height:19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143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" path="m41664,94701r86375,l128039,32826r58247,l186286,94701r86375,l272661,152949r-86375,l186286,214824r-58247,l128039,152949r-86375,l41664,94701xe" filled="f" strokecolor="#f68c36">
            <v:shadow on="t" color="black" opacity="24903f" origin=",.5" offset="0,.55556mm"/>
            <v:path arrowok="t" o:connecttype="custom" o:connectlocs="41664,94701;128039,94701;128039,32826;186286,32826;186286,94701;272661,94701;272661,152949;186286,152949;186286,214824;128039,214824;128039,152949;41664,152949;41664,94701" o:connectangles="0,0,0,0,0,0,0,0,0,0,0,0,0"/>
          </v:shape>
        </w:pict>
      </w:r>
      <w:r>
        <w:rPr>
          <w:noProof/>
          <w:lang w:eastAsia="tr-TR"/>
        </w:rPr>
        <w:pict>
          <v:shape id="Eşittir 25" o:spid="_x0000_s1084" style="position:absolute;margin-left:146.6pt;margin-top:7.3pt;width:19.55pt;height:15pt;z-index:251687936;visibility:visible;v-text-anchor:middle" coordsize="248285,190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" adj="0,,0" path="m32910,39243r182465,l215375,84049r-182465,l32910,39243xm32910,106451r182465,l215375,151257r-182465,l32910,106451xe" filled="f" strokecolor="#94b64e"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32910,39243;215375,39243;215375,84049;32910,84049;32910,39243;32910,106451;215375,106451;215375,151257;32910,151257;32910,10645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4-Nokta Yıldız 24" o:spid="_x0000_s1085" type="#_x0000_t187" style="position:absolute;margin-left:121.15pt;margin-top:3.55pt;width:25.5pt;height:26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5-Nokta Yıldız 22" o:spid="_x0000_s1086" style="position:absolute;margin-left:61.9pt;margin-top:3.55pt;width:25.5pt;height:21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385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" path="m,105508r123700,1l161925,r38225,105509l323850,105508,223774,170716r38226,105508l161925,211016,61850,276224,100076,170716,,105508xe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 o:connecttype="custom" o:connectlocs="0,105508;123700,105509;161925,0;200150,105509;323850,105508;223774,170716;262000,276224;161925,211016;61850,276224;100076,170716;0,105508" o:connectangles="0,0,0,0,0,0,0,0,0,0,0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t xml:space="preserve">Buna göre;                           </w:t>
      </w:r>
      <w:r w:rsidRPr="00DA51E8">
        <w:rPr>
          <w:rFonts w:ascii="ALFABET98" w:hAnsi="ALFABET98"/>
          <w:b/>
          <w:noProof/>
          <w:sz w:val="44"/>
          <w:szCs w:val="24"/>
          <w:lang w:eastAsia="tr-TR"/>
        </w:rPr>
        <w:t>?</w:t>
      </w:r>
    </w:p>
    <w:p w:rsidR="00067FDF" w:rsidRDefault="00067FDF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A.906</w:t>
      </w:r>
      <w:r w:rsidRPr="004E0125">
        <w:rPr>
          <w:rFonts w:ascii="ALFABET98" w:hAnsi="ALFABET98"/>
          <w:sz w:val="24"/>
          <w:szCs w:val="24"/>
        </w:rPr>
        <w:t xml:space="preserve">  </w:t>
      </w:r>
      <w:r>
        <w:rPr>
          <w:rFonts w:ascii="ALFABET98" w:hAnsi="ALFABET98"/>
          <w:sz w:val="24"/>
          <w:szCs w:val="24"/>
        </w:rPr>
        <w:t xml:space="preserve">          B.896</w:t>
      </w:r>
      <w:r w:rsidRPr="004E0125">
        <w:rPr>
          <w:rFonts w:ascii="ALFABET98" w:hAnsi="ALFABET98"/>
          <w:sz w:val="24"/>
          <w:szCs w:val="24"/>
        </w:rPr>
        <w:t xml:space="preserve">  </w:t>
      </w:r>
      <w:r>
        <w:rPr>
          <w:rFonts w:ascii="ALFABET98" w:hAnsi="ALFABET98"/>
          <w:sz w:val="24"/>
          <w:szCs w:val="24"/>
        </w:rPr>
        <w:t xml:space="preserve">          C.886</w:t>
      </w:r>
    </w:p>
    <w:p w:rsidR="00067FDF" w:rsidRDefault="00067FDF">
      <w:pPr>
        <w:rPr>
          <w:rFonts w:ascii="ALFABET98" w:hAnsi="ALFABET98"/>
          <w:sz w:val="24"/>
          <w:szCs w:val="24"/>
        </w:rPr>
      </w:pPr>
    </w:p>
    <w:p w:rsidR="00067FDF" w:rsidRDefault="00067FDF">
      <w:pPr>
        <w:rPr>
          <w:rFonts w:ascii="ALFABET98" w:hAnsi="ALFABET98"/>
          <w:b/>
          <w:sz w:val="24"/>
          <w:szCs w:val="24"/>
        </w:rPr>
      </w:pPr>
      <w:r>
        <w:rPr>
          <w:noProof/>
          <w:lang w:eastAsia="tr-TR"/>
        </w:rPr>
        <w:pict>
          <v:line id="Düz Bağlayıcı 26" o:spid="_x0000_s1087" style="position:absolute;z-index:251688960;visibility:visible" from="22.9pt,57.2pt" to="100.15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" strokeweight="2pt">
            <v:shadow on="t" color="black" opacity="24903f" origin=",.5" offset="0,.55556mm"/>
          </v:line>
        </w:pict>
      </w:r>
      <w:r w:rsidRPr="00F74B03">
        <w:rPr>
          <w:rFonts w:ascii="ALFABET98" w:hAnsi="ALFABET98"/>
          <w:b/>
          <w:sz w:val="24"/>
          <w:szCs w:val="24"/>
        </w:rPr>
        <w:t xml:space="preserve">16.)  </w:t>
      </w:r>
      <w:r>
        <w:rPr>
          <w:rFonts w:ascii="ALFABET98" w:hAnsi="ALFABET98"/>
          <w:b/>
          <w:sz w:val="24"/>
          <w:szCs w:val="24"/>
        </w:rPr>
        <w:t xml:space="preserve">   A  A  A                                    ..         A  A  A                                          ..    +    B   B  B</w:t>
      </w:r>
    </w:p>
    <w:p w:rsidR="00067FDF" w:rsidRDefault="00067FDF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      4   4  4</w:t>
      </w:r>
    </w:p>
    <w:p w:rsidR="00067FDF" w:rsidRPr="00D46B37" w:rsidRDefault="00067FDF">
      <w:pPr>
        <w:rPr>
          <w:rFonts w:ascii="ALFABET98" w:hAnsi="ALFABET98"/>
          <w:sz w:val="24"/>
          <w:szCs w:val="24"/>
        </w:rPr>
      </w:pPr>
      <w:r w:rsidRPr="00D46B37">
        <w:rPr>
          <w:rFonts w:ascii="ALFABET98" w:hAnsi="ALFABET98"/>
          <w:sz w:val="24"/>
          <w:szCs w:val="24"/>
        </w:rPr>
        <w:t>A,B ve C    0’dan büyük birer sayı olduklarına göre; ABA sayısı kaç eder?</w:t>
      </w:r>
    </w:p>
    <w:p w:rsidR="00067FDF" w:rsidRPr="00D46B37" w:rsidRDefault="00067FDF">
      <w:pPr>
        <w:rPr>
          <w:rFonts w:ascii="ALFABET98" w:hAnsi="ALFABET98"/>
          <w:sz w:val="24"/>
          <w:szCs w:val="24"/>
        </w:rPr>
      </w:pPr>
      <w:r w:rsidRPr="00D46B37">
        <w:rPr>
          <w:rFonts w:ascii="ALFABET98" w:hAnsi="ALFABET98"/>
          <w:sz w:val="24"/>
          <w:szCs w:val="24"/>
        </w:rPr>
        <w:t xml:space="preserve"> A.121    </w:t>
      </w:r>
      <w:r>
        <w:rPr>
          <w:rFonts w:ascii="ALFABET98" w:hAnsi="ALFABET98"/>
          <w:sz w:val="24"/>
          <w:szCs w:val="24"/>
        </w:rPr>
        <w:t xml:space="preserve"> </w:t>
      </w:r>
      <w:r w:rsidRPr="00D46B37">
        <w:rPr>
          <w:rFonts w:ascii="ALFABET98" w:hAnsi="ALFABET98"/>
          <w:sz w:val="24"/>
          <w:szCs w:val="24"/>
        </w:rPr>
        <w:t xml:space="preserve">    </w:t>
      </w:r>
      <w:r>
        <w:rPr>
          <w:rFonts w:ascii="ALFABET98" w:hAnsi="ALFABET98"/>
          <w:sz w:val="24"/>
          <w:szCs w:val="24"/>
        </w:rPr>
        <w:t xml:space="preserve"> </w:t>
      </w:r>
      <w:bookmarkStart w:id="0" w:name="_GoBack"/>
      <w:bookmarkEnd w:id="0"/>
      <w:r w:rsidRPr="00D46B37">
        <w:rPr>
          <w:rFonts w:ascii="ALFABET98" w:hAnsi="ALFABET98"/>
          <w:sz w:val="24"/>
          <w:szCs w:val="24"/>
        </w:rPr>
        <w:t xml:space="preserve">  B.212   </w:t>
      </w:r>
      <w:r>
        <w:rPr>
          <w:rFonts w:ascii="ALFABET98" w:hAnsi="ALFABET98"/>
          <w:sz w:val="24"/>
          <w:szCs w:val="24"/>
        </w:rPr>
        <w:t xml:space="preserve">  </w:t>
      </w:r>
      <w:r w:rsidRPr="00D46B37">
        <w:rPr>
          <w:rFonts w:ascii="ALFABET98" w:hAnsi="ALFABET98"/>
          <w:sz w:val="24"/>
          <w:szCs w:val="24"/>
        </w:rPr>
        <w:t xml:space="preserve">     C.202  </w:t>
      </w:r>
    </w:p>
    <w:p w:rsidR="00067FDF" w:rsidRDefault="00067FDF"/>
    <w:p w:rsidR="00067FDF" w:rsidRDefault="00067FDF"/>
    <w:p w:rsidR="00067FDF" w:rsidRDefault="00067FDF"/>
    <w:p w:rsidR="00067FDF" w:rsidRPr="00F74B03" w:rsidRDefault="00067FDF">
      <w:pPr>
        <w:rPr>
          <w:rFonts w:ascii="ALFABET98" w:hAnsi="ALFABET98"/>
          <w:sz w:val="24"/>
        </w:rPr>
      </w:pPr>
    </w:p>
    <w:sectPr w:rsidR="00067FDF" w:rsidRPr="00F74B03" w:rsidSect="007761D8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1D8"/>
    <w:rsid w:val="0003116F"/>
    <w:rsid w:val="00067FDF"/>
    <w:rsid w:val="001457AA"/>
    <w:rsid w:val="002370B6"/>
    <w:rsid w:val="002E4244"/>
    <w:rsid w:val="003E673D"/>
    <w:rsid w:val="00402931"/>
    <w:rsid w:val="004327E5"/>
    <w:rsid w:val="004A27EB"/>
    <w:rsid w:val="004E0125"/>
    <w:rsid w:val="00525617"/>
    <w:rsid w:val="0053532A"/>
    <w:rsid w:val="006219E0"/>
    <w:rsid w:val="00694D84"/>
    <w:rsid w:val="006C312F"/>
    <w:rsid w:val="007043DF"/>
    <w:rsid w:val="0071069F"/>
    <w:rsid w:val="0076042D"/>
    <w:rsid w:val="007761D8"/>
    <w:rsid w:val="0094039A"/>
    <w:rsid w:val="00994497"/>
    <w:rsid w:val="00997DA2"/>
    <w:rsid w:val="009A6AB8"/>
    <w:rsid w:val="00AC3CAF"/>
    <w:rsid w:val="00B021CB"/>
    <w:rsid w:val="00B130F3"/>
    <w:rsid w:val="00B22686"/>
    <w:rsid w:val="00BA27AF"/>
    <w:rsid w:val="00C8410E"/>
    <w:rsid w:val="00C86D05"/>
    <w:rsid w:val="00CC1900"/>
    <w:rsid w:val="00D3208A"/>
    <w:rsid w:val="00D46B37"/>
    <w:rsid w:val="00DA51E8"/>
    <w:rsid w:val="00DD387D"/>
    <w:rsid w:val="00E70DE1"/>
    <w:rsid w:val="00E81C8A"/>
    <w:rsid w:val="00EA183B"/>
    <w:rsid w:val="00F633FF"/>
    <w:rsid w:val="00F74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10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25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561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370B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3</Pages>
  <Words>308</Words>
  <Characters>1760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eymen</dc:creator>
  <cp:keywords>www.sorubak.com</cp:keywords>
  <dc:description>www.sorubak.com</dc:description>
  <cp:lastModifiedBy>edanur</cp:lastModifiedBy>
  <cp:revision>5</cp:revision>
  <dcterms:created xsi:type="dcterms:W3CDTF">2013-03-31T10:57:00Z</dcterms:created>
  <dcterms:modified xsi:type="dcterms:W3CDTF">2014-05-04T08:50:00Z</dcterms:modified>
  <cp:category>www.sorubak.com</cp:category>
</cp:coreProperties>
</file>