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CA" w:rsidRDefault="00FF5DCA">
      <w:r>
        <w:rPr>
          <w:noProof/>
          <w:lang w:eastAsia="tr-TR"/>
        </w:rPr>
        <w:pict>
          <v:roundrect id="Yuvarlatılmış Dikdörtgen 1625" o:spid="_x0000_s1026" style="position:absolute;margin-left:-40.1pt;margin-top:-35.6pt;width:532.5pt;height:54.75pt;z-index:251603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" filled="f" strokecolor="#bc4542">
            <v:shadow on="t" color="black" opacity="24903f" origin=",.5" offset="0,.55556mm"/>
            <v:textbox>
              <w:txbxContent>
                <w:p w:rsidR="00FF5DCA" w:rsidRPr="007761D8" w:rsidRDefault="00FF5DCA" w:rsidP="003B1693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3.SINIF </w:t>
                  </w:r>
                  <w:r w:rsidRPr="007761D8">
                    <w:rPr>
                      <w:rFonts w:ascii="Times New Roman" w:hAnsi="Times New Roman"/>
                      <w:b/>
                      <w:sz w:val="32"/>
                    </w:rPr>
                    <w:t>–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>KESİRLER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DEĞERLENDİRME TESTİ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                  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Ad:  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 Soyad: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              No:</w:t>
                  </w:r>
                </w:p>
              </w:txbxContent>
            </v:textbox>
          </v:roundrect>
        </w:pict>
      </w:r>
    </w:p>
    <w:p w:rsidR="00FF5DCA" w:rsidRDefault="00FF5DCA" w:rsidP="00CA54B6">
      <w:pPr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7" type="#_x0000_t75" alt="pepe.jpg" style="position:absolute;margin-left:10.15pt;margin-top:12.3pt;width:40.8pt;height:43.5pt;z-index:251637760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3" o:spid="_x0000_s1028" style="position:absolute;margin-left:97.15pt;margin-top:4.2pt;width:35.25pt;height:25.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" o:spid="_x0000_s1029" style="position:absolute;margin-left:61.9pt;margin-top:4.2pt;width:35.25pt;height:25.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line id="Düz Bağlayıcı 71" o:spid="_x0000_s1030" style="position:absolute;z-index:251620352;visibility:visible" from="223.9pt,8.7pt" to="223.9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" strokeweight="2pt">
            <v:stroke dashstyle="1 1"/>
            <v:shadow on="t" color="black" opacity="24903f" origin=",.5" offset="0,.55556mm"/>
          </v:line>
        </w:pict>
      </w:r>
      <w:r w:rsidRPr="006C312F">
        <w:rPr>
          <w:rFonts w:ascii="ALFABET98" w:hAnsi="ALFABET98"/>
          <w:b/>
          <w:sz w:val="24"/>
        </w:rPr>
        <w:t>1.)</w:t>
      </w:r>
      <w:r w:rsidRPr="006C312F">
        <w:rPr>
          <w:rFonts w:ascii="ALFABET98" w:hAnsi="ALFABET98"/>
          <w:sz w:val="24"/>
        </w:rPr>
        <w:t xml:space="preserve"> </w:t>
      </w:r>
    </w:p>
    <w:p w:rsidR="00FF5DCA" w:rsidRDefault="00FF5DCA" w:rsidP="00CA54B6">
      <w:pPr>
        <w:rPr>
          <w:rFonts w:ascii="ALFABET98" w:hAnsi="ALFABET98"/>
          <w:sz w:val="28"/>
        </w:rPr>
      </w:pPr>
      <w:r>
        <w:rPr>
          <w:noProof/>
          <w:lang w:eastAsia="tr-TR"/>
        </w:rPr>
        <w:pict>
          <v:rect id="Dikdörtgen 4" o:spid="_x0000_s1031" style="position:absolute;margin-left:97.15pt;margin-top:1.05pt;width:35.25pt;height:25.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" o:spid="_x0000_s1032" style="position:absolute;margin-left:61.9pt;margin-top:1.05pt;width:35.25pt;height:25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</w:p>
    <w:p w:rsidR="00FF5DCA" w:rsidRDefault="00FF5DCA" w:rsidP="00CA54B6">
      <w:pPr>
        <w:rPr>
          <w:rFonts w:ascii="ALFABET98" w:hAnsi="ALFABET98"/>
          <w:sz w:val="24"/>
        </w:rPr>
      </w:pPr>
    </w:p>
    <w:p w:rsidR="00FF5DCA" w:rsidRDefault="00FF5DCA" w:rsidP="00CA54B6">
      <w:pPr>
        <w:rPr>
          <w:rFonts w:ascii="ALFABET98" w:hAnsi="ALFABET98"/>
          <w:sz w:val="24"/>
        </w:rPr>
      </w:pPr>
      <w:r w:rsidRPr="00CA54B6">
        <w:rPr>
          <w:rFonts w:ascii="ALFABET98" w:hAnsi="ALFABET98"/>
          <w:sz w:val="24"/>
        </w:rPr>
        <w:t>Pepee’nin elindeki kesir aşağıdakilerden hangisidir?</w:t>
      </w:r>
    </w:p>
    <w:p w:rsidR="00FF5DCA" w:rsidRPr="00CA54B6" w:rsidRDefault="00FF5DCA" w:rsidP="00CA54B6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25" o:spid="_x0000_s1033" style="position:absolute;z-index:251658240;visibility:visible" from="223.9pt,46.15pt" to="486.4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">
            <v:stroke dashstyle="dash"/>
          </v:line>
        </w:pict>
      </w:r>
      <w:r>
        <w:rPr>
          <w:noProof/>
          <w:lang w:eastAsia="tr-TR"/>
        </w:rPr>
        <w:pict>
          <v:line id="Düz Bağlayıcı 76" o:spid="_x0000_s1034" style="position:absolute;z-index:251621376;visibility:visible" from="-34.85pt,46.15pt" to="227.6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">
            <v:stroke dashstyle="dash"/>
          </v:line>
        </w:pict>
      </w:r>
      <w:r>
        <w:rPr>
          <w:rFonts w:ascii="ALFABET98" w:hAnsi="ALFABET98"/>
          <w:sz w:val="24"/>
        </w:rPr>
        <w:t xml:space="preserve">A. </w:t>
      </w:r>
      <w:r w:rsidRPr="006F737F">
        <w:rPr>
          <w:rFonts w:ascii="ALFABET98" w:hAnsi="ALFABET98"/>
          <w:sz w:val="48"/>
        </w:rPr>
        <w:fldChar w:fldCharType="begin"/>
      </w:r>
      <w:r w:rsidRPr="006F737F">
        <w:rPr>
          <w:rFonts w:ascii="ALFABET98" w:hAnsi="ALFABET98"/>
          <w:sz w:val="48"/>
        </w:rPr>
        <w:instrText xml:space="preserve"> QUOTE </w:instrText>
      </w:r>
      <w:r w:rsidRPr="006F737F">
        <w:pict>
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71069F&quot;/&gt;&lt;wsp:rsid wsp:val=&quot;0071219E&quot;/&gt;&lt;wsp:rsid wsp:val=&quot;007761D8&quot;/&gt;&lt;wsp:rsid wsp:val=&quot;0080145A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0145A&quot;&gt;&lt;m:oMathPara&gt;&lt;m:oMath&gt;&lt;m:f&gt;&lt;m:fPr&gt;&lt;m:ctrlPr&gt;&lt;w:rPr&gt;&lt;w:rFonts w:ascii=&quot;Cambria Math&quot; w:h-ansi=&quot;Cambria Math&quot;/&gt;&lt;wx:font wx:val=&quot;Cambria Math&quot;/&gt;&lt;w:i/&gt;&lt;w:sz w:val=&quot;48&quot;/&gt;&lt;/w:rPr&gt;&lt;/m:ctrlPr&gt;&lt;/m:fPr&gt;&lt;m:num&gt;&lt;m:r&gt;&lt;w:rPr&gt;&lt;w:rFonts w:ascii=&quot;Cambria Math&quot; w:h-ansi=&quot;Cambria Math&quot;/&gt;&lt;wx:font wx:val=&quot;Cambria Math&quot;/&gt;&lt;w:i/&gt;&lt;w:sz w:val=&quot;48&quot;/&gt;&lt;/w:rPr&gt;&lt;m:t&gt;1&lt;/m:t&gt;&lt;/m:r&gt;&lt;/m:num&gt;&lt;m:den&gt;&lt;m:r&gt;&lt;w:rPr&gt;&lt;w:rFonts w:ascii=&quot;Cambria Math&quot; w:h-ansi=&quot;Cambria Math&quot;/&gt;&lt;wx:font wx:val=&quot;Cambria Math&quot;/&gt;&lt;w:i/&gt;&lt;w:sz w:val=&quot;4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48"/>
        </w:rPr>
        <w:instrText xml:space="preserve"> </w:instrText>
      </w:r>
      <w:r w:rsidRPr="006F737F">
        <w:rPr>
          <w:rFonts w:ascii="ALFABET98" w:hAnsi="ALFABET98"/>
          <w:sz w:val="48"/>
        </w:rPr>
        <w:fldChar w:fldCharType="separate"/>
      </w:r>
      <w:r w:rsidRPr="006F737F">
        <w:pict>
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71069F&quot;/&gt;&lt;wsp:rsid wsp:val=&quot;0071219E&quot;/&gt;&lt;wsp:rsid wsp:val=&quot;007761D8&quot;/&gt;&lt;wsp:rsid wsp:val=&quot;0080145A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0145A&quot;&gt;&lt;m:oMathPara&gt;&lt;m:oMath&gt;&lt;m:f&gt;&lt;m:fPr&gt;&lt;m:ctrlPr&gt;&lt;w:rPr&gt;&lt;w:rFonts w:ascii=&quot;Cambria Math&quot; w:h-ansi=&quot;Cambria Math&quot;/&gt;&lt;wx:font wx:val=&quot;Cambria Math&quot;/&gt;&lt;w:i/&gt;&lt;w:sz w:val=&quot;48&quot;/&gt;&lt;/w:rPr&gt;&lt;/m:ctrlPr&gt;&lt;/m:fPr&gt;&lt;m:num&gt;&lt;m:r&gt;&lt;w:rPr&gt;&lt;w:rFonts w:ascii=&quot;Cambria Math&quot; w:h-ansi=&quot;Cambria Math&quot;/&gt;&lt;wx:font wx:val=&quot;Cambria Math&quot;/&gt;&lt;w:i/&gt;&lt;w:sz w:val=&quot;48&quot;/&gt;&lt;/w:rPr&gt;&lt;m:t&gt;1&lt;/m:t&gt;&lt;/m:r&gt;&lt;/m:num&gt;&lt;m:den&gt;&lt;m:r&gt;&lt;w:rPr&gt;&lt;w:rFonts w:ascii=&quot;Cambria Math&quot; w:h-ansi=&quot;Cambria Math&quot;/&gt;&lt;wx:font wx:val=&quot;Cambria Math&quot;/&gt;&lt;w:i/&gt;&lt;w:sz w:val=&quot;4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48"/>
        </w:rPr>
        <w:fldChar w:fldCharType="end"/>
      </w:r>
      <w:r>
        <w:rPr>
          <w:rFonts w:ascii="ALFABET98" w:hAnsi="ALFABET98"/>
          <w:sz w:val="48"/>
        </w:rPr>
        <w:t xml:space="preserve">       </w:t>
      </w:r>
      <w:r w:rsidRPr="00CA54B6">
        <w:rPr>
          <w:rFonts w:ascii="ALFABET98" w:hAnsi="ALFABET98"/>
          <w:sz w:val="24"/>
        </w:rPr>
        <w:t>B.</w:t>
      </w:r>
      <w:r>
        <w:rPr>
          <w:rFonts w:ascii="ALFABET98" w:hAnsi="ALFABET98"/>
          <w:sz w:val="24"/>
        </w:rPr>
        <w:t xml:space="preserve">  </w:t>
      </w:r>
      <w:r w:rsidRPr="006F737F">
        <w:rPr>
          <w:rFonts w:ascii="ALFABET98" w:hAnsi="ALFABET98"/>
          <w:sz w:val="48"/>
          <w:szCs w:val="56"/>
        </w:rPr>
        <w:fldChar w:fldCharType="begin"/>
      </w:r>
      <w:r w:rsidRPr="006F737F">
        <w:rPr>
          <w:rFonts w:ascii="ALFABET98" w:hAnsi="ALFABET98"/>
          <w:sz w:val="48"/>
          <w:szCs w:val="56"/>
        </w:rPr>
        <w:instrText xml:space="preserve"> QUOTE </w:instrText>
      </w:r>
      <w:r w:rsidRPr="006F737F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3616B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A3616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48"/>
          <w:szCs w:val="56"/>
        </w:rPr>
        <w:instrText xml:space="preserve"> </w:instrText>
      </w:r>
      <w:r w:rsidRPr="006F737F">
        <w:rPr>
          <w:rFonts w:ascii="ALFABET98" w:hAnsi="ALFABET98"/>
          <w:sz w:val="48"/>
          <w:szCs w:val="56"/>
        </w:rPr>
        <w:fldChar w:fldCharType="separate"/>
      </w:r>
      <w:r w:rsidRPr="006F737F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3616B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A3616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 w:val=&quot;48&quot;/&gt;&lt;w:sz-cs w:val=&quot;5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48"/>
          <w:szCs w:val="56"/>
        </w:rPr>
        <w:fldChar w:fldCharType="end"/>
      </w:r>
      <w:r>
        <w:rPr>
          <w:rFonts w:ascii="ALFABET98" w:hAnsi="ALFABET98"/>
          <w:sz w:val="48"/>
          <w:szCs w:val="56"/>
        </w:rPr>
        <w:t xml:space="preserve">      </w:t>
      </w:r>
      <w:r w:rsidRPr="00CA54B6">
        <w:rPr>
          <w:rFonts w:ascii="ALFABET98" w:hAnsi="ALFABET98"/>
          <w:sz w:val="24"/>
          <w:szCs w:val="56"/>
        </w:rPr>
        <w:t>C.</w:t>
      </w:r>
      <w:r>
        <w:rPr>
          <w:rFonts w:ascii="ALFABET98" w:hAnsi="ALFABET98"/>
          <w:sz w:val="24"/>
          <w:szCs w:val="56"/>
        </w:rPr>
        <w:t xml:space="preserve"> </w:t>
      </w:r>
      <w:r w:rsidRPr="006F737F">
        <w:rPr>
          <w:rFonts w:ascii="ALFABET98" w:hAnsi="ALFABET98"/>
          <w:sz w:val="24"/>
        </w:rPr>
        <w:fldChar w:fldCharType="begin"/>
      </w:r>
      <w:r w:rsidRPr="006F737F">
        <w:rPr>
          <w:rFonts w:ascii="ALFABET98" w:hAnsi="ALFABET98"/>
          <w:sz w:val="24"/>
        </w:rPr>
        <w:instrText xml:space="preserve"> QUOTE </w:instrText>
      </w:r>
      <w:r w:rsidRPr="006F737F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E4346D&quot;/&gt;&lt;wsp:rsid wsp:val=&quot;00F35063&quot;/&gt;&lt;wsp:rsid wsp:val=&quot;00F633FF&quot;/&gt;&lt;wsp:rsid wsp:val=&quot;00F74B03&quot;/&gt;&lt;/wsp:rsids&gt;&lt;/w:docPr&gt;&lt;w:body&gt;&lt;w:p wsp:rsidR=&quot;00000000&quot; wsp:rsidRDefault=&quot;00E4346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m:t&gt;2&lt;/m:t&gt;&lt;/m:r&gt;&lt;/m:num&gt;&lt;m:den&gt;&lt;m: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instrText xml:space="preserve"> </w:instrText>
      </w:r>
      <w:r w:rsidRPr="006F737F">
        <w:rPr>
          <w:rFonts w:ascii="ALFABET98" w:hAnsi="ALFABET98"/>
          <w:sz w:val="24"/>
        </w:rPr>
        <w:fldChar w:fldCharType="separate"/>
      </w:r>
      <w:r w:rsidRPr="006F737F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E4346D&quot;/&gt;&lt;wsp:rsid wsp:val=&quot;00F35063&quot;/&gt;&lt;wsp:rsid wsp:val=&quot;00F633FF&quot;/&gt;&lt;wsp:rsid wsp:val=&quot;00F74B03&quot;/&gt;&lt;/wsp:rsids&gt;&lt;/w:docPr&gt;&lt;w:body&gt;&lt;w:p wsp:rsidR=&quot;00000000&quot; wsp:rsidRDefault=&quot;00E4346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m:t&gt;2&lt;/m:t&gt;&lt;/m:r&gt;&lt;/m:num&gt;&lt;m:den&gt;&lt;m:r&gt;&lt;w:rPr&gt;&lt;w:rFonts w:ascii=&quot;Cambria Math&quot; w:fareast=&quot;Times New Roman&quot; w:h-ansi=&quot;Cambria Math&quot;/&gt;&lt;wx:font wx:val=&quot;Cambria Math&quot;/&gt;&lt;w:i/&gt;&lt;w:sz w:val=&quot;48&quot;/&gt;&lt;w:sz-cs w:val=&quot;4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fldChar w:fldCharType="end"/>
      </w:r>
    </w:p>
    <w:p w:rsidR="00FF5DCA" w:rsidRPr="00F35063" w:rsidRDefault="00FF5DCA">
      <w:pPr>
        <w:rPr>
          <w:rFonts w:ascii="ALFABET98" w:hAnsi="ALFABET98"/>
          <w:sz w:val="28"/>
        </w:rPr>
      </w:pPr>
      <w:r>
        <w:rPr>
          <w:noProof/>
          <w:lang w:eastAsia="tr-TR"/>
        </w:rPr>
        <w:pict>
          <v:rect id="Dikdörtgen 10" o:spid="_x0000_s1035" style="position:absolute;margin-left:74.65pt;margin-top:20.55pt;width:23.25pt;height:15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" fillcolor="window" strokecolor="#4bacc6" strokeweight=".25pt"/>
        </w:pict>
      </w:r>
      <w:r>
        <w:rPr>
          <w:noProof/>
          <w:lang w:eastAsia="tr-TR"/>
        </w:rPr>
        <w:pict>
          <v:rect id="Dikdörtgen 7" o:spid="_x0000_s1036" style="position:absolute;margin-left:51.4pt;margin-top:20.55pt;width:23.25pt;height:15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" strokecolor="#4bacc6" strokeweight=".25pt"/>
        </w:pict>
      </w:r>
      <w:r>
        <w:rPr>
          <w:noProof/>
          <w:lang w:eastAsia="tr-TR"/>
        </w:rPr>
        <w:pict>
          <v:rect id="Dikdörtgen 5" o:spid="_x0000_s1037" style="position:absolute;margin-left:28.15pt;margin-top:20.55pt;width:23.25pt;height:15.7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" o:spid="_x0000_s1038" style="position:absolute;margin-left:74.65pt;margin-top:20.25pt;width:23.25pt;height:15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" fillcolor="window" strokecolor="#4bacc6" strokeweight=".25pt"/>
        </w:pict>
      </w:r>
      <w:r>
        <w:rPr>
          <w:noProof/>
          <w:lang w:eastAsia="tr-TR"/>
        </w:rPr>
        <w:pict>
          <v:rect id="Dikdörtgen 13" o:spid="_x0000_s1039" style="position:absolute;margin-left:51.4pt;margin-top:20.25pt;width:23.25pt;height:15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" fillcolor="window" strokecolor="#4bacc6" strokeweight=".25pt"/>
        </w:pict>
      </w:r>
      <w:r>
        <w:rPr>
          <w:noProof/>
          <w:lang w:eastAsia="tr-TR"/>
        </w:rPr>
        <w:pict>
          <v:rect id="Dikdörtgen 12" o:spid="_x0000_s1040" style="position:absolute;margin-left:28.15pt;margin-top:20.25pt;width:23.25pt;height:15.7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" fillcolor="window" strokecolor="#4bacc6" strokeweight=".25pt"/>
        </w:pict>
      </w:r>
      <w:r>
        <w:rPr>
          <w:noProof/>
          <w:lang w:eastAsia="tr-TR"/>
        </w:rPr>
        <w:pict>
          <v:rect id="Dikdörtgen 11" o:spid="_x0000_s1041" style="position:absolute;margin-left:74.65pt;margin-top:4.5pt;width:23.25pt;height:15.7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" fillcolor="window" strokecolor="#4bacc6" strokeweight=".25pt"/>
        </w:pict>
      </w:r>
      <w:r>
        <w:rPr>
          <w:noProof/>
          <w:lang w:eastAsia="tr-TR"/>
        </w:rPr>
        <w:pict>
          <v:rect id="Dikdörtgen 9" o:spid="_x0000_s1042" style="position:absolute;margin-left:51.4pt;margin-top:4.5pt;width:23.25pt;height:15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" fillcolor="window" strokecolor="#4bacc6" strokeweight=".25pt"/>
        </w:pict>
      </w:r>
      <w:r>
        <w:rPr>
          <w:noProof/>
          <w:lang w:eastAsia="tr-TR"/>
        </w:rPr>
        <w:pict>
          <v:rect id="Dikdörtgen 6" o:spid="_x0000_s1043" style="position:absolute;margin-left:28.15pt;margin-top:4.5pt;width:23.25pt;height:15.7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 w:rsidRPr="007761D8">
        <w:rPr>
          <w:rFonts w:ascii="ALFABET98" w:hAnsi="ALFABET98"/>
          <w:b/>
          <w:sz w:val="24"/>
        </w:rPr>
        <w:t xml:space="preserve">2.) </w:t>
      </w:r>
    </w:p>
    <w:p w:rsidR="00FF5DCA" w:rsidRDefault="00FF5DCA">
      <w:pPr>
        <w:rPr>
          <w:rFonts w:ascii="ALFABET98" w:hAnsi="ALFABET98"/>
          <w:b/>
          <w:sz w:val="24"/>
        </w:rPr>
      </w:pPr>
    </w:p>
    <w:p w:rsidR="00FF5DCA" w:rsidRPr="00CA54B6" w:rsidRDefault="00FF5DCA">
      <w:pPr>
        <w:rPr>
          <w:rFonts w:ascii="ALFABET98" w:hAnsi="ALFABET98"/>
          <w:sz w:val="24"/>
        </w:rPr>
      </w:pPr>
      <w:r w:rsidRPr="00CA54B6">
        <w:rPr>
          <w:rFonts w:ascii="ALFABET98" w:hAnsi="ALFABET98"/>
          <w:sz w:val="24"/>
        </w:rPr>
        <w:t>Yukarıdaki kesirde taralı kısım 10 ise, kesrin tamamı kaç olur?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27" o:spid="_x0000_s1044" style="position:absolute;z-index:251660288;visibility:visible" from="223.9pt,.5pt" to="486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Vs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">
            <v:stroke dashstyle="dash"/>
          </v:line>
        </w:pict>
      </w:r>
      <w:r>
        <w:rPr>
          <w:noProof/>
          <w:lang w:eastAsia="tr-TR"/>
        </w:rPr>
        <w:pict>
          <v:line id="Düz Bağlayıcı 78" o:spid="_x0000_s1045" style="position:absolute;z-index:251623424;visibility:visible" from="-34.85pt,26.8pt" to="22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MB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">
            <v:stroke dashstyle="dash"/>
          </v:line>
        </w:pict>
      </w:r>
      <w:r>
        <w:rPr>
          <w:rFonts w:ascii="ALFABET98" w:hAnsi="ALFABET98"/>
          <w:sz w:val="24"/>
        </w:rPr>
        <w:t>A. 60             B.90            C. 45</w:t>
      </w:r>
    </w:p>
    <w:p w:rsidR="00FF5DCA" w:rsidRDefault="00FF5DCA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66" o:spid="_x0000_s1046" style="position:absolute;margin-left:41.65pt;margin-top:6.15pt;width:124.5pt;height:66pt;z-index:251618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" filled="f" strokecolor="#795d9b">
            <v:shadow on="t" color="black" opacity="24903f" origin=",.5" offset="0,.55556mm"/>
            <v:textbox>
              <w:txbxContent>
                <w:p w:rsidR="00FF5DCA" w:rsidRPr="00BA27AF" w:rsidRDefault="00FF5DCA" w:rsidP="00BA27AF">
                  <w:pPr>
                    <w:rPr>
                      <w:rFonts w:ascii="ALFABET98" w:hAnsi="ALFABET98"/>
                      <w:b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1" o:spid="_x0000_s1047" style="position:absolute;margin-left:108.4pt;margin-top:21.15pt;width:27.75pt;height:16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7" o:spid="_x0000_s1048" style="position:absolute;margin-left:80.65pt;margin-top:21.15pt;width:27.75pt;height:16.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Resim 15" o:spid="_x0000_s1049" type="#_x0000_t75" alt="spiderman1" style="position:absolute;margin-left:19.15pt;margin-top:6.15pt;width:36.6pt;height:50.25pt;z-index:251652096;visibility:visible">
            <v:imagedata r:id="rId6" o:title=""/>
          </v:shape>
        </w:pict>
      </w:r>
    </w:p>
    <w:p w:rsidR="00FF5DCA" w:rsidRDefault="00FF5DCA" w:rsidP="00CA54B6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ect id="Dikdörtgen 22" o:spid="_x0000_s1050" style="position:absolute;margin-left:108.4pt;margin-top:9pt;width:27.75pt;height:16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" strokecolor="#8064a2" strokeweight="1.5pt"/>
        </w:pict>
      </w:r>
      <w:r>
        <w:rPr>
          <w:noProof/>
          <w:lang w:eastAsia="tr-TR"/>
        </w:rPr>
        <w:pict>
          <v:rect id="Dikdörtgen 20" o:spid="_x0000_s1051" style="position:absolute;margin-left:80.65pt;margin-top:9pt;width:27.75pt;height:16.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 w:rsidRPr="006C312F">
        <w:rPr>
          <w:rFonts w:ascii="ALFABET98" w:hAnsi="ALFABET98"/>
          <w:b/>
          <w:sz w:val="24"/>
        </w:rPr>
        <w:t>3.)</w:t>
      </w:r>
      <w:r>
        <w:rPr>
          <w:rFonts w:ascii="ALFABET98" w:hAnsi="ALFABET98"/>
          <w:sz w:val="24"/>
        </w:rPr>
        <w:t xml:space="preserve">    </w:t>
      </w:r>
    </w:p>
    <w:p w:rsidR="00FF5DCA" w:rsidRDefault="00FF5DCA" w:rsidP="00CA54B6">
      <w:pPr>
        <w:rPr>
          <w:rFonts w:ascii="ALFABET98" w:hAnsi="ALFABET98"/>
          <w:sz w:val="24"/>
        </w:rPr>
      </w:pPr>
    </w:p>
    <w:p w:rsidR="00FF5DCA" w:rsidRDefault="00FF5DCA" w:rsidP="00CA54B6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Örümcek Adam’ın elindeki kesir ile ilgili aşağıdaki ifadelerden hangisi yanlıştır?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605" o:spid="_x0000_s1052" style="position:absolute;z-index:251668480;visibility:visible" from="223.9pt,4pt" to="486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">
            <v:stroke dashstyle="dash"/>
          </v:lin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53" type="#_x0000_t62" style="position:absolute;margin-left:19.15pt;margin-top:96.6pt;width:188.25pt;height:64.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" adj="-1347,9210" filled="f" strokecolor="#40a7c2">
            <v:shadow on="t" color="black" opacity="24903f" origin=",.5" offset="0,.55556mm"/>
            <v:textbox>
              <w:txbxContent>
                <w:p w:rsidR="00FF5DCA" w:rsidRDefault="00FF5DCA" w:rsidP="001457AA">
                  <w:pPr>
                    <w:jc w:val="center"/>
                  </w:pPr>
                  <w:r>
                    <w:t>Paydası 12, payı bunun çeyreği olan kesir aşağıdakilerde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4 Resim" o:spid="_x0000_s1054" type="#_x0000_t75" alt="kayu.jpg" style="position:absolute;margin-left:6.3pt;margin-top:97.05pt;width:21.8pt;height:38.85pt;z-index:251616256;visibility:visible">
            <v:imagedata r:id="rId7" o:title=""/>
          </v:shape>
        </w:pict>
      </w:r>
      <w:r>
        <w:rPr>
          <w:noProof/>
          <w:lang w:eastAsia="tr-TR"/>
        </w:rPr>
        <w:pict>
          <v:line id="Düz Bağlayıcı 77" o:spid="_x0000_s1055" style="position:absolute;z-index:251622400;visibility:visible" from="-34.85pt,92pt" to="227.65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">
            <v:stroke dashstyle="dash"/>
          </v:line>
        </w:pict>
      </w:r>
      <w:r>
        <w:rPr>
          <w:rFonts w:ascii="ALFABET98" w:hAnsi="ALFABET98"/>
          <w:sz w:val="24"/>
        </w:rPr>
        <w:t xml:space="preserve">A. Bütün üçe bölünmüş bir parçası alınmıştır.                                          B. Bu kesrin yazılışı </w:t>
      </w:r>
      <w:r w:rsidRPr="006F737F">
        <w:rPr>
          <w:rFonts w:ascii="ALFABET98" w:hAnsi="ALFABET98"/>
          <w:sz w:val="24"/>
        </w:rPr>
        <w:fldChar w:fldCharType="begin"/>
      </w:r>
      <w:r w:rsidRPr="006F737F">
        <w:rPr>
          <w:rFonts w:ascii="ALFABET98" w:hAnsi="ALFABET98"/>
          <w:sz w:val="24"/>
        </w:rPr>
        <w:instrText xml:space="preserve"> QUOTE </w:instrText>
      </w:r>
      <w:r w:rsidRPr="006F737F">
        <w:pict>
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0528C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0528C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instrText xml:space="preserve"> </w:instrText>
      </w:r>
      <w:r w:rsidRPr="006F737F">
        <w:rPr>
          <w:rFonts w:ascii="ALFABET98" w:hAnsi="ALFABET98"/>
          <w:sz w:val="24"/>
        </w:rPr>
        <w:fldChar w:fldCharType="separate"/>
      </w:r>
      <w:r w:rsidRPr="006F737F">
        <w:pict>
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0528C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0528C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‘tür.                     C. Kesir dört parçaya bölünmüştür.</w:t>
      </w:r>
    </w:p>
    <w:p w:rsidR="00FF5DCA" w:rsidRDefault="00FF5DCA">
      <w:pPr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4.</w:t>
      </w:r>
    </w:p>
    <w:p w:rsidR="00FF5DCA" w:rsidRDefault="00FF5DCA">
      <w:pPr>
        <w:rPr>
          <w:rFonts w:ascii="ALFABET98" w:hAnsi="ALFABET98"/>
          <w:b/>
          <w:sz w:val="24"/>
        </w:rPr>
      </w:pPr>
    </w:p>
    <w:p w:rsidR="00FF5DCA" w:rsidRDefault="00FF5DCA">
      <w:pPr>
        <w:rPr>
          <w:rFonts w:ascii="ALFABET98" w:hAnsi="ALFABET98"/>
          <w:b/>
          <w:sz w:val="24"/>
        </w:rPr>
      </w:pPr>
    </w:p>
    <w:p w:rsidR="00FF5DCA" w:rsidRPr="0071219E" w:rsidRDefault="00FF5DCA">
      <w:pPr>
        <w:rPr>
          <w:rFonts w:ascii="ALFABET98" w:hAnsi="ALFABET98"/>
          <w:sz w:val="24"/>
        </w:rPr>
      </w:pPr>
      <w:r w:rsidRPr="0071219E">
        <w:rPr>
          <w:rFonts w:ascii="ALFABET98" w:hAnsi="ALFABET98"/>
          <w:sz w:val="24"/>
        </w:rPr>
        <w:t>A.</w:t>
      </w:r>
      <w:r>
        <w:rPr>
          <w:rFonts w:ascii="ALFABET98" w:hAnsi="ALFABET98"/>
        </w:rPr>
        <w:t xml:space="preserve">               </w:t>
      </w:r>
      <w:r w:rsidRPr="0071219E">
        <w:rPr>
          <w:rFonts w:ascii="ALFABET98" w:hAnsi="ALFABET98"/>
          <w:sz w:val="24"/>
        </w:rPr>
        <w:t>B</w:t>
      </w:r>
      <w:r>
        <w:rPr>
          <w:rFonts w:ascii="ALFABET98" w:hAnsi="ALFABET98"/>
        </w:rPr>
        <w:t>.</w:t>
      </w:r>
      <w:r w:rsidRPr="0071219E">
        <w:rPr>
          <w:rFonts w:ascii="ALFABET98" w:hAnsi="ALFABET98"/>
        </w:rPr>
        <w:t xml:space="preserve">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33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153E36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153E3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34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153E36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153E3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 </w:t>
      </w:r>
      <w:r>
        <w:rPr>
          <w:rFonts w:ascii="ALFABET98" w:hAnsi="ALFABET98"/>
        </w:rPr>
        <w:t xml:space="preserve">        C.</w:t>
      </w:r>
      <w:r w:rsidRPr="0071219E">
        <w:rPr>
          <w:rFonts w:ascii="ALFABET98" w:hAnsi="ALFABET98"/>
        </w:rPr>
        <w:t xml:space="preserve"> 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35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997340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997340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36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997340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997340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F737F">
        <w:rPr>
          <w:rFonts w:ascii="ALFABET98" w:hAnsi="ALFABET98"/>
        </w:rPr>
        <w:fldChar w:fldCharType="end"/>
      </w:r>
      <w:r>
        <w:rPr>
          <w:rFonts w:ascii="ALFABET98" w:hAnsi="ALFABET98"/>
        </w:rPr>
        <w:t xml:space="preserve">  </w:t>
      </w:r>
    </w:p>
    <w:p w:rsidR="00FF5DCA" w:rsidRDefault="00FF5DCA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70" o:spid="_x0000_s1056" style="position:absolute;margin-left:25.15pt;margin-top:27.4pt;width:201pt;height:52.5pt;z-index:251619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" filled="f" strokecolor="#94b64e">
            <v:shadow on="t" color="black" opacity="24903f" origin=",.5" offset="0,.55556mm"/>
            <v:textbox>
              <w:txbxContent>
                <w:p w:rsidR="00FF5DCA" w:rsidRDefault="00FF5DCA" w:rsidP="0071219E">
                  <w:pPr>
                    <w:jc w:val="center"/>
                  </w:pPr>
                  <w:r w:rsidRPr="006F737F">
                    <w:fldChar w:fldCharType="begin"/>
                  </w:r>
                  <w:r w:rsidRPr="006F737F">
                    <w:instrText xml:space="preserve"> QUOTE </w:instrText>
                  </w:r>
                  <w:r w:rsidRPr="006F737F">
                    <w:pict>
                      <v:shape id="_x0000_i104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2B6DF9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2B6DF9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instrText xml:space="preserve"> </w:instrText>
                  </w:r>
                  <w:r w:rsidRPr="006F737F">
                    <w:fldChar w:fldCharType="separate"/>
                  </w:r>
                  <w:r w:rsidRPr="006F737F">
                    <w:pict>
                      <v:shape id="_x0000_i104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2B6DF9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2B6DF9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fldChar w:fldCharType="end"/>
                  </w:r>
                  <w:r w:rsidRPr="006F737F">
                    <w:t xml:space="preserve">  &gt; </w:t>
                  </w:r>
                  <w:r w:rsidRPr="006F737F">
                    <w:fldChar w:fldCharType="begin"/>
                  </w:r>
                  <w:r w:rsidRPr="006F737F">
                    <w:instrText xml:space="preserve"> QUOTE </w:instrText>
                  </w:r>
                  <w:r w:rsidRPr="006F737F">
                    <w:pict>
                      <v:shape id="_x0000_i104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B0B35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DB0B35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instrText xml:space="preserve"> </w:instrText>
                  </w:r>
                  <w:r w:rsidRPr="006F737F">
                    <w:fldChar w:fldCharType="separate"/>
                  </w:r>
                  <w:r w:rsidRPr="006F737F">
                    <w:pict>
                      <v:shape id="_x0000_i104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B0B35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DB0B35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fldChar w:fldCharType="end"/>
                  </w:r>
                  <w:r w:rsidRPr="006F737F">
                    <w:t xml:space="preserve">  &gt; </w:t>
                  </w:r>
                  <w:r w:rsidRPr="006F737F">
                    <w:fldChar w:fldCharType="begin"/>
                  </w:r>
                  <w:r w:rsidRPr="006F737F">
                    <w:instrText xml:space="preserve"> QUOTE </w:instrText>
                  </w:r>
                  <w:r w:rsidRPr="006F737F">
                    <w:pict>
                      <v:shape id="_x0000_i104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9628E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69628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instrText xml:space="preserve"> </w:instrText>
                  </w:r>
                  <w:r w:rsidRPr="006F737F">
                    <w:fldChar w:fldCharType="separate"/>
                  </w:r>
                  <w:r w:rsidRPr="006F737F">
                    <w:pict>
                      <v:shape id="_x0000_i105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9628E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69628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fldChar w:fldCharType="end"/>
                  </w:r>
                  <w:r w:rsidRPr="006F737F">
                    <w:t xml:space="preserve">  &gt; </w:t>
                  </w:r>
                  <w:r w:rsidRPr="006F737F">
                    <w:fldChar w:fldCharType="begin"/>
                  </w:r>
                  <w:r w:rsidRPr="006F737F">
                    <w:instrText xml:space="preserve"> QUOTE </w:instrText>
                  </w:r>
                  <w:r w:rsidRPr="006F737F">
                    <w:pict>
                      <v:shape id="_x0000_i105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BB6457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BB6457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instrText xml:space="preserve"> </w:instrText>
                  </w:r>
                  <w:r w:rsidRPr="006F737F">
                    <w:fldChar w:fldCharType="separate"/>
                  </w:r>
                  <w:r w:rsidRPr="006F737F">
                    <w:pict>
                      <v:shape id="_x0000_i105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BB6457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BB6457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fldChar w:fldCharType="end"/>
                  </w:r>
                  <w:r w:rsidRPr="006F737F">
                    <w:t xml:space="preserve">  </w:t>
                  </w:r>
                </w:p>
                <w:p w:rsidR="00FF5DCA" w:rsidRDefault="00FF5DCA" w:rsidP="0071219E">
                  <w:pPr>
                    <w:jc w:val="center"/>
                  </w:pPr>
                </w:p>
                <w:p w:rsidR="00FF5DCA" w:rsidRDefault="00FF5DCA" w:rsidP="0071219E">
                  <w:pPr>
                    <w:jc w:val="center"/>
                  </w:pPr>
                </w:p>
                <w:p w:rsidR="00FF5DCA" w:rsidRDefault="00FF5DCA" w:rsidP="00BA27AF">
                  <w:pPr>
                    <w:jc w:val="center"/>
                  </w:pPr>
                </w:p>
              </w:txbxContent>
            </v:textbox>
          </v:roundrect>
        </w:pict>
      </w:r>
    </w:p>
    <w:p w:rsidR="00FF5DCA" w:rsidRPr="00F35063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 id="Resim 23" o:spid="_x0000_s1057" type="#_x0000_t75" alt="Hulk_001" style="position:absolute;margin-left:7.2pt;margin-top:1.45pt;width:34.3pt;height:40.5pt;z-index:251657216;visibility:visible">
            <v:imagedata r:id="rId9" o:title=""/>
          </v:shape>
        </w:pict>
      </w:r>
      <w:r>
        <w:rPr>
          <w:rFonts w:ascii="ALFABET98" w:hAnsi="ALFABET98"/>
          <w:b/>
          <w:sz w:val="24"/>
        </w:rPr>
        <w:t>5</w:t>
      </w:r>
      <w:r w:rsidRPr="006C312F">
        <w:rPr>
          <w:rFonts w:ascii="ALFABET98" w:hAnsi="ALFABET98"/>
          <w:b/>
          <w:sz w:val="24"/>
        </w:rPr>
        <w:t>.)</w:t>
      </w:r>
      <w:r w:rsidRPr="006C312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FF5DCA" w:rsidRPr="0071219E" w:rsidRDefault="00FF5DCA">
      <w:pPr>
        <w:rPr>
          <w:rFonts w:ascii="ALFABET98" w:hAnsi="ALFABET98"/>
          <w:sz w:val="28"/>
        </w:rPr>
      </w:pPr>
    </w:p>
    <w:p w:rsidR="00FF5DCA" w:rsidRPr="0071219E" w:rsidRDefault="00FF5DCA">
      <w:pPr>
        <w:rPr>
          <w:rFonts w:ascii="ALFABET98" w:hAnsi="ALFABET98"/>
          <w:sz w:val="24"/>
        </w:rPr>
      </w:pPr>
      <w:r w:rsidRPr="0071219E">
        <w:rPr>
          <w:rFonts w:ascii="ALFABET98" w:hAnsi="ALFABET98"/>
          <w:sz w:val="24"/>
        </w:rPr>
        <w:t>Hulk sıralama yaparken bir hata yapmış. Hangi kesirlerin yerleri değişirse hata düzelmiş olur?</w:t>
      </w:r>
    </w:p>
    <w:p w:rsidR="00FF5DCA" w:rsidRPr="005A697C" w:rsidRDefault="00FF5DCA" w:rsidP="005A697C">
      <w:pPr>
        <w:rPr>
          <w:rFonts w:ascii="ALFABET98" w:hAnsi="ALFABET98"/>
        </w:rPr>
      </w:pPr>
      <w:r w:rsidRPr="0071219E">
        <w:rPr>
          <w:rFonts w:ascii="ALFABET98" w:hAnsi="ALFABET98"/>
          <w:sz w:val="24"/>
        </w:rPr>
        <w:t>A.</w:t>
      </w:r>
      <w:r w:rsidRPr="0071219E">
        <w:rPr>
          <w:rFonts w:ascii="ALFABET98" w:hAnsi="ALFABET98"/>
        </w:rPr>
        <w:t xml:space="preserve">  ,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5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56FCB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56FCB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5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56FCB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56FCB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</w:t>
      </w:r>
      <w:r w:rsidRPr="0071219E">
        <w:rPr>
          <w:rFonts w:ascii="ALFABET98" w:hAnsi="ALFABET98"/>
        </w:rPr>
        <w:t xml:space="preserve">     </w:t>
      </w:r>
      <w:r>
        <w:rPr>
          <w:rFonts w:ascii="ALFABET98" w:hAnsi="ALFABET98"/>
        </w:rPr>
        <w:t>B.</w:t>
      </w:r>
      <w:r w:rsidRPr="0071219E">
        <w:rPr>
          <w:rFonts w:ascii="ALFABET98" w:hAnsi="ALFABET98"/>
        </w:rPr>
        <w:t xml:space="preserve">  ,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5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61787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61787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5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61787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61787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 </w:t>
      </w:r>
      <w:r w:rsidRPr="0071219E">
        <w:rPr>
          <w:rFonts w:ascii="ALFABET98" w:hAnsi="ALFABET98"/>
        </w:rPr>
        <w:t xml:space="preserve">   </w:t>
      </w:r>
      <w:r>
        <w:rPr>
          <w:rFonts w:ascii="ALFABET98" w:hAnsi="ALFABET98"/>
        </w:rPr>
        <w:t>C.</w:t>
      </w:r>
      <w:r w:rsidRPr="0071219E">
        <w:rPr>
          <w:rFonts w:ascii="ALFABET98" w:hAnsi="ALFABET98"/>
        </w:rPr>
        <w:t xml:space="preserve">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5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376A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69376A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5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376A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69376A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,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5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E871AF&quot;/&gt;&lt;wsp:rsid wsp:val=&quot;00F35063&quot;/&gt;&lt;wsp:rsid wsp:val=&quot;00F633FF&quot;/&gt;&lt;wsp:rsid wsp:val=&quot;00F74B03&quot;/&gt;&lt;/wsp:rsids&gt;&lt;/w:docPr&gt;&lt;w:body&gt;&lt;w:p wsp:rsidR=&quot;00000000&quot; wsp:rsidRDefault=&quot;00E871AF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6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E871AF&quot;/&gt;&lt;wsp:rsid wsp:val=&quot;00F35063&quot;/&gt;&lt;wsp:rsid wsp:val=&quot;00F633FF&quot;/&gt;&lt;wsp:rsid wsp:val=&quot;00F74B03&quot;/&gt;&lt;/wsp:rsids&gt;&lt;/w:docPr&gt;&lt;w:body&gt;&lt;w:p wsp:rsidR=&quot;00000000&quot; wsp:rsidRDefault=&quot;00E871AF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     </w:t>
      </w:r>
    </w:p>
    <w:p w:rsidR="00FF5DCA" w:rsidRDefault="00FF5DCA" w:rsidP="006C312F">
      <w:pPr>
        <w:spacing w:after="0" w:line="240" w:lineRule="auto"/>
        <w:rPr>
          <w:rFonts w:ascii="ALFABET98" w:hAnsi="ALFABET98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65" o:spid="_x0000_s1058" type="#_x0000_t62" style="position:absolute;margin-left:35.65pt;margin-top:17.95pt;width:1in;height:60.7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" adj="-1821,3180" filled="f" strokecolor="#f68c36">
            <v:stroke dashstyle="longDashDotDot"/>
            <v:shadow on="t" color="black" opacity="24903f" origin=",.5" offset="0,.55556mm"/>
            <v:textbox>
              <w:txbxContent>
                <w:p w:rsidR="00FF5DCA" w:rsidRDefault="00FF5DCA" w:rsidP="00F633FF">
                  <w:pPr>
                    <w:jc w:val="center"/>
                  </w:pPr>
                  <w:r w:rsidRPr="006F737F">
                    <w:rPr>
                      <w:rFonts w:ascii="ALFABET98" w:hAnsi="ALFABET98"/>
                    </w:rPr>
                    <w:fldChar w:fldCharType="begin"/>
                  </w:r>
                  <w:r w:rsidRPr="006F737F">
                    <w:rPr>
                      <w:rFonts w:ascii="ALFABET98" w:hAnsi="ALFABET98"/>
                    </w:rPr>
                    <w:instrText xml:space="preserve"> QUOTE </w:instrText>
                  </w:r>
                  <w:r w:rsidRPr="006F737F">
                    <w:pict>
                      <v:shape id="_x0000_i1063" type="#_x0000_t75" style="width:45.7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21E76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21E7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A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instrText xml:space="preserve"> </w:instrText>
                  </w:r>
                  <w:r w:rsidRPr="006F737F">
                    <w:rPr>
                      <w:rFonts w:ascii="ALFABET98" w:hAnsi="ALFABET98"/>
                    </w:rPr>
                    <w:fldChar w:fldCharType="separate"/>
                  </w:r>
                  <w:r w:rsidRPr="006F737F">
                    <w:pict>
                      <v:shape id="_x0000_i1064" type="#_x0000_t75" style="width:45.7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21E76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21E7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A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fldChar w:fldCharType="end"/>
                  </w:r>
                  <w:r w:rsidRPr="006F737F">
                    <w:rPr>
                      <w:rFonts w:ascii="ALFABET98" w:hAnsi="ALFABET9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75" alt="Shrek_Soundtrack_shrek_original" style="position:absolute;margin-left:11.65pt;margin-top:12.7pt;width:38.95pt;height:49.3pt;z-index:251659264;visibility:visible">
            <v:imagedata r:id="rId11" o:title=""/>
          </v:shape>
        </w:pict>
      </w:r>
      <w:r>
        <w:rPr>
          <w:noProof/>
          <w:lang w:eastAsia="tr-TR"/>
        </w:rPr>
        <w:pict>
          <v:shape id="Köşeleri Yuvarlanmış Dikdörtgen Belirtme Çizgisi 59" o:spid="_x0000_s1060" type="#_x0000_t62" style="position:absolute;margin-left:333.75pt;margin-top:174.75pt;width:171pt;height:5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Dy9DTq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8" o:spid="_x0000_s1061" type="#_x0000_t62" style="position:absolute;margin-left:333.75pt;margin-top:174.75pt;width:171pt;height:54.75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w4lAIAAAQ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C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tCgo26K8uvUV+w7Sji04Gb0sINJTWOYUrdlzUDQYl6bbBH5vF43Mxt&#10;MMaT2RAN6J+s+ifMZAiVUk9Ju136dtbXFciixEhxqIaxx9hXufSPDdi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ArC1w4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6" o:spid="_x0000_s1062" type="#_x0000_t62" style="position:absolute;margin-left:333.75pt;margin-top:174.75pt;width:171pt;height:54.75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1n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U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Gu39Z5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4" o:spid="_x0000_s1063" type="#_x0000_t62" style="position:absolute;margin-left:333.75pt;margin-top:174.75pt;width:171pt;height:54.75pt;z-index: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BLbJ/x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0" o:spid="_x0000_s1064" type="#_x0000_t62" style="position:absolute;margin-left:333.75pt;margin-top:174.75pt;width:171pt;height:54.75pt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8" o:spid="_x0000_s1065" type="#_x0000_t62" style="position:absolute;margin-left:333.75pt;margin-top:174.75pt;width:171pt;height:54.75pt;z-index: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MklQIAAAU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M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viIHYj78ryaxQYbDuL+HbgprRwQ0mNc5hS92XNQFCiXhtsknk8HjeD&#10;G4zxZDZEA/onq/4JMxlCpdRT0m6Xvh32dQWyKDFSHMph7DE2Vi79Ywe2rDr+OGu4ezLMfTt4/Xy9&#10;Fj8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K5vjJJ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FF5DCA" w:rsidRPr="00997DA2" w:rsidRDefault="00FF5DCA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7" o:spid="_x0000_s1066" type="#_x0000_t62" style="position:absolute;margin-left:370.1pt;margin-top:66.75pt;width:174.05pt;height:56.25pt;z-index: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lmbEN5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FF5DCA" w:rsidRDefault="00FF5DCA">
                  <w:r>
                    <w:t xml:space="preserve"> AA    A       Yandaki işleme </w:t>
                  </w:r>
                </w:p>
                <w:p w:rsidR="00FF5DCA" w:rsidRDefault="00FF5DCA">
                  <w:r>
                    <w:t xml:space="preserve">         AA      göre A sayısı kaç</w:t>
                  </w:r>
                </w:p>
                <w:p w:rsidR="00FF5DCA" w:rsidRDefault="00FF5DCA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5" o:spid="_x0000_s1067" type="#_x0000_t62" style="position:absolute;margin-left:370.1pt;margin-top:66.75pt;width:174.05pt;height:56.25pt;z-index: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" adj="-2947,11174">
            <v:textbox>
              <w:txbxContent>
                <w:p w:rsidR="00FF5DCA" w:rsidRDefault="00FF5DCA">
                  <w:r>
                    <w:t xml:space="preserve"> AA    A       Yandaki işleme </w:t>
                  </w:r>
                </w:p>
                <w:p w:rsidR="00FF5DCA" w:rsidRDefault="00FF5DCA">
                  <w:r>
                    <w:t xml:space="preserve">         AA      göre A sayısı kaç</w:t>
                  </w:r>
                </w:p>
                <w:p w:rsidR="00FF5DCA" w:rsidRDefault="00FF5DCA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4" o:spid="_x0000_s1068" type="#_x0000_t62" style="position:absolute;margin-left:370.1pt;margin-top:66.75pt;width:174.05pt;height:56.25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" adj="-2947,11174">
            <v:textbox>
              <w:txbxContent>
                <w:p w:rsidR="00FF5DCA" w:rsidRDefault="00FF5DCA">
                  <w:r>
                    <w:t xml:space="preserve"> AA    A       Yandaki işleme </w:t>
                  </w:r>
                </w:p>
                <w:p w:rsidR="00FF5DCA" w:rsidRDefault="00FF5DCA">
                  <w:r>
                    <w:t xml:space="preserve">         AA      göre A sayısı kaç</w:t>
                  </w:r>
                </w:p>
                <w:p w:rsidR="00FF5DCA" w:rsidRDefault="00FF5DCA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3" o:spid="_x0000_s1069" type="#_x0000_t62" style="position:absolute;margin-left:370.1pt;margin-top:66.75pt;width:174.05pt;height:56.25pt;z-index:25160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1xqyKZ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FF5DCA" w:rsidRDefault="00FF5DCA">
                  <w:r>
                    <w:t xml:space="preserve"> AA    A       Yandaki işleme </w:t>
                  </w:r>
                </w:p>
                <w:p w:rsidR="00FF5DCA" w:rsidRDefault="00FF5DCA">
                  <w:r>
                    <w:t xml:space="preserve">         AA      göre A sayısı kaç</w:t>
                  </w:r>
                </w:p>
                <w:p w:rsidR="00FF5DCA" w:rsidRDefault="00FF5DCA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lang w:eastAsia="tr-TR"/>
        </w:rPr>
        <w:t xml:space="preserve">                                                       </w:t>
      </w:r>
      <w:r>
        <w:rPr>
          <w:rFonts w:ascii="ALFABET98" w:hAnsi="ALFABET98"/>
          <w:b/>
          <w:sz w:val="24"/>
          <w:lang w:eastAsia="tr-TR"/>
        </w:rPr>
        <w:t>6</w:t>
      </w:r>
      <w:r w:rsidRPr="006C312F">
        <w:rPr>
          <w:rFonts w:ascii="ALFABET98" w:hAnsi="ALFABET98"/>
          <w:b/>
          <w:sz w:val="24"/>
          <w:lang w:eastAsia="tr-TR"/>
        </w:rPr>
        <w:t>.)</w:t>
      </w:r>
      <w:r w:rsidRPr="005A697C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      </w:t>
      </w:r>
      <w:r w:rsidRPr="005A697C">
        <w:rPr>
          <w:rFonts w:ascii="ALFABET98" w:hAnsi="ALFABET98"/>
          <w:noProof/>
          <w:sz w:val="24"/>
          <w:szCs w:val="24"/>
          <w:lang w:eastAsia="tr-TR"/>
        </w:rPr>
        <w:t>Shrek’in</w:t>
      </w:r>
      <w:r>
        <w:rPr>
          <w:rFonts w:ascii="ALFABET98" w:hAnsi="ALFABET98"/>
          <w:noProof/>
          <w:sz w:val="24"/>
          <w:szCs w:val="24"/>
          <w:lang w:eastAsia="tr-TR"/>
        </w:rPr>
        <w:t xml:space="preserve"> kesrinin bir</w:t>
      </w:r>
    </w:p>
    <w:p w:rsidR="00FF5DCA" w:rsidRDefault="00FF5DCA" w:rsidP="006C312F">
      <w:pPr>
        <w:spacing w:after="0" w:line="240" w:lineRule="auto"/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 xml:space="preserve">                           bütünü göstermesi </w:t>
      </w:r>
    </w:p>
    <w:p w:rsidR="00FF5DCA" w:rsidRDefault="00FF5DCA" w:rsidP="005A697C">
      <w:pPr>
        <w:spacing w:after="0" w:line="240" w:lineRule="auto"/>
        <w:ind w:right="-638"/>
        <w:rPr>
          <w:rFonts w:ascii="ALFABET98" w:hAnsi="ALFABET98"/>
          <w:b/>
          <w:sz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 xml:space="preserve">                           için A kaç olmalıdır?</w:t>
      </w:r>
    </w:p>
    <w:p w:rsidR="00FF5DCA" w:rsidRDefault="00FF5DCA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rFonts w:ascii="ALFABET98" w:hAnsi="ALFABET98"/>
          <w:b/>
          <w:sz w:val="24"/>
          <w:lang w:eastAsia="tr-TR"/>
        </w:rPr>
        <w:t xml:space="preserve">                   </w:t>
      </w:r>
    </w:p>
    <w:p w:rsidR="00FF5DCA" w:rsidRDefault="00FF5DCA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 w:rsidRPr="00F633FF">
        <w:rPr>
          <w:rFonts w:ascii="ALFABET98" w:hAnsi="ALFABET98"/>
          <w:sz w:val="24"/>
          <w:lang w:eastAsia="tr-TR"/>
        </w:rPr>
        <w:t xml:space="preserve">A. </w:t>
      </w:r>
      <w:r>
        <w:rPr>
          <w:rFonts w:ascii="ALFABET98" w:hAnsi="ALFABET98"/>
          <w:sz w:val="24"/>
          <w:lang w:eastAsia="tr-TR"/>
        </w:rPr>
        <w:t>4                 B. 3</w:t>
      </w:r>
      <w:r w:rsidRPr="00F633FF">
        <w:rPr>
          <w:rFonts w:ascii="ALFABET98" w:hAnsi="ALFABET98"/>
          <w:sz w:val="24"/>
          <w:lang w:eastAsia="tr-TR"/>
        </w:rPr>
        <w:t xml:space="preserve"> </w:t>
      </w:r>
      <w:r>
        <w:rPr>
          <w:rFonts w:ascii="ALFABET98" w:hAnsi="ALFABET98"/>
          <w:sz w:val="24"/>
          <w:lang w:eastAsia="tr-TR"/>
        </w:rPr>
        <w:t xml:space="preserve">               C. 2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 xml:space="preserve">      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FF5DCA" w:rsidRDefault="00FF5DCA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line id="Düz Bağlayıcı 1602" o:spid="_x0000_s1070" style="position:absolute;z-index:251666432;visibility:visible" from="190.9pt,7.55pt" to="190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"/>
        </w:pict>
      </w:r>
      <w:r>
        <w:rPr>
          <w:noProof/>
          <w:lang w:eastAsia="tr-TR"/>
        </w:rPr>
        <w:pict>
          <v:line id="Düz Bağlayıcı 1604" o:spid="_x0000_s1071" style="position:absolute;z-index:251667456;visibility:visible" from="148.9pt,7.55pt" to="148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"/>
        </w:pict>
      </w:r>
      <w:r>
        <w:rPr>
          <w:noProof/>
          <w:lang w:eastAsia="tr-TR"/>
        </w:rPr>
        <w:pict>
          <v:line id="Düz Bağlayıcı 1601" o:spid="_x0000_s1072" style="position:absolute;z-index:251665408;visibility:visible" from="111.4pt,7.55pt" to="111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"/>
        </w:pict>
      </w:r>
      <w:r>
        <w:rPr>
          <w:noProof/>
          <w:lang w:eastAsia="tr-TR"/>
        </w:rPr>
        <w:pict>
          <v:line id="Düz Bağlayıcı 31" o:spid="_x0000_s1073" style="position:absolute;z-index:251664384;visibility:visible" from="70.9pt,7.55pt" to="70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74" type="#_x0000_t32" style="position:absolute;margin-left:16.9pt;margin-top:11.3pt;width:23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" strokeweight="1.5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30" o:spid="_x0000_s1075" style="position:absolute;z-index:251663360;visibility:visible" from="231.4pt,7.55pt" to="231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76" style="position:absolute;z-index:251662336;visibility:visible" from="30.4pt,7.55pt" to="30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" strokeweight="2pt">
            <v:shadow on="t" color="black" opacity="24903f" origin=",.5" offset="0,.55556mm"/>
          </v:line>
        </w:pict>
      </w:r>
      <w:r>
        <w:rPr>
          <w:rFonts w:ascii="ALFABET98" w:hAnsi="ALFABET98"/>
          <w:b/>
          <w:sz w:val="24"/>
          <w:lang w:eastAsia="tr-TR"/>
        </w:rPr>
        <w:t>7</w:t>
      </w:r>
      <w:r w:rsidRPr="00F633FF">
        <w:rPr>
          <w:rFonts w:ascii="ALFABET98" w:hAnsi="ALFABET98"/>
          <w:b/>
          <w:sz w:val="24"/>
          <w:lang w:eastAsia="tr-TR"/>
        </w:rPr>
        <w:t>.</w:t>
      </w:r>
      <w:r w:rsidRPr="005A697C">
        <w:rPr>
          <w:rFonts w:ascii="ALFABET98" w:hAnsi="ALFABET98"/>
          <w:noProof/>
          <w:sz w:val="24"/>
          <w:lang w:eastAsia="tr-TR"/>
        </w:rPr>
        <w:t xml:space="preserve"> </w:t>
      </w:r>
    </w:p>
    <w:p w:rsidR="00FF5DCA" w:rsidRDefault="00FF5DCA" w:rsidP="008409EB">
      <w:pPr>
        <w:spacing w:after="0" w:line="240" w:lineRule="auto"/>
        <w:ind w:right="-638"/>
        <w:rPr>
          <w:rFonts w:ascii="ALFABET98" w:hAnsi="ALFABET98"/>
          <w:b/>
          <w:sz w:val="24"/>
          <w:lang w:eastAsia="tr-TR"/>
        </w:rPr>
      </w:pPr>
      <w:r>
        <w:rPr>
          <w:rFonts w:ascii="ALFABET98" w:hAnsi="ALFABET98"/>
          <w:b/>
          <w:sz w:val="24"/>
          <w:lang w:eastAsia="tr-TR"/>
        </w:rPr>
        <w:t xml:space="preserve">      0                 x                           1</w:t>
      </w:r>
    </w:p>
    <w:p w:rsidR="00FF5DCA" w:rsidRDefault="00FF5DCA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Yukarıdaki sayı doğrusunda işaretli kesir aşağıdakilerden hangisidir?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FF5DCA" w:rsidRDefault="00FF5DCA" w:rsidP="006C312F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  <w:sz w:val="24"/>
          <w:lang w:eastAsia="tr-TR"/>
        </w:rPr>
        <w:t>A.</w:t>
      </w:r>
      <w:r w:rsidRPr="0071219E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           </w:t>
      </w:r>
      <w:r w:rsidRPr="0071219E">
        <w:rPr>
          <w:rFonts w:ascii="ALFABET98" w:hAnsi="ALFABET98"/>
        </w:rPr>
        <w:t xml:space="preserve"> </w:t>
      </w:r>
      <w:r w:rsidRPr="008409EB">
        <w:rPr>
          <w:rFonts w:ascii="ALFABET98" w:hAnsi="ALFABET98"/>
          <w:sz w:val="24"/>
        </w:rPr>
        <w:t>B</w:t>
      </w:r>
      <w:r w:rsidRPr="0071219E">
        <w:rPr>
          <w:rFonts w:ascii="ALFABET98" w:hAnsi="ALFABET98"/>
        </w:rPr>
        <w:t xml:space="preserve">,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6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256F0D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256F0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6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256F0D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256F0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   </w:t>
      </w:r>
      <w:r>
        <w:rPr>
          <w:rFonts w:ascii="ALFABET98" w:hAnsi="ALFABET98"/>
        </w:rPr>
        <w:t xml:space="preserve">      </w:t>
      </w:r>
      <w:r w:rsidRPr="0071219E">
        <w:rPr>
          <w:rFonts w:ascii="ALFABET98" w:hAnsi="ALFABET98"/>
        </w:rPr>
        <w:t xml:space="preserve">  </w:t>
      </w:r>
      <w:r>
        <w:rPr>
          <w:rFonts w:ascii="ALFABET98" w:hAnsi="ALFABET98"/>
        </w:rPr>
        <w:t>C.</w:t>
      </w:r>
      <w:r w:rsidRPr="0071219E">
        <w:rPr>
          <w:rFonts w:ascii="ALFABET98" w:hAnsi="ALFABET98"/>
        </w:rPr>
        <w:t xml:space="preserve">    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 w:rsidRPr="0071219E">
        <w:rPr>
          <w:rFonts w:ascii="ALFABET98" w:hAnsi="ALFABET98"/>
        </w:rPr>
        <w:t xml:space="preserve">     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</w:rPr>
        <w:t xml:space="preserve">  </w:t>
      </w:r>
      <w:r w:rsidRPr="0071219E">
        <w:rPr>
          <w:rFonts w:ascii="ALFABET98" w:hAnsi="ALFABET98"/>
        </w:rPr>
        <w:t xml:space="preserve">         </w:t>
      </w:r>
    </w:p>
    <w:p w:rsidR="00FF5DCA" w:rsidRDefault="00FF5DCA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1607" o:spid="_x0000_s1077" type="#_x0000_t62" style="position:absolute;margin-left:51.4pt;margin-top:.55pt;width:201pt;height:71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" adj="-1996,5442" filled="f" strokecolor="#46aac5">
            <v:shadow on="t" color="black" opacity="24903f" origin=",.5" offset="0,.55556mm"/>
            <v:textbox>
              <w:txbxContent>
                <w:p w:rsidR="00FF5DCA" w:rsidRPr="008409EB" w:rsidRDefault="00FF5DCA" w:rsidP="008409EB">
                  <w:pPr>
                    <w:jc w:val="center"/>
                    <w:rPr>
                      <w:rFonts w:ascii="ALFABET98" w:hAnsi="ALFABET98"/>
                      <w:sz w:val="24"/>
                    </w:rPr>
                  </w:pPr>
                  <w:r w:rsidRPr="008409EB">
                    <w:rPr>
                      <w:rFonts w:ascii="ALFABET98" w:hAnsi="ALFABET98"/>
                      <w:sz w:val="24"/>
                    </w:rPr>
                    <w:t>Doğum günümde pastamı 12 parçaya böldüm, herkese bir dilim verdim. Geriye 5 dilim kaldı.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75" alt="pinocho" style="position:absolute;margin-left:10.55pt;margin-top:.3pt;width:40.2pt;height:36.75pt;z-index:251669504;visibility:visible">
            <v:imagedata r:id="rId12" o:title=""/>
          </v:shape>
        </w:pict>
      </w:r>
    </w:p>
    <w:p w:rsidR="00FF5DCA" w:rsidRPr="006C312F" w:rsidRDefault="00FF5DCA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rFonts w:ascii="ALFABET98" w:hAnsi="ALFABET98"/>
          <w:b/>
          <w:sz w:val="24"/>
          <w:lang w:eastAsia="tr-TR"/>
        </w:rPr>
        <w:t>8</w:t>
      </w:r>
      <w:r w:rsidRPr="00BA27AF">
        <w:rPr>
          <w:rFonts w:ascii="ALFABET98" w:hAnsi="ALFABET98"/>
          <w:b/>
          <w:sz w:val="24"/>
          <w:lang w:eastAsia="tr-TR"/>
        </w:rPr>
        <w:t>.</w:t>
      </w:r>
      <w:r w:rsidRPr="008409EB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FF5DCA" w:rsidRDefault="00FF5DCA"/>
    <w:p w:rsidR="00FF5DCA" w:rsidRDefault="00FF5DCA" w:rsidP="008409EB"/>
    <w:p w:rsidR="00FF5DCA" w:rsidRDefault="00FF5DCA" w:rsidP="008409EB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Buna göre Pinokyo’nun doğum gününe kaç kişi katılmıştır?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7               B. 5                C. 12</w:t>
      </w:r>
    </w:p>
    <w:p w:rsidR="00FF5DCA" w:rsidRDefault="00FF5DCA">
      <w:pPr>
        <w:rPr>
          <w:rFonts w:ascii="ALFABET98" w:hAnsi="ALFABET98"/>
          <w:sz w:val="24"/>
        </w:rPr>
      </w:pPr>
    </w:p>
    <w:p w:rsidR="00FF5DCA" w:rsidRDefault="00FF5DCA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80" o:spid="_x0000_s1079" type="#_x0000_t62" style="position:absolute;margin-left:40.9pt;margin-top:-10.1pt;width:179.25pt;height:87.7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" adj="-1167,11925" filled="f" strokecolor="#bc4542">
            <v:shadow on="t" color="black" opacity="24903f" origin=",.5" offset="0,.55556mm"/>
            <v:textbox>
              <w:txbxContent>
                <w:p w:rsidR="00FF5DCA" w:rsidRPr="006219E0" w:rsidRDefault="00FF5DCA" w:rsidP="006219E0">
                  <w:pPr>
                    <w:rPr>
                      <w:rFonts w:ascii="ALFABET98" w:hAnsi="ALFABET98"/>
                      <w:sz w:val="24"/>
                    </w:rPr>
                  </w:pPr>
                  <w:r w:rsidRPr="006F737F">
                    <w:rPr>
                      <w:rFonts w:ascii="ALFABET98" w:hAnsi="ALFABET98"/>
                    </w:rPr>
                    <w:fldChar w:fldCharType="begin"/>
                  </w:r>
                  <w:r w:rsidRPr="006F737F">
                    <w:rPr>
                      <w:rFonts w:ascii="ALFABET98" w:hAnsi="ALFABET98"/>
                    </w:rPr>
                    <w:instrText xml:space="preserve"> QUOTE </w:instrText>
                  </w:r>
                  <w:r w:rsidRPr="006F737F">
                    <w:pict>
                      <v:shape id="_x0000_i107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A7395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AA7395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instrText xml:space="preserve"> </w:instrText>
                  </w:r>
                  <w:r w:rsidRPr="006F737F">
                    <w:rPr>
                      <w:rFonts w:ascii="ALFABET98" w:hAnsi="ALFABET98"/>
                    </w:rPr>
                    <w:fldChar w:fldCharType="separate"/>
                  </w:r>
                  <w:r w:rsidRPr="006F737F">
                    <w:pict>
                      <v:shape id="_x0000_i107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A7395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AA7395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fldChar w:fldCharType="end"/>
                  </w:r>
                  <w:r w:rsidRPr="006F737F">
                    <w:rPr>
                      <w:rFonts w:ascii="ALFABET98" w:hAnsi="ALFABET98"/>
                    </w:rPr>
                    <w:t xml:space="preserve">  &gt; </w:t>
                  </w:r>
                  <w:r w:rsidRPr="006F737F">
                    <w:rPr>
                      <w:rFonts w:ascii="ALFABET98" w:hAnsi="ALFABET98"/>
                    </w:rPr>
                    <w:fldChar w:fldCharType="begin"/>
                  </w:r>
                  <w:r w:rsidRPr="006F737F">
                    <w:rPr>
                      <w:rFonts w:ascii="ALFABET98" w:hAnsi="ALFABET98"/>
                    </w:rPr>
                    <w:instrText xml:space="preserve"> QUOTE </w:instrText>
                  </w:r>
                  <w:r w:rsidRPr="006F737F">
                    <w:pict>
                      <v:shape id="_x0000_i1073" type="#_x0000_t75" style="width:1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362C9&quot;/&gt;&lt;wsp:rsid wsp:val=&quot;00F633FF&quot;/&gt;&lt;wsp:rsid wsp:val=&quot;00F74B03&quot;/&gt;&lt;/wsp:rsids&gt;&lt;/w:docPr&gt;&lt;w:body&gt;&lt;w:p wsp:rsidR=&quot;00000000&quot; wsp:rsidRDefault=&quot;00F362C9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A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instrText xml:space="preserve"> </w:instrText>
                  </w:r>
                  <w:r w:rsidRPr="006F737F">
                    <w:rPr>
                      <w:rFonts w:ascii="ALFABET98" w:hAnsi="ALFABET98"/>
                    </w:rPr>
                    <w:fldChar w:fldCharType="separate"/>
                  </w:r>
                  <w:r w:rsidRPr="006F737F">
                    <w:pict>
                      <v:shape id="_x0000_i1074" type="#_x0000_t75" style="width:1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362C9&quot;/&gt;&lt;wsp:rsid wsp:val=&quot;00F633FF&quot;/&gt;&lt;wsp:rsid wsp:val=&quot;00F74B03&quot;/&gt;&lt;/wsp:rsids&gt;&lt;/w:docPr&gt;&lt;w:body&gt;&lt;w:p wsp:rsidR=&quot;00000000&quot; wsp:rsidRDefault=&quot;00F362C9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A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fldChar w:fldCharType="end"/>
                  </w:r>
                  <w:r w:rsidRPr="006F737F">
                    <w:rPr>
                      <w:rFonts w:ascii="ALFABET98" w:hAnsi="ALFABET98"/>
                    </w:rPr>
                    <w:t xml:space="preserve">  Yandaki işlemin doğru olabilmesi için A yerine gelebile- cek en büyük sayı kaçtır?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4" o:spid="_x0000_s1080" type="#_x0000_t75" alt="index" style="position:absolute;margin-left:7.15pt;margin-top:-1.35pt;width:39pt;height:36.8pt;z-index:251624448;visibility:visible">
            <v:imagedata r:id="rId14" o:title=""/>
          </v:shape>
        </w:pict>
      </w:r>
      <w:r>
        <w:rPr>
          <w:noProof/>
          <w:lang w:eastAsia="tr-TR"/>
        </w:rPr>
        <w:pict>
          <v:line id="Düz Bağlayıcı 1416" o:spid="_x0000_s1081" style="position:absolute;z-index:251630592;visibility:visible" from="225.4pt,-10.35pt" to="225.4pt,7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" strokecolor="windowText" strokeweight="2pt">
            <v:stroke dashstyle="1 1"/>
            <v:shadow on="t" color="black" opacity="24903f" origin=",.5" offset="0,.55556mm"/>
          </v:line>
        </w:pict>
      </w:r>
      <w:r>
        <w:rPr>
          <w:rFonts w:ascii="ALFABET98" w:hAnsi="ALFABET98"/>
          <w:b/>
          <w:sz w:val="24"/>
        </w:rPr>
        <w:t>9</w:t>
      </w:r>
      <w:r w:rsidRPr="00BA27AF">
        <w:rPr>
          <w:rFonts w:ascii="ALFABET98" w:hAnsi="ALFABET98"/>
          <w:b/>
          <w:sz w:val="24"/>
        </w:rPr>
        <w:t>.</w:t>
      </w:r>
    </w:p>
    <w:p w:rsidR="00FF5DCA" w:rsidRDefault="00FF5DCA">
      <w:pPr>
        <w:rPr>
          <w:rFonts w:ascii="ALFABET98" w:hAnsi="ALFABET98"/>
          <w:b/>
          <w:sz w:val="24"/>
        </w:rPr>
      </w:pPr>
    </w:p>
    <w:p w:rsidR="00FF5DCA" w:rsidRDefault="00FF5DCA">
      <w:pPr>
        <w:rPr>
          <w:rFonts w:ascii="ALFABET98" w:hAnsi="ALFABET98"/>
          <w:sz w:val="24"/>
        </w:rPr>
      </w:pPr>
    </w:p>
    <w:p w:rsidR="00FF5DCA" w:rsidRPr="00B86C22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21" o:spid="_x0000_s1082" style="position:absolute;z-index:251635712;visibility:visible" from="214.9pt,22.5pt" to="477.4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">
            <v:stroke dashstyle="dash"/>
          </v:line>
        </w:pict>
      </w:r>
      <w:r>
        <w:rPr>
          <w:noProof/>
          <w:lang w:eastAsia="tr-TR"/>
        </w:rPr>
        <w:pict>
          <v:line id="Düz Bağlayıcı 1417" o:spid="_x0000_s1083" style="position:absolute;z-index:251631616;visibility:visible" from="-35.6pt,22.5pt" to="226.9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">
            <v:stroke dashstyle="dash"/>
          </v:line>
        </w:pict>
      </w:r>
      <w:r w:rsidRPr="00B86C22">
        <w:rPr>
          <w:rFonts w:ascii="ALFABET98" w:hAnsi="ALFABET98"/>
          <w:sz w:val="24"/>
        </w:rPr>
        <w:t xml:space="preserve">A.4     </w:t>
      </w:r>
      <w:r>
        <w:rPr>
          <w:rFonts w:ascii="ALFABET98" w:hAnsi="ALFABET98"/>
          <w:sz w:val="24"/>
        </w:rPr>
        <w:t xml:space="preserve">            </w:t>
      </w:r>
      <w:r w:rsidRPr="00B86C22">
        <w:rPr>
          <w:rFonts w:ascii="ALFABET98" w:hAnsi="ALFABET98"/>
          <w:sz w:val="24"/>
        </w:rPr>
        <w:t xml:space="preserve">B.3 </w:t>
      </w:r>
      <w:r>
        <w:rPr>
          <w:rFonts w:ascii="ALFABET98" w:hAnsi="ALFABET98"/>
          <w:sz w:val="24"/>
        </w:rPr>
        <w:t xml:space="preserve">           </w:t>
      </w:r>
      <w:r w:rsidRPr="00B86C22">
        <w:rPr>
          <w:rFonts w:ascii="ALFABET98" w:hAnsi="ALFABET98"/>
          <w:sz w:val="24"/>
        </w:rPr>
        <w:t xml:space="preserve">   C.2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 id="Köşeleri Yuvarlanmış Dikdörtgen Belirtme Çizgisi 82" o:spid="_x0000_s1084" type="#_x0000_t62" style="position:absolute;margin-left:34.9pt;margin-top:4.2pt;width:180pt;height:66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" adj="-3114,8904" filled="f" strokecolor="#795d9b">
            <v:shadow on="t" color="black" opacity="24903f" origin=",.5" offset="0,.55556mm"/>
            <v:textbox>
              <w:txbxContent>
                <w:p w:rsidR="00FF5DCA" w:rsidRPr="006F737F" w:rsidRDefault="00FF5DCA" w:rsidP="006219E0">
                  <w:pPr>
                    <w:rPr>
                      <w:rFonts w:ascii="ALFABET98" w:hAnsi="ALFABET98"/>
                    </w:rPr>
                  </w:pPr>
                  <w:r w:rsidRPr="00B86C22">
                    <w:rPr>
                      <w:rFonts w:ascii="ALFABET98" w:hAnsi="ALFABET98"/>
                      <w:sz w:val="24"/>
                    </w:rPr>
                    <w:t>Aşağıda</w:t>
                  </w:r>
                  <w:r>
                    <w:rPr>
                      <w:rFonts w:ascii="ALFABET98" w:hAnsi="ALFABET98"/>
                      <w:sz w:val="24"/>
                    </w:rPr>
                    <w:t>ki</w:t>
                  </w:r>
                  <w:r w:rsidRPr="00B86C22">
                    <w:rPr>
                      <w:rFonts w:ascii="ALFABET98" w:hAnsi="ALFABET98"/>
                      <w:sz w:val="24"/>
                    </w:rPr>
                    <w:t xml:space="preserve"> şekillerden hangisi</w:t>
                  </w:r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Pr="006F737F">
                    <w:rPr>
                      <w:rFonts w:ascii="ALFABET98" w:hAnsi="ALFABET98"/>
                    </w:rPr>
                    <w:fldChar w:fldCharType="begin"/>
                  </w:r>
                  <w:r w:rsidRPr="006F737F">
                    <w:rPr>
                      <w:rFonts w:ascii="ALFABET98" w:hAnsi="ALFABET98"/>
                    </w:rPr>
                    <w:instrText xml:space="preserve"> QUOTE </w:instrText>
                  </w:r>
                  <w:r w:rsidRPr="006F737F">
                    <w:pict>
                      <v:shape id="_x0000_i107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7D2C16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7D2C1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instrText xml:space="preserve"> </w:instrText>
                  </w:r>
                  <w:r w:rsidRPr="006F737F">
                    <w:rPr>
                      <w:rFonts w:ascii="ALFABET98" w:hAnsi="ALFABET98"/>
                    </w:rPr>
                    <w:fldChar w:fldCharType="separate"/>
                  </w:r>
                  <w:r w:rsidRPr="006F737F">
                    <w:pict>
                      <v:shape id="_x0000_i107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7D2C16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7D2C16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5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fldChar w:fldCharType="end"/>
                  </w:r>
                  <w:r w:rsidRPr="006F737F">
                    <w:rPr>
                      <w:rFonts w:ascii="ALFABET98" w:hAnsi="ALFABET98"/>
                    </w:rPr>
                    <w:t xml:space="preserve">  gösterir?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85" type="#_x0000_t75" alt="papaptf" style="position:absolute;margin-left:7.15pt;margin-top:11.9pt;width:33.95pt;height:33.75pt;z-index:251629568;visibility:visible">
            <v:imagedata r:id="rId15" o:title=""/>
          </v:shape>
        </w:pict>
      </w:r>
      <w:r>
        <w:rPr>
          <w:rFonts w:ascii="ALFABET98" w:hAnsi="ALFABET98"/>
          <w:b/>
          <w:sz w:val="24"/>
        </w:rPr>
        <w:t>10</w:t>
      </w:r>
      <w:r w:rsidRPr="006219E0">
        <w:rPr>
          <w:rFonts w:ascii="ALFABET98" w:hAnsi="ALFABET98"/>
          <w:b/>
          <w:sz w:val="24"/>
        </w:rPr>
        <w:t>.</w:t>
      </w:r>
    </w:p>
    <w:p w:rsidR="00FF5DCA" w:rsidRDefault="00FF5DCA">
      <w:pPr>
        <w:rPr>
          <w:rFonts w:ascii="ALFABET98" w:hAnsi="ALFABET98"/>
          <w:sz w:val="24"/>
        </w:rPr>
      </w:pP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ect id="Dikdörtgen 1618" o:spid="_x0000_s1086" style="position:absolute;margin-left:196.9pt;margin-top:25.6pt;width:17.25pt;height:2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17" o:spid="_x0000_s1087" style="position:absolute;margin-left:179.65pt;margin-top:25.6pt;width:17.25pt;height:54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16" o:spid="_x0000_s1088" style="position:absolute;margin-left:162.4pt;margin-top:25.6pt;width:17.25pt;height:54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14" o:spid="_x0000_s1089" style="position:absolute;margin-left:125.65pt;margin-top:25.6pt;width:17.25pt;height:54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" fillcolor="window" strokecolor="#c0504d" strokeweight="1pt"/>
        </w:pict>
      </w:r>
      <w:r>
        <w:rPr>
          <w:noProof/>
          <w:lang w:eastAsia="tr-TR"/>
        </w:rPr>
        <w:pict>
          <v:rect id="Dikdörtgen 1613" o:spid="_x0000_s1090" style="position:absolute;margin-left:108.4pt;margin-top:25.6pt;width:17.25pt;height:5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12" o:spid="_x0000_s1091" style="position:absolute;margin-left:91.15pt;margin-top:25.6pt;width:17.25pt;height:54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10" o:spid="_x0000_s1092" style="position:absolute;margin-left:52.15pt;margin-top:25.6pt;width:17.25pt;height:5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" fillcolor="window" strokecolor="#c0504d" strokeweight="1pt"/>
        </w:pict>
      </w:r>
      <w:r>
        <w:rPr>
          <w:noProof/>
          <w:lang w:eastAsia="tr-TR"/>
        </w:rPr>
        <w:pict>
          <v:rect id="Dikdörtgen 1609" o:spid="_x0000_s1093" style="position:absolute;margin-left:34.9pt;margin-top:25.6pt;width:17.25pt;height:5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" strokecolor="#c0504d" strokeweight="1pt"/>
        </w:pict>
      </w:r>
      <w:r>
        <w:rPr>
          <w:noProof/>
          <w:lang w:eastAsia="tr-TR"/>
        </w:rPr>
        <w:pict>
          <v:rect id="Dikdörtgen 1608" o:spid="_x0000_s1094" style="position:absolute;margin-left:17.65pt;margin-top:25.6pt;width:17.25pt;height:5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rect>
        </w:pic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ect id="Dikdörtgen 1620" o:spid="_x0000_s1095" style="position:absolute;margin-left:196.9pt;margin-top:23.95pt;width:17.25pt;height:27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" fillcolor="window" strokecolor="#c0504d" strokeweight="1pt"/>
        </w:pict>
      </w:r>
      <w:r>
        <w:rPr>
          <w:noProof/>
          <w:lang w:eastAsia="tr-TR"/>
        </w:rPr>
        <w:pict>
          <v:line id="Düz Bağlayıcı 1619" o:spid="_x0000_s1096" style="position:absolute;z-index:251682816;visibility:visible" from="163.15pt,23.95pt" to="214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" strokecolor="#be4b48"/>
        </w:pict>
      </w:r>
      <w:r>
        <w:rPr>
          <w:noProof/>
          <w:lang w:eastAsia="tr-TR"/>
        </w:rPr>
        <w:pict>
          <v:line id="Düz Bağlayıcı 1615" o:spid="_x0000_s1097" style="position:absolute;z-index:251678720;visibility:visible" from="91.15pt,23.95pt" to="142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" strokecolor="#be4b48"/>
        </w:pict>
      </w:r>
      <w:r>
        <w:rPr>
          <w:noProof/>
          <w:lang w:eastAsia="tr-TR"/>
        </w:rPr>
        <w:pict>
          <v:line id="Düz Bağlayıcı 1611" o:spid="_x0000_s1098" style="position:absolute;z-index:251674624;visibility:visible" from="17.65pt,23.95pt" to="69.4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" strokecolor="#bc4542"/>
        </w:pict>
      </w:r>
      <w:r>
        <w:rPr>
          <w:rFonts w:ascii="ALFABET98" w:hAnsi="ALFABET98"/>
          <w:sz w:val="24"/>
        </w:rPr>
        <w:t>A.                B.              C.</w:t>
      </w:r>
    </w:p>
    <w:p w:rsidR="00FF5DCA" w:rsidRDefault="00FF5DCA">
      <w:pPr>
        <w:rPr>
          <w:rFonts w:ascii="ALFABET98" w:hAnsi="ALFABET98"/>
          <w:sz w:val="24"/>
        </w:rPr>
      </w:pP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9" o:spid="_x0000_s1099" style="position:absolute;z-index:251633664;visibility:visible" from="225.4pt,11.25pt" to="487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">
            <v:stroke dashstyle="dash"/>
          </v:line>
        </w:pict>
      </w:r>
      <w:r>
        <w:rPr>
          <w:noProof/>
          <w:lang w:eastAsia="tr-TR"/>
        </w:rPr>
        <w:pict>
          <v:rect id="Dikdörtgen 39" o:spid="_x0000_s1100" style="position:absolute;margin-left:109.9pt;margin-top:21.35pt;width:17.25pt;height:5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24" o:spid="_x0000_s1101" style="position:absolute;margin-left:92.65pt;margin-top:21.35pt;width:17.25pt;height:54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23" o:spid="_x0000_s1102" style="position:absolute;margin-left:75.4pt;margin-top:21.35pt;width:17.25pt;height:5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621" o:spid="_x0000_s1103" style="position:absolute;margin-left:58.15pt;margin-top:21.35pt;width:17.25pt;height:5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line id="Düz Bağlayıcı 1420" o:spid="_x0000_s1104" style="position:absolute;z-index:251634688;visibility:visible" from="-35.6pt,11.7pt" to="226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">
            <v:stroke dashstyle="dash"/>
          </v:line>
        </w:pict>
      </w:r>
    </w:p>
    <w:p w:rsidR="00FF5DCA" w:rsidRPr="006219E0" w:rsidRDefault="00FF5DCA">
      <w:pPr>
        <w:rPr>
          <w:rFonts w:ascii="Times New Roman" w:hAnsi="Times New Roman"/>
          <w:b/>
          <w:noProof/>
          <w:sz w:val="24"/>
          <w:szCs w:val="24"/>
        </w:rPr>
      </w:pPr>
      <w:r>
        <w:rPr>
          <w:noProof/>
          <w:lang w:eastAsia="tr-TR"/>
        </w:rPr>
        <w:pict>
          <v:line id="Düz Bağlayıcı 40" o:spid="_x0000_s1105" style="position:absolute;z-index:251688960;visibility:visible" from="58.15pt,21.2pt" to="127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" strokecolor="#4579b8"/>
        </w:pict>
      </w:r>
      <w:r w:rsidRPr="006219E0">
        <w:rPr>
          <w:rFonts w:ascii="ALFABET98" w:hAnsi="ALFABET98"/>
          <w:b/>
          <w:sz w:val="24"/>
        </w:rPr>
        <w:t>1</w:t>
      </w:r>
      <w:r>
        <w:rPr>
          <w:rFonts w:ascii="ALFABET98" w:hAnsi="ALFABET98"/>
          <w:b/>
          <w:sz w:val="24"/>
        </w:rPr>
        <w:t>1</w:t>
      </w:r>
      <w:r w:rsidRPr="006219E0">
        <w:rPr>
          <w:rFonts w:ascii="ALFABET98" w:hAnsi="ALFABET98"/>
          <w:b/>
          <w:sz w:val="24"/>
        </w:rPr>
        <w:t>.)</w:t>
      </w:r>
      <w:r w:rsidRPr="006219E0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FF5DCA" w:rsidRDefault="00FF5DCA">
      <w:pPr>
        <w:rPr>
          <w:rFonts w:ascii="Times New Roman" w:hAnsi="Times New Roman"/>
          <w:noProof/>
          <w:sz w:val="24"/>
          <w:szCs w:val="24"/>
        </w:rPr>
      </w:pPr>
    </w:p>
    <w:p w:rsidR="00FF5DCA" w:rsidRDefault="00FF5DCA"/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şeklin kesri aşağıdakilerden hangisidir?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w:r w:rsidRPr="0071219E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             </w:t>
      </w:r>
      <w:r w:rsidRPr="003B1693">
        <w:rPr>
          <w:rFonts w:ascii="ALFABET98" w:hAnsi="ALFABET98"/>
          <w:sz w:val="24"/>
        </w:rPr>
        <w:t>B,</w:t>
      </w:r>
      <w:r w:rsidRPr="0071219E">
        <w:rPr>
          <w:rFonts w:ascii="ALFABET98" w:hAnsi="ALFABET98"/>
        </w:rPr>
        <w:t xml:space="preserve">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7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157AAB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157AAB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8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157AAB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157AAB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  </w:t>
      </w:r>
      <w:r>
        <w:rPr>
          <w:rFonts w:ascii="ALFABET98" w:hAnsi="ALFABET98"/>
        </w:rPr>
        <w:t xml:space="preserve">        </w:t>
      </w:r>
      <w:r w:rsidRPr="003B1693">
        <w:rPr>
          <w:rFonts w:ascii="ALFABET98" w:hAnsi="ALFABET98"/>
          <w:sz w:val="24"/>
        </w:rPr>
        <w:t xml:space="preserve">C.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8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17692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17692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8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17692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17692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>
        <w:rPr>
          <w:rFonts w:ascii="ALFABET98" w:hAnsi="ALFABET98"/>
        </w:rPr>
        <w:t xml:space="preserve">  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ect id="Dikdörtgen 1423" o:spid="_x0000_s1106" style="position:absolute;margin-left:151.15pt;margin-top:22.6pt;width:8.25pt;height:42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11" o:spid="_x0000_s1107" style="position:absolute;margin-left:142.9pt;margin-top:22.6pt;width:8.25pt;height:4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75" o:spid="_x0000_s1108" style="position:absolute;margin-left:133.9pt;margin-top:22.6pt;width:8.25pt;height:42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63" o:spid="_x0000_s1109" style="position:absolute;margin-left:125.65pt;margin-top:22.6pt;width:8.25pt;height:4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55" o:spid="_x0000_s1110" style="position:absolute;margin-left:61.15pt;margin-top:22.6pt;width:8.25pt;height:42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49" o:spid="_x0000_s1111" style="position:absolute;margin-left:45.4pt;margin-top:22.6pt;width:8.25pt;height:4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53" o:spid="_x0000_s1112" style="position:absolute;margin-left:53.65pt;margin-top:22.6pt;width:8.25pt;height:4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46" o:spid="_x0000_s1113" style="position:absolute;margin-left:37.9pt;margin-top:22.6pt;width:8.25pt;height:4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line id="Düz Bağlayıcı 1418" o:spid="_x0000_s1114" style="position:absolute;z-index:251632640;visibility:visible" from="-37.1pt,7.05pt" to="225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">
            <v:stroke dashstyle="dash"/>
          </v:line>
        </w:pic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25" o:spid="_x0000_s1115" type="#_x0000_t13" style="position:absolute;margin-left:162.4pt;margin-top:8.9pt;width:15.75pt;height:9.7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" adj="14914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424" o:spid="_x0000_s1116" style="position:absolute;z-index:251700224;visibility:visible" from="125.65pt,13.4pt" to="15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" strokecolor="#4579b8"/>
        </w:pict>
      </w:r>
      <w:r>
        <w:rPr>
          <w:noProof/>
          <w:lang w:eastAsia="tr-TR"/>
        </w:rPr>
        <w:pict>
          <v:shape id="Sağ Ok 60" o:spid="_x0000_s1117" type="#_x0000_t13" style="position:absolute;margin-left:75.4pt;margin-top:6.65pt;width:15.75pt;height:9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" adj="14914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57" o:spid="_x0000_s1118" style="position:absolute;z-index:251694080;visibility:visible" from="37.9pt,13.4pt" to="70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" strokecolor="#4579b8"/>
        </w:pict>
      </w:r>
      <w:r>
        <w:rPr>
          <w:rFonts w:ascii="ALFABET98" w:hAnsi="ALFABET98"/>
          <w:b/>
          <w:sz w:val="24"/>
        </w:rPr>
        <w:t xml:space="preserve">12. </w:t>
      </w:r>
      <w:r w:rsidRPr="003B1693">
        <w:rPr>
          <w:rFonts w:ascii="ALFABET98" w:hAnsi="ALFABET98"/>
          <w:noProof/>
          <w:sz w:val="24"/>
          <w:lang w:eastAsia="tr-TR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t xml:space="preserve">I.               </w:t>
      </w:r>
      <w:r w:rsidRPr="006F737F">
        <w:rPr>
          <w:rFonts w:ascii="ALFABET98" w:hAnsi="ALFABET98"/>
          <w:sz w:val="24"/>
        </w:rPr>
        <w:fldChar w:fldCharType="begin"/>
      </w:r>
      <w:r w:rsidRPr="006F737F">
        <w:rPr>
          <w:rFonts w:ascii="ALFABET98" w:hAnsi="ALFABET98"/>
          <w:sz w:val="24"/>
        </w:rPr>
        <w:instrText xml:space="preserve"> QUOTE </w:instrText>
      </w:r>
      <w:r w:rsidRPr="006F737F">
        <w:pict>
          <v:shape id="_x0000_i108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3658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C3658F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6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instrText xml:space="preserve"> </w:instrText>
      </w:r>
      <w:r w:rsidRPr="006F737F">
        <w:rPr>
          <w:rFonts w:ascii="ALFABET98" w:hAnsi="ALFABET98"/>
          <w:sz w:val="24"/>
        </w:rPr>
        <w:fldChar w:fldCharType="separate"/>
      </w:r>
      <w:r w:rsidRPr="006F737F">
        <w:pict>
          <v:shape id="_x0000_i108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3658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C3658F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6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fldChar w:fldCharType="end"/>
      </w:r>
      <w:r w:rsidRPr="00216845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II.               </w:t>
      </w:r>
      <w:r w:rsidRPr="006F737F">
        <w:rPr>
          <w:rFonts w:ascii="ALFABET98" w:hAnsi="ALFABET98"/>
          <w:sz w:val="24"/>
        </w:rPr>
        <w:fldChar w:fldCharType="begin"/>
      </w:r>
      <w:r w:rsidRPr="006F737F">
        <w:rPr>
          <w:rFonts w:ascii="ALFABET98" w:hAnsi="ALFABET98"/>
          <w:sz w:val="24"/>
        </w:rPr>
        <w:instrText xml:space="preserve"> QUOTE </w:instrText>
      </w:r>
      <w:r w:rsidRPr="006F737F">
        <w:pict>
          <v:shape id="_x0000_i108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344A7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344A7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4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instrText xml:space="preserve"> </w:instrText>
      </w:r>
      <w:r w:rsidRPr="006F737F">
        <w:rPr>
          <w:rFonts w:ascii="ALFABET98" w:hAnsi="ALFABET98"/>
          <w:sz w:val="24"/>
        </w:rPr>
        <w:fldChar w:fldCharType="separate"/>
      </w:r>
      <w:r w:rsidRPr="006F737F">
        <w:pict>
          <v:shape id="_x0000_i108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344A7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344A7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4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fldChar w:fldCharType="end"/>
      </w:r>
      <w:r w:rsidRPr="00216845">
        <w:rPr>
          <w:rFonts w:ascii="ALFABET98" w:hAnsi="ALFABET98"/>
          <w:sz w:val="24"/>
        </w:rPr>
        <w:t xml:space="preserve">  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ect id="Dikdörtgen 1430" o:spid="_x0000_s1119" style="position:absolute;margin-left:101.65pt;margin-top:15.45pt;width:8.25pt;height:23.2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29" o:spid="_x0000_s1120" style="position:absolute;margin-left:109.9pt;margin-top:15.45pt;width:8.25pt;height:42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" filled="f" strokecolor="#46aac5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27" o:spid="_x0000_s1121" style="position:absolute;margin-left:92.65pt;margin-top:15.45pt;width:8.25pt;height:42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26" o:spid="_x0000_s1122" style="position:absolute;margin-left:84.4pt;margin-top:15.45pt;width:8.25pt;height:4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</w:p>
    <w:p w:rsidR="00FF5DCA" w:rsidRDefault="00FF5DCA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line id="Düz Bağlayıcı 1435" o:spid="_x0000_s1123" style="position:absolute;z-index:251711488;visibility:visible" from="225.4pt,2.15pt" to="487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">
            <v:stroke dashstyle="dash"/>
          </v:line>
        </w:pict>
      </w:r>
      <w:r>
        <w:rPr>
          <w:noProof/>
          <w:lang w:eastAsia="tr-TR"/>
        </w:rPr>
        <w:pict>
          <v:shape id="Sağ Ok 1432" o:spid="_x0000_s1124" type="#_x0000_t13" style="position:absolute;margin-left:123.4pt;margin-top:3.25pt;width:15.75pt;height:9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" adj="14914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431" o:spid="_x0000_s1125" style="position:absolute;z-index:251707392;visibility:visible" from="84.4pt,10pt" to="118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" strokecolor="#4579b8"/>
        </w:pict>
      </w:r>
      <w:r>
        <w:rPr>
          <w:noProof/>
          <w:lang w:eastAsia="tr-TR"/>
        </w:rPr>
        <w:pict>
          <v:rect id="Dikdörtgen 1428" o:spid="_x0000_s1126" style="position:absolute;margin-left:101.65pt;margin-top:9.95pt;width:8.25pt;height:18.7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sz w:val="24"/>
        </w:rPr>
        <w:t xml:space="preserve">                III.</w:t>
      </w:r>
      <w:r w:rsidRPr="00216845">
        <w:rPr>
          <w:rFonts w:ascii="ALFABET98" w:hAnsi="ALFABET98"/>
          <w:noProof/>
          <w:sz w:val="24"/>
          <w:lang w:eastAsia="tr-TR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t xml:space="preserve">              </w:t>
      </w:r>
      <w:r w:rsidRPr="006F737F">
        <w:rPr>
          <w:rFonts w:ascii="ALFABET98" w:hAnsi="ALFABET98"/>
          <w:sz w:val="24"/>
        </w:rPr>
        <w:fldChar w:fldCharType="begin"/>
      </w:r>
      <w:r w:rsidRPr="006F737F">
        <w:rPr>
          <w:rFonts w:ascii="ALFABET98" w:hAnsi="ALFABET98"/>
          <w:sz w:val="24"/>
        </w:rPr>
        <w:instrText xml:space="preserve"> QUOTE </w:instrText>
      </w:r>
      <w:r w:rsidRPr="006F737F">
        <w:pict>
          <v:shape id="_x0000_i108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64135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64135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instrText xml:space="preserve"> </w:instrText>
      </w:r>
      <w:r w:rsidRPr="006F737F">
        <w:rPr>
          <w:rFonts w:ascii="ALFABET98" w:hAnsi="ALFABET98"/>
          <w:sz w:val="24"/>
        </w:rPr>
        <w:fldChar w:fldCharType="separate"/>
      </w:r>
      <w:r w:rsidRPr="006F737F">
        <w:pict>
          <v:shape id="_x0000_i108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64135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64135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  <w:sz w:val="24"/>
        </w:rPr>
        <w:fldChar w:fldCharType="end"/>
      </w:r>
      <w:r w:rsidRPr="00216845">
        <w:rPr>
          <w:rFonts w:ascii="ALFABET98" w:hAnsi="ALFABET98"/>
          <w:sz w:val="24"/>
        </w:rPr>
        <w:t xml:space="preserve">  </w:t>
      </w:r>
    </w:p>
    <w:p w:rsidR="00FF5DCA" w:rsidRPr="00216845" w:rsidRDefault="00FF5DCA">
      <w:pPr>
        <w:rPr>
          <w:rFonts w:ascii="ALFABET98" w:hAnsi="ALFABET98"/>
          <w:sz w:val="24"/>
        </w:rPr>
      </w:pPr>
      <w:r w:rsidRPr="00216845">
        <w:rPr>
          <w:rFonts w:ascii="ALFABET98" w:hAnsi="ALFABET98"/>
          <w:sz w:val="24"/>
        </w:rPr>
        <w:t>Yukarıda verilen şekil ve kesirlerden hangisi ya da hangileri doğrudur?</w:t>
      </w:r>
    </w:p>
    <w:p w:rsidR="00FF5DCA" w:rsidRDefault="00FF5DCA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sz w:val="24"/>
        </w:rPr>
        <w:t>A.</w:t>
      </w:r>
      <w:r>
        <w:rPr>
          <w:rFonts w:ascii="ALFABET98" w:hAnsi="ALFABET98"/>
          <w:sz w:val="24"/>
        </w:rPr>
        <w:t>I - II</w:t>
      </w:r>
      <w:r w:rsidRPr="003E673D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         </w:t>
      </w:r>
      <w:r w:rsidRPr="003E673D">
        <w:rPr>
          <w:rFonts w:ascii="ALFABET98" w:hAnsi="ALFABET98"/>
          <w:sz w:val="24"/>
        </w:rPr>
        <w:t>B.</w:t>
      </w:r>
      <w:r>
        <w:rPr>
          <w:rFonts w:ascii="ALFABET98" w:hAnsi="ALFABET98"/>
          <w:sz w:val="24"/>
        </w:rPr>
        <w:t>II - III</w:t>
      </w:r>
      <w:r w:rsidRPr="003E673D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        C.I - III</w:t>
      </w:r>
    </w:p>
    <w:p w:rsidR="00FF5DCA" w:rsidRDefault="00FF5DCA">
      <w:pPr>
        <w:rPr>
          <w:rFonts w:ascii="ALFABET98" w:hAnsi="ALFABET98"/>
          <w:sz w:val="24"/>
        </w:rPr>
      </w:pPr>
    </w:p>
    <w:p w:rsidR="00FF5DCA" w:rsidRDefault="00FF5DCA" w:rsidP="00216845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1408" o:spid="_x0000_s1127" style="position:absolute;margin-left:46.9pt;margin-top:-.75pt;width:185.25pt;height:73.5pt;z-index: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" filled="f" strokecolor="#f68c36">
            <v:shadow on="t" color="black" opacity="24903f" origin=",.5" offset="0,.55556mm"/>
            <v:textbox>
              <w:txbxContent>
                <w:p w:rsidR="00FF5DCA" w:rsidRPr="004E0125" w:rsidRDefault="00FF5DCA" w:rsidP="004E0125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  </w:t>
                  </w:r>
                  <w:r w:rsidRPr="006F737F">
                    <w:rPr>
                      <w:rFonts w:ascii="ALFABET98" w:hAnsi="ALFABET98"/>
                    </w:rPr>
                    <w:fldChar w:fldCharType="begin"/>
                  </w:r>
                  <w:r w:rsidRPr="006F737F">
                    <w:rPr>
                      <w:rFonts w:ascii="ALFABET98" w:hAnsi="ALFABET98"/>
                    </w:rPr>
                    <w:instrText xml:space="preserve"> QUOTE </w:instrText>
                  </w:r>
                  <w:r w:rsidRPr="006F737F">
                    <w:pict>
                      <v:shape id="_x0000_i1091" type="#_x0000_t75" style="width:45.7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5E1A24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5E1A24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8&lt;/m:t&gt;&lt;/m:r&gt;&lt;/m:num&gt;&lt;m:den&gt;&lt;m:r&gt;&lt;w:rPr&gt;&lt;w:rFonts w:ascii=&quot;Cambria Math&quot; w:h-ansi=&quot;Cambria Math&quot;/&gt;&lt;wx:font wx:val=&quot;Cambria Math&quot;/&gt;&lt;w:i/&gt;&lt;w:sz w:val=&quot;36&quot;/&gt;&lt;/w:rPr&gt;&lt;m:t&gt;A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instrText xml:space="preserve"> </w:instrText>
                  </w:r>
                  <w:r w:rsidRPr="006F737F">
                    <w:rPr>
                      <w:rFonts w:ascii="ALFABET98" w:hAnsi="ALFABET98"/>
                    </w:rPr>
                    <w:fldChar w:fldCharType="separate"/>
                  </w:r>
                  <w:r w:rsidRPr="006F737F">
                    <w:pict>
                      <v:shape id="_x0000_i1092" type="#_x0000_t75" style="width:45.7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5E1A24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5E1A24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8&lt;/m:t&gt;&lt;/m:r&gt;&lt;/m:num&gt;&lt;m:den&gt;&lt;m:r&gt;&lt;w:rPr&gt;&lt;w:rFonts w:ascii=&quot;Cambria Math&quot; w:h-ansi=&quot;Cambria Math&quot;/&gt;&lt;wx:font wx:val=&quot;Cambria Math&quot;/&gt;&lt;w:i/&gt;&lt;w:sz w:val=&quot;36&quot;/&gt;&lt;/w:rPr&gt;&lt;m:t&gt;A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6F737F">
                    <w:rPr>
                      <w:rFonts w:ascii="ALFABET98" w:hAnsi="ALFABET98"/>
                    </w:rPr>
                    <w:fldChar w:fldCharType="end"/>
                  </w:r>
                  <w:r w:rsidRPr="006F737F">
                    <w:rPr>
                      <w:rFonts w:ascii="ALFABET98" w:hAnsi="ALFABET98"/>
                    </w:rPr>
                    <w:t xml:space="preserve">    Pandanın kesrinin 2 bütünü göstermesi için A kaç olmalıdır?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1" o:spid="_x0000_s1128" type="#_x0000_t75" alt="http://t1.gstatic.com/images?q=tbn:ANd9GcTgwejWWQ76Rodfz_Zu3sT7S_8IuSjXJZDn7BcSqwwmD_RSAdo8nQ" style="position:absolute;margin-left:21.4pt;margin-top:-1.1pt;width:40.9pt;height:42pt;z-index:251709440;visibility:visible">
            <v:imagedata r:id="rId16" r:href="rId17"/>
          </v:shape>
        </w:pict>
      </w:r>
      <w:r w:rsidRPr="003E673D">
        <w:rPr>
          <w:rFonts w:ascii="ALFABET98" w:hAnsi="ALFABET98"/>
          <w:b/>
          <w:sz w:val="24"/>
        </w:rPr>
        <w:t>1</w:t>
      </w:r>
      <w:r>
        <w:rPr>
          <w:rFonts w:ascii="ALFABET98" w:hAnsi="ALFABET98"/>
          <w:b/>
          <w:sz w:val="24"/>
        </w:rPr>
        <w:t>3</w:t>
      </w:r>
    </w:p>
    <w:p w:rsidR="00FF5DCA" w:rsidRDefault="00FF5DCA" w:rsidP="00216845">
      <w:pPr>
        <w:rPr>
          <w:rFonts w:ascii="ALFABET98" w:hAnsi="ALFABET98"/>
          <w:b/>
          <w:sz w:val="24"/>
        </w:rPr>
      </w:pPr>
    </w:p>
    <w:p w:rsidR="00FF5DCA" w:rsidRPr="003E673D" w:rsidRDefault="00FF5DCA" w:rsidP="00216845">
      <w:pPr>
        <w:rPr>
          <w:rFonts w:ascii="ALFABET98" w:hAnsi="ALFABET98"/>
          <w:sz w:val="24"/>
        </w:rPr>
      </w:pPr>
    </w:p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8                 B.  4              C.  1</w:t>
      </w:r>
    </w:p>
    <w:p w:rsidR="00FF5DCA" w:rsidRDefault="00FF5DCA" w:rsidP="003D7E21">
      <w:pPr>
        <w:ind w:right="-496"/>
        <w:rPr>
          <w:rFonts w:ascii="ALFABET98" w:hAnsi="ALFABET98"/>
        </w:rPr>
      </w:pPr>
      <w:r w:rsidRPr="004E0125">
        <w:rPr>
          <w:rFonts w:ascii="ALFABET98" w:hAnsi="ALFABET98"/>
          <w:b/>
          <w:sz w:val="24"/>
        </w:rPr>
        <w:t>1</w:t>
      </w:r>
      <w:r>
        <w:rPr>
          <w:rFonts w:ascii="ALFABET98" w:hAnsi="ALFABET98"/>
          <w:b/>
          <w:sz w:val="24"/>
        </w:rPr>
        <w:t>4</w:t>
      </w:r>
      <w:r w:rsidRPr="004E0125">
        <w:rPr>
          <w:rFonts w:ascii="ALFABET98" w:hAnsi="ALFABET98"/>
          <w:b/>
          <w:sz w:val="24"/>
        </w:rPr>
        <w:t>.)</w:t>
      </w:r>
      <w:r>
        <w:rPr>
          <w:rFonts w:ascii="ALFABET98" w:hAnsi="ALFABET98"/>
          <w:sz w:val="24"/>
        </w:rPr>
        <w:t xml:space="preserve">  I.</w:t>
      </w:r>
      <w:r w:rsidRPr="0071219E">
        <w:rPr>
          <w:rFonts w:ascii="ALFABET98" w:hAnsi="ALFABET98"/>
        </w:rPr>
        <w:t xml:space="preserve"> </w:t>
      </w:r>
      <w:r>
        <w:rPr>
          <w:rFonts w:ascii="ALFABET98" w:hAnsi="ALFABET98"/>
        </w:rPr>
        <w:t>:  sekiz bölü üç</w:t>
      </w:r>
      <w:r w:rsidRPr="0071219E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    II. 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9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95E0D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95E0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2&lt;/m:t&gt;&lt;/m:r&gt;&lt;/m:num&gt;&lt;m:den&gt;&lt;m:r&gt;&lt;w:rPr&gt;&lt;w:rFonts w:ascii=&quot;Cambria Math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9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95E0D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95E0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2&lt;/m:t&gt;&lt;/m:r&gt;&lt;/m:num&gt;&lt;m:den&gt;&lt;m:r&gt;&lt;w:rPr&gt;&lt;w:rFonts w:ascii=&quot;Cambria Math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</w:t>
      </w:r>
      <w:r>
        <w:rPr>
          <w:rFonts w:ascii="ALFABET98" w:hAnsi="ALFABET98"/>
        </w:rPr>
        <w:t>: dörtte iki</w:t>
      </w:r>
      <w:r w:rsidRPr="0071219E">
        <w:rPr>
          <w:rFonts w:ascii="ALFABET98" w:hAnsi="ALFABET98"/>
        </w:rPr>
        <w:t xml:space="preserve">  </w:t>
      </w:r>
    </w:p>
    <w:p w:rsidR="00FF5DCA" w:rsidRPr="003E673D" w:rsidRDefault="00FF5DCA" w:rsidP="003D7E21">
      <w:pPr>
        <w:ind w:right="-496"/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                   III. </w:t>
      </w:r>
      <w:r w:rsidRPr="0071219E">
        <w:rPr>
          <w:rFonts w:ascii="ALFABET98" w:hAnsi="ALFABET98"/>
        </w:rPr>
        <w:t xml:space="preserve">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9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64203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64203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9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064203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064203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h-ansi=&quot;Cambria Math&quot;/&gt;&lt;wx:font wx:val=&quot;Cambria Math&quot;/&gt;&lt;w:i/&gt;&lt;w:sz w:val=&quot;36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</w:t>
      </w:r>
      <w:r>
        <w:rPr>
          <w:rFonts w:ascii="ALFABET98" w:hAnsi="ALFABET98"/>
        </w:rPr>
        <w:t>: üç bölü beş</w:t>
      </w:r>
      <w:r w:rsidRPr="0071219E">
        <w:rPr>
          <w:rFonts w:ascii="ALFABET98" w:hAnsi="ALFABET98"/>
        </w:rPr>
        <w:t xml:space="preserve">                  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kesirlerin hangisi ya da hangilerinin okunuşları doğrudur?</w:t>
      </w:r>
    </w:p>
    <w:p w:rsidR="00FF5DCA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III             B. II - III           C. I - III</w:t>
      </w:r>
    </w:p>
    <w:p w:rsidR="00FF5DCA" w:rsidRDefault="00FF5DCA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b/>
          <w:sz w:val="24"/>
        </w:rPr>
        <w:t xml:space="preserve">14.) </w:t>
      </w:r>
      <w:r>
        <w:rPr>
          <w:rFonts w:ascii="ALFABET98" w:hAnsi="ALFABET98"/>
          <w:b/>
          <w:sz w:val="24"/>
        </w:rPr>
        <w:t xml:space="preserve"> I. </w:t>
      </w:r>
      <w:r>
        <w:rPr>
          <w:rFonts w:ascii="ALFABET98" w:hAnsi="ALFABET98"/>
          <w:sz w:val="24"/>
        </w:rPr>
        <w:t xml:space="preserve">Altı bölü sekiz          </w:t>
      </w:r>
      <w:r w:rsidRPr="003D7E21">
        <w:rPr>
          <w:rFonts w:ascii="ALFABET98" w:hAnsi="ALFABET98"/>
          <w:b/>
          <w:sz w:val="24"/>
        </w:rPr>
        <w:t>II</w:t>
      </w:r>
      <w:r>
        <w:rPr>
          <w:rFonts w:ascii="ALFABET98" w:hAnsi="ALFABET98"/>
          <w:sz w:val="24"/>
        </w:rPr>
        <w:t xml:space="preserve">. Beşte üç </w:t>
      </w:r>
    </w:p>
    <w:p w:rsidR="00FF5DCA" w:rsidRDefault="00FF5DCA">
      <w:pPr>
        <w:rPr>
          <w:rFonts w:ascii="ALFABET98" w:hAnsi="ALFABET98"/>
          <w:sz w:val="24"/>
        </w:rPr>
      </w:pPr>
      <w:r w:rsidRPr="003D7E21">
        <w:rPr>
          <w:rFonts w:ascii="ALFABET98" w:hAnsi="ALFABET98"/>
          <w:b/>
          <w:sz w:val="24"/>
        </w:rPr>
        <w:t xml:space="preserve">                   III.</w:t>
      </w:r>
      <w:r>
        <w:rPr>
          <w:rFonts w:ascii="ALFABET98" w:hAnsi="ALFABET98"/>
          <w:sz w:val="24"/>
        </w:rPr>
        <w:t xml:space="preserve"> Dört bölü altı</w:t>
      </w:r>
    </w:p>
    <w:p w:rsidR="00FF5DCA" w:rsidRPr="003D7E21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Aşağıdaki kesirlerden hangisi yukarıdaki kesirlerin birisi </w:t>
      </w:r>
      <w:r w:rsidRPr="003D7E21">
        <w:rPr>
          <w:rFonts w:ascii="ALFABET98" w:hAnsi="ALFABET98"/>
          <w:b/>
          <w:sz w:val="24"/>
        </w:rPr>
        <w:t>değildir</w:t>
      </w:r>
      <w:r>
        <w:rPr>
          <w:rFonts w:ascii="ALFABET98" w:hAnsi="ALFABET98"/>
          <w:sz w:val="24"/>
        </w:rPr>
        <w:t>?</w:t>
      </w:r>
    </w:p>
    <w:p w:rsidR="00FF5DCA" w:rsidRPr="003D7E21" w:rsidRDefault="00FF5DCA">
      <w:pPr>
        <w:rPr>
          <w:rFonts w:ascii="ALFABET98" w:hAnsi="ALFABET98"/>
          <w:sz w:val="28"/>
        </w:rPr>
      </w:pPr>
      <w:r w:rsidRPr="004E0125">
        <w:rPr>
          <w:rFonts w:ascii="ALFABET98" w:hAnsi="ALFABET98"/>
          <w:sz w:val="24"/>
        </w:rPr>
        <w:t xml:space="preserve">A.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9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85C2D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85C2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09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85C2D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85C2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5&lt;/m:t&gt;&lt;/m:r&gt;&lt;/m:num&gt;&lt;m:den&gt;&lt;m:r&gt;&lt;w:rPr&gt;&lt;w:rFonts w:ascii=&quot;Cambria Math&quot; w:h-ansi=&quot;Cambria Math&quot;/&gt;&lt;wx:font wx:val=&quot;Cambria Math&quot;/&gt;&lt;w:i/&gt;&lt;w:sz w:val=&quot;36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               </w:t>
      </w:r>
      <w:r w:rsidRPr="003D7E21">
        <w:rPr>
          <w:rFonts w:ascii="ALFABET98" w:hAnsi="ALFABET98"/>
          <w:sz w:val="24"/>
        </w:rPr>
        <w:t xml:space="preserve">B.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09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226B8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226B8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10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226B8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4226B8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6&lt;/m:t&gt;&lt;/m:r&gt;&lt;/m:num&gt;&lt;m:den&gt;&lt;m:r&gt;&lt;w:rPr&gt;&lt;w:rFonts w:ascii=&quot;Cambria Math&quot; w:h-ansi=&quot;Cambria Math&quot;/&gt;&lt;wx:font wx:val=&quot;Cambria Math&quot;/&gt;&lt;w:i/&gt;&lt;w:sz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           </w:t>
      </w:r>
      <w:r w:rsidRPr="003D7E21">
        <w:rPr>
          <w:rFonts w:ascii="ALFABET98" w:hAnsi="ALFABET98"/>
          <w:sz w:val="24"/>
        </w:rPr>
        <w:t>C.</w:t>
      </w:r>
      <w:r>
        <w:rPr>
          <w:rFonts w:ascii="ALFABET98" w:hAnsi="ALFABET98"/>
          <w:sz w:val="24"/>
        </w:rPr>
        <w:t xml:space="preserve"> </w:t>
      </w:r>
      <w:r w:rsidRPr="006F737F">
        <w:rPr>
          <w:rFonts w:ascii="ALFABET98" w:hAnsi="ALFABET98"/>
        </w:rPr>
        <w:fldChar w:fldCharType="begin"/>
      </w:r>
      <w:r w:rsidRPr="006F737F">
        <w:rPr>
          <w:rFonts w:ascii="ALFABET98" w:hAnsi="ALFABET98"/>
        </w:rPr>
        <w:instrText xml:space="preserve"> QUOTE </w:instrText>
      </w:r>
      <w:r w:rsidRPr="006F737F">
        <w:pict>
          <v:shape id="_x0000_i110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41C7D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41C7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instrText xml:space="preserve"> </w:instrText>
      </w:r>
      <w:r w:rsidRPr="006F737F">
        <w:rPr>
          <w:rFonts w:ascii="ALFABET98" w:hAnsi="ALFABET98"/>
        </w:rPr>
        <w:fldChar w:fldCharType="separate"/>
      </w:r>
      <w:r w:rsidRPr="006F737F">
        <w:pict>
          <v:shape id="_x0000_i110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61D8&quot;/&gt;&lt;wsp:rsid wsp:val=&quot;001457AA&quot;/&gt;&lt;wsp:rsid wsp:val=&quot;00216845&quot;/&gt;&lt;wsp:rsid wsp:val=&quot;003B1693&quot;/&gt;&lt;wsp:rsid wsp:val=&quot;003D7E21&quot;/&gt;&lt;wsp:rsid wsp:val=&quot;003E673D&quot;/&gt;&lt;wsp:rsid wsp:val=&quot;00402931&quot;/&gt;&lt;wsp:rsid wsp:val=&quot;004E0125&quot;/&gt;&lt;wsp:rsid wsp:val=&quot;00525617&quot;/&gt;&lt;wsp:rsid wsp:val=&quot;005A697C&quot;/&gt;&lt;wsp:rsid wsp:val=&quot;006219E0&quot;/&gt;&lt;wsp:rsid wsp:val=&quot;00694D84&quot;/&gt;&lt;wsp:rsid wsp:val=&quot;006C312F&quot;/&gt;&lt;wsp:rsid wsp:val=&quot;006F737F&quot;/&gt;&lt;wsp:rsid wsp:val=&quot;0071069F&quot;/&gt;&lt;wsp:rsid wsp:val=&quot;0071219E&quot;/&gt;&lt;wsp:rsid wsp:val=&quot;007761D8&quot;/&gt;&lt;wsp:rsid wsp:val=&quot;008409EB&quot;/&gt;&lt;wsp:rsid wsp:val=&quot;00841C7D&quot;/&gt;&lt;wsp:rsid wsp:val=&quot;008C1D38&quot;/&gt;&lt;wsp:rsid wsp:val=&quot;008F4797&quot;/&gt;&lt;wsp:rsid wsp:val=&quot;00994497&quot;/&gt;&lt;wsp:rsid wsp:val=&quot;00AC3CAF&quot;/&gt;&lt;wsp:rsid wsp:val=&quot;00B021CB&quot;/&gt;&lt;wsp:rsid wsp:val=&quot;00B86C22&quot;/&gt;&lt;wsp:rsid wsp:val=&quot;00BA27AF&quot;/&gt;&lt;wsp:rsid wsp:val=&quot;00C8395A&quot;/&gt;&lt;wsp:rsid wsp:val=&quot;00CA54B6&quot;/&gt;&lt;wsp:rsid wsp:val=&quot;00CC1900&quot;/&gt;&lt;wsp:rsid wsp:val=&quot;00DD387D&quot;/&gt;&lt;wsp:rsid wsp:val=&quot;00F35063&quot;/&gt;&lt;wsp:rsid wsp:val=&quot;00F633FF&quot;/&gt;&lt;wsp:rsid wsp:val=&quot;00F74B03&quot;/&gt;&lt;/wsp:rsids&gt;&lt;/w:docPr&gt;&lt;w:body&gt;&lt;w:p wsp:rsidR=&quot;00000000&quot; wsp:rsidRDefault=&quot;00841C7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F737F">
        <w:rPr>
          <w:rFonts w:ascii="ALFABET98" w:hAnsi="ALFABET98"/>
        </w:rPr>
        <w:fldChar w:fldCharType="end"/>
      </w:r>
      <w:r w:rsidRPr="0071219E">
        <w:rPr>
          <w:rFonts w:ascii="ALFABET98" w:hAnsi="ALFABET98"/>
        </w:rPr>
        <w:t xml:space="preserve">    </w:t>
      </w:r>
      <w:hyperlink r:id="rId18" w:history="1">
        <w:r>
          <w:rPr>
            <w:rStyle w:val="Hyperlink"/>
          </w:rPr>
          <w:t>www.sorubak.com</w:t>
        </w:r>
      </w:hyperlink>
    </w:p>
    <w:p w:rsidR="00FF5DCA" w:rsidRDefault="00FF5DC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1434" o:spid="_x0000_s1129" style="position:absolute;margin-left:66.4pt;margin-top:16.25pt;width:185.25pt;height:73.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" filled="f" strokecolor="#f69240">
            <v:shadow on="t" color="black" opacity="24903f" origin=",.5" offset="0,.55556mm"/>
            <v:textbox>
              <w:txbxContent>
                <w:p w:rsidR="00FF5DCA" w:rsidRPr="004E0125" w:rsidRDefault="00FF5DCA" w:rsidP="003D7E21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Bir pastayı 6 parçaya böldüğümüzde kaç parçasını alırsak yarısını almış oluruz?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9" o:spid="_x0000_s1130" type="#_x0000_t75" alt="pinocho" style="position:absolute;margin-left:25.55pt;margin-top:21.4pt;width:40.2pt;height:36.75pt;z-index:251626496;visibility:visible">
            <v:imagedata r:id="rId12" o:title=""/>
          </v:shape>
        </w:pict>
      </w:r>
      <w:r>
        <w:rPr>
          <w:noProof/>
          <w:lang w:eastAsia="tr-TR"/>
        </w:rPr>
        <w:pict>
          <v:line id="Düz Bağlayıcı 1422" o:spid="_x0000_s1131" style="position:absolute;z-index:251636736;visibility:visible" from="-17.6pt,8.05pt" to="244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">
            <v:stroke dashstyle="dash"/>
          </v:line>
        </w:pict>
      </w:r>
    </w:p>
    <w:p w:rsidR="00FF5DCA" w:rsidRPr="003D7E21" w:rsidRDefault="00FF5DCA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b/>
          <w:sz w:val="24"/>
        </w:rPr>
        <w:t>15.)</w:t>
      </w:r>
      <w:r w:rsidRPr="004E0125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FF5DCA" w:rsidRDefault="00FF5DCA"/>
    <w:p w:rsidR="00FF5DCA" w:rsidRDefault="00FF5DCA"/>
    <w:p w:rsidR="00FF5DCA" w:rsidRDefault="00FF5DCA">
      <w:pPr>
        <w:rPr>
          <w:rFonts w:ascii="ALFABET98" w:hAnsi="ALFABET98"/>
          <w:sz w:val="24"/>
          <w:szCs w:val="24"/>
        </w:rPr>
      </w:pPr>
      <w:r w:rsidRPr="004E0125">
        <w:rPr>
          <w:rFonts w:ascii="ALFABET98" w:hAnsi="ALFABET98"/>
          <w:sz w:val="24"/>
          <w:szCs w:val="24"/>
        </w:rPr>
        <w:t>A.</w:t>
      </w:r>
      <w:r>
        <w:rPr>
          <w:rFonts w:ascii="ALFABET98" w:hAnsi="ALFABET98"/>
          <w:sz w:val="24"/>
          <w:szCs w:val="24"/>
        </w:rPr>
        <w:t xml:space="preserve"> </w:t>
      </w:r>
      <w:r w:rsidRPr="004E0125">
        <w:rPr>
          <w:rFonts w:ascii="ALFABET98" w:hAnsi="ALFABET98"/>
          <w:sz w:val="24"/>
          <w:szCs w:val="24"/>
        </w:rPr>
        <w:t xml:space="preserve">3 </w:t>
      </w:r>
      <w:r>
        <w:rPr>
          <w:rFonts w:ascii="ALFABET98" w:hAnsi="ALFABET98"/>
          <w:sz w:val="24"/>
          <w:szCs w:val="24"/>
        </w:rPr>
        <w:t xml:space="preserve">                 </w:t>
      </w:r>
      <w:r w:rsidRPr="004E0125">
        <w:rPr>
          <w:rFonts w:ascii="ALFABET98" w:hAnsi="ALFABET98"/>
          <w:sz w:val="24"/>
          <w:szCs w:val="24"/>
        </w:rPr>
        <w:t>B.</w:t>
      </w:r>
      <w:r>
        <w:rPr>
          <w:rFonts w:ascii="ALFABET98" w:hAnsi="ALFABET98"/>
          <w:sz w:val="24"/>
          <w:szCs w:val="24"/>
        </w:rPr>
        <w:t xml:space="preserve"> 1          </w:t>
      </w:r>
      <w:r w:rsidRPr="004E0125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</w:t>
      </w:r>
      <w:r w:rsidRPr="004E0125">
        <w:rPr>
          <w:rFonts w:ascii="ALFABET98" w:hAnsi="ALFABET98"/>
          <w:sz w:val="24"/>
          <w:szCs w:val="24"/>
        </w:rPr>
        <w:t xml:space="preserve"> C.</w:t>
      </w:r>
      <w:r>
        <w:rPr>
          <w:rFonts w:ascii="ALFABET98" w:hAnsi="ALFABET98"/>
          <w:sz w:val="24"/>
          <w:szCs w:val="24"/>
        </w:rPr>
        <w:t xml:space="preserve"> 6</w:t>
      </w:r>
    </w:p>
    <w:p w:rsidR="00FF5DCA" w:rsidRPr="00F74B03" w:rsidRDefault="00FF5DCA">
      <w:pPr>
        <w:rPr>
          <w:rFonts w:ascii="ALFABET98" w:hAnsi="ALFABET98"/>
          <w:b/>
          <w:sz w:val="24"/>
          <w:szCs w:val="24"/>
        </w:rPr>
      </w:pPr>
      <w:r w:rsidRPr="00F74B03">
        <w:rPr>
          <w:rFonts w:ascii="ALFABET98" w:hAnsi="ALFABET98"/>
          <w:b/>
          <w:sz w:val="24"/>
          <w:szCs w:val="24"/>
        </w:rPr>
        <w:t xml:space="preserve">16.)  </w:t>
      </w:r>
      <w:r w:rsidRPr="00C8395A">
        <w:rPr>
          <w:rFonts w:ascii="ALFABET98" w:hAnsi="ALFABET98"/>
          <w:sz w:val="24"/>
          <w:szCs w:val="24"/>
        </w:rPr>
        <w:t>I. Altı parçaya bölünmüştür.               .      II. İki parçası alınmıştır.</w:t>
      </w:r>
    </w:p>
    <w:p w:rsidR="00FF5DCA" w:rsidRDefault="00FF5DCA">
      <w:pPr>
        <w:rPr>
          <w:rFonts w:ascii="ALFABET98" w:hAnsi="ALFABET98"/>
          <w:sz w:val="24"/>
        </w:rPr>
      </w:pPr>
      <w:r w:rsidRPr="00C8395A">
        <w:rPr>
          <w:rFonts w:ascii="ALFABET98" w:hAnsi="ALFABET98"/>
          <w:sz w:val="24"/>
        </w:rPr>
        <w:t>Yukarıda açıklaması verilen kesir, aşağıdakilerden hangisidir?</w:t>
      </w:r>
    </w:p>
    <w:p w:rsidR="00FF5DCA" w:rsidRPr="00F74B03" w:rsidRDefault="00FF5DC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w:r w:rsidRPr="0071219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             </w:t>
      </w:r>
      <w:r w:rsidRPr="00C8395A">
        <w:rPr>
          <w:rFonts w:ascii="ALFABET98" w:hAnsi="ALFABET98"/>
          <w:sz w:val="24"/>
        </w:rPr>
        <w:t>B.</w:t>
      </w:r>
      <w:r w:rsidRPr="0071219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          </w:t>
      </w:r>
      <w:r w:rsidRPr="00C8395A">
        <w:rPr>
          <w:rFonts w:ascii="ALFABET98" w:hAnsi="ALFABET98"/>
          <w:sz w:val="24"/>
        </w:rPr>
        <w:t>C.</w:t>
      </w:r>
      <w:r w:rsidRPr="0071219E">
        <w:rPr>
          <w:rFonts w:ascii="ALFABET98" w:hAnsi="ALFABET98"/>
        </w:rPr>
        <w:t xml:space="preserve">    </w:t>
      </w:r>
      <w:bookmarkStart w:id="0" w:name="_GoBack"/>
      <w:bookmarkEnd w:id="0"/>
    </w:p>
    <w:sectPr w:rsidR="00FF5DCA" w:rsidRPr="00F74B03" w:rsidSect="007761D8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1D8"/>
    <w:rsid w:val="001457AA"/>
    <w:rsid w:val="00216845"/>
    <w:rsid w:val="003B1693"/>
    <w:rsid w:val="003D7E21"/>
    <w:rsid w:val="003E673D"/>
    <w:rsid w:val="00402931"/>
    <w:rsid w:val="00493F9B"/>
    <w:rsid w:val="004E0125"/>
    <w:rsid w:val="00525617"/>
    <w:rsid w:val="005A697C"/>
    <w:rsid w:val="006219E0"/>
    <w:rsid w:val="00694D84"/>
    <w:rsid w:val="006C312F"/>
    <w:rsid w:val="006F737F"/>
    <w:rsid w:val="0071069F"/>
    <w:rsid w:val="0071219E"/>
    <w:rsid w:val="007761D8"/>
    <w:rsid w:val="008409EB"/>
    <w:rsid w:val="008C1D38"/>
    <w:rsid w:val="008F4797"/>
    <w:rsid w:val="00994497"/>
    <w:rsid w:val="00997DA2"/>
    <w:rsid w:val="00A44EE6"/>
    <w:rsid w:val="00AC3CAF"/>
    <w:rsid w:val="00B021CB"/>
    <w:rsid w:val="00B86C22"/>
    <w:rsid w:val="00BA27AF"/>
    <w:rsid w:val="00C8395A"/>
    <w:rsid w:val="00CA54B6"/>
    <w:rsid w:val="00CC1900"/>
    <w:rsid w:val="00DD387D"/>
    <w:rsid w:val="00F35063"/>
    <w:rsid w:val="00F633FF"/>
    <w:rsid w:val="00F74B03"/>
    <w:rsid w:val="00FF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D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61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A54B6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93F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http://t1.gstatic.com/images?q=tbn:ANd9GcTgwejWWQ76Rodfz_Zu3sT7S_8IuSjXJZDn7BcSqwwmD_RSAdo8nQ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3</Pages>
  <Words>419</Words>
  <Characters>2394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2013-03-31T21:19:00Z</dcterms:created>
  <dcterms:modified xsi:type="dcterms:W3CDTF">2014-05-04T08:50:00Z</dcterms:modified>
  <cp:category>www.sorubak.com</cp:category>
</cp:coreProperties>
</file>