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4B2" w:rsidRDefault="002A34B2" w:rsidP="004D7599">
      <w:pPr>
        <w:jc w:val="center"/>
        <w:rPr>
          <w:rFonts w:ascii="Comic Sans MS" w:hAnsi="Comic Sans MS"/>
        </w:rPr>
      </w:pPr>
      <w:r w:rsidRPr="004D7599">
        <w:rPr>
          <w:rFonts w:ascii="Comic Sans MS" w:hAnsi="Comic Sans MS"/>
        </w:rPr>
        <w:t xml:space="preserve">MATEMATİK </w:t>
      </w:r>
      <w:r>
        <w:rPr>
          <w:rFonts w:ascii="Comic Sans MS" w:hAnsi="Comic Sans MS"/>
        </w:rPr>
        <w:t xml:space="preserve">BÖLME PROBLEMLERİ </w:t>
      </w:r>
      <w:hyperlink r:id="rId5" w:history="1">
        <w:r>
          <w:rPr>
            <w:rStyle w:val="Hyperlink"/>
          </w:rPr>
          <w:t>www.sorubak.com</w:t>
        </w:r>
      </w:hyperlink>
    </w:p>
    <w:p w:rsidR="002A34B2" w:rsidRPr="004D7599" w:rsidRDefault="002A34B2" w:rsidP="004D7599">
      <w:pPr>
        <w:pStyle w:val="NoSpacing"/>
        <w:rPr>
          <w:rFonts w:ascii="Comic Sans MS" w:hAnsi="Comic Sans MS"/>
          <w:sz w:val="20"/>
          <w:szCs w:val="20"/>
        </w:rPr>
      </w:pPr>
      <w:r w:rsidRPr="004D7599">
        <w:rPr>
          <w:rFonts w:ascii="Comic Sans MS" w:hAnsi="Comic Sans MS"/>
          <w:sz w:val="20"/>
          <w:szCs w:val="20"/>
        </w:rPr>
        <w:t>1-Bir bölme işleminde bölen sayı 9’dur. Aşağıdakilerden hangisi bu işlemde kalan sayı olamaz?</w:t>
      </w:r>
    </w:p>
    <w:p w:rsidR="002A34B2" w:rsidRDefault="002A34B2" w:rsidP="004D7599">
      <w:pPr>
        <w:pStyle w:val="NoSpacing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7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8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C) 9</w:t>
      </w:r>
    </w:p>
    <w:p w:rsidR="002A34B2" w:rsidRDefault="002A34B2" w:rsidP="004D7599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2-Can ,Cem ve Oya üçüzlerdir. Üçünün yaşları toplamı 42 dir. Buna göre, Oya, 6 yıl sonra kaç yaşında olur?</w:t>
      </w:r>
    </w:p>
    <w:p w:rsidR="002A34B2" w:rsidRDefault="002A34B2" w:rsidP="004D7599">
      <w:pPr>
        <w:pStyle w:val="NoSpacing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14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B)20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C)24</w:t>
      </w:r>
    </w:p>
    <w:p w:rsidR="002A34B2" w:rsidRDefault="002A34B2" w:rsidP="004D7599">
      <w:pPr>
        <w:pStyle w:val="NoSpacing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rect id="Dikdörtgen 2" o:spid="_x0000_s1026" style="position:absolute;margin-left:127.55pt;margin-top:8.95pt;width:44.25pt;height:39.75pt;z-index:251596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" fillcolor="window" strokecolor="windowText" strokeweight="2pt">
            <v:textbox>
              <w:txbxContent>
                <w:p w:rsidR="002A34B2" w:rsidRDefault="002A34B2" w:rsidP="0001260A">
                  <w:pPr>
                    <w:pStyle w:val="NoSpacing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O O</w:t>
                  </w:r>
                </w:p>
                <w:p w:rsidR="002A34B2" w:rsidRPr="0001260A" w:rsidRDefault="002A34B2" w:rsidP="0001260A">
                  <w:pPr>
                    <w:pStyle w:val="NoSpacing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O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" o:spid="_x0000_s1027" style="position:absolute;margin-left:17.3pt;margin-top:8.95pt;width:83.25pt;height:39.75pt;z-index:251595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" strokeweight="2pt">
            <v:textbox>
              <w:txbxContent>
                <w:p w:rsidR="002A34B2" w:rsidRPr="0001260A" w:rsidRDefault="002A34B2" w:rsidP="0001260A">
                  <w:pPr>
                    <w:pStyle w:val="NoSpacing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01260A">
                    <w:rPr>
                      <w:rFonts w:ascii="Comic Sans MS" w:hAnsi="Comic Sans MS"/>
                      <w:sz w:val="24"/>
                      <w:szCs w:val="24"/>
                    </w:rPr>
                    <w:t>O O O O O</w:t>
                  </w:r>
                </w:p>
                <w:p w:rsidR="002A34B2" w:rsidRPr="0001260A" w:rsidRDefault="002A34B2" w:rsidP="0001260A">
                  <w:pPr>
                    <w:pStyle w:val="NoSpacing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O  O </w:t>
                  </w:r>
                  <w:r w:rsidRPr="0001260A">
                    <w:rPr>
                      <w:rFonts w:ascii="Comic Sans MS" w:hAnsi="Comic Sans MS"/>
                      <w:sz w:val="24"/>
                      <w:szCs w:val="24"/>
                    </w:rPr>
                    <w:t>O O</w:t>
                  </w:r>
                </w:p>
                <w:p w:rsidR="002A34B2" w:rsidRPr="0001260A" w:rsidRDefault="002A34B2" w:rsidP="0001260A">
                  <w:pPr>
                    <w:pStyle w:val="NoSpacing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sz w:val="20"/>
          <w:szCs w:val="20"/>
        </w:rPr>
        <w:t>3-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Zeynep renkli kartonlardan 270 tane daire kesiyor. Bu dairelerden şekildeki gibi</w:t>
      </w:r>
    </w:p>
    <w:p w:rsidR="002A34B2" w:rsidRDefault="002A34B2" w:rsidP="004D7599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Oyun kartları hazırlıyor.3 dairenin bulunduğu kart sayısı 42 olduğuna göre, </w:t>
      </w:r>
    </w:p>
    <w:p w:rsidR="002A34B2" w:rsidRDefault="002A34B2" w:rsidP="004D7599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9 dairenin bulunduğu kart sayısı kaçtır?</w:t>
      </w:r>
    </w:p>
    <w:p w:rsidR="002A34B2" w:rsidRDefault="002A34B2" w:rsidP="004D7599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A)25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B)16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C)8</w:t>
      </w:r>
    </w:p>
    <w:p w:rsidR="002A34B2" w:rsidRDefault="002A34B2" w:rsidP="004D7599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4-Bir manav , 20 kasanın herbirine üçer tane karpuz koydu. Eğer her kasaya, altışar karpuz koysaydı kaç kasa artardı?</w:t>
      </w:r>
    </w:p>
    <w:p w:rsidR="002A34B2" w:rsidRDefault="002A34B2" w:rsidP="0001260A">
      <w:pPr>
        <w:pStyle w:val="NoSpacing"/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10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15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C)20</w:t>
      </w:r>
    </w:p>
    <w:p w:rsidR="002A34B2" w:rsidRDefault="002A34B2" w:rsidP="0001260A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5-Bir kabiledeki yerliler, üçerli 36 grup oluşturabiliyor. Aynı yerliler dörderli kaç grup oluşturabilir?</w:t>
      </w:r>
    </w:p>
    <w:p w:rsidR="002A34B2" w:rsidRDefault="002A34B2" w:rsidP="0001260A">
      <w:pPr>
        <w:pStyle w:val="NoSpacing"/>
        <w:numPr>
          <w:ilvl w:val="0"/>
          <w:numId w:val="4"/>
        </w:numPr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4" o:spid="_x0000_s1028" type="#_x0000_t5" style="position:absolute;left:0;text-align:left;margin-left:141.05pt;margin-top:13.4pt;width:15pt;height:9.75pt;z-index:251598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" fillcolor="#4f81bd" strokecolor="#385d8a" strokeweight="2pt"/>
        </w:pict>
      </w:r>
      <w:r>
        <w:rPr>
          <w:noProof/>
          <w:lang w:eastAsia="tr-TR"/>
        </w:rPr>
        <w:pict>
          <v:shape id="İkizkenar Üçgen 3" o:spid="_x0000_s1029" type="#_x0000_t5" style="position:absolute;left:0;text-align:left;margin-left:69.8pt;margin-top:13.4pt;width:10.5pt;height:9.75pt;z-index:251597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" fillcolor="#4f81bd" strokecolor="#243f60" strokeweight="2pt"/>
        </w:pict>
      </w:r>
      <w:r>
        <w:rPr>
          <w:rFonts w:ascii="Comic Sans MS" w:hAnsi="Comic Sans MS"/>
          <w:sz w:val="20"/>
          <w:szCs w:val="20"/>
        </w:rPr>
        <w:t>28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B)27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C)26</w:t>
      </w:r>
    </w:p>
    <w:p w:rsidR="002A34B2" w:rsidRDefault="002A34B2" w:rsidP="0001260A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6- 75:15 = 25 :      eşitliğinde         yerine hangi sayı getirilmelidir?</w:t>
      </w:r>
    </w:p>
    <w:p w:rsidR="002A34B2" w:rsidRDefault="002A34B2" w:rsidP="00A67207">
      <w:pPr>
        <w:pStyle w:val="NoSpacing"/>
        <w:numPr>
          <w:ilvl w:val="0"/>
          <w:numId w:val="5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5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10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C) 15</w:t>
      </w:r>
    </w:p>
    <w:p w:rsidR="002A34B2" w:rsidRDefault="002A34B2" w:rsidP="00A67207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7- 8 katı 96 olan sayının , 50 fazlası kaçtır?</w:t>
      </w:r>
    </w:p>
    <w:p w:rsidR="002A34B2" w:rsidRDefault="002A34B2" w:rsidP="00A67207">
      <w:pPr>
        <w:pStyle w:val="NoSpacing"/>
        <w:numPr>
          <w:ilvl w:val="0"/>
          <w:numId w:val="6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62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50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C) 24</w:t>
      </w:r>
    </w:p>
    <w:p w:rsidR="002A34B2" w:rsidRDefault="002A34B2" w:rsidP="00A67207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8-36 okçu, eşit sayıda gruplar oluşturarak 9 hedef tahtasına atış yapacaktır. Buna göre , bir hedef tahtasına atış yapacak okçuların sayısı hangi seçenekte verilmiştir?</w:t>
      </w:r>
    </w:p>
    <w:p w:rsidR="002A34B2" w:rsidRDefault="002A34B2" w:rsidP="00A67207">
      <w:pPr>
        <w:pStyle w:val="NoSpacing"/>
        <w:numPr>
          <w:ilvl w:val="0"/>
          <w:numId w:val="7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4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B)3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C)5</w:t>
      </w:r>
    </w:p>
    <w:p w:rsidR="002A34B2" w:rsidRDefault="002A34B2" w:rsidP="00A67207">
      <w:pPr>
        <w:pStyle w:val="NoSpacing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type id="_x0000_t56" coordsize="21600,21600" o:spt="56" path="m10800,l,8259,4200,21600r13200,l21600,8259xe">
            <v:stroke joinstyle="miter"/>
            <v:path gradientshapeok="t" o:connecttype="custom" o:connectlocs="10800,0;0,8259;4200,21600;10800,21600;17400,21600;21600,8259" o:connectangles="270,180,90,90,90,0" textboxrect="4200,5077,17400,21600"/>
          </v:shapetype>
          <v:shape id="Düzgün Beşgen 26" o:spid="_x0000_s1030" type="#_x0000_t56" style="position:absolute;margin-left:383.3pt;margin-top:2.35pt;width:13.5pt;height:10.5pt;flip:y;z-index:251619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" fillcolor="#4f81bd" strokecolor="#385d8a" strokeweight="2pt"/>
        </w:pict>
      </w:r>
      <w:r>
        <w:rPr>
          <w:noProof/>
          <w:lang w:eastAsia="tr-TR"/>
        </w:rPr>
        <w:pict>
          <v:shape id="İkizkenar Üçgen 25" o:spid="_x0000_s1031" type="#_x0000_t5" style="position:absolute;margin-left:92.3pt;margin-top:53.4pt;width:8.25pt;height:10.5pt;z-index:251618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" fillcolor="#4f81bd" strokecolor="#243f60" strokeweight="2pt"/>
        </w:pict>
      </w:r>
      <w:r>
        <w:rPr>
          <w:noProof/>
          <w:lang w:eastAsia="tr-TR"/>
        </w:rPr>
        <w:pict>
          <v:line id="Düz Bağlayıcı 24" o:spid="_x0000_s1032" style="position:absolute;z-index:251617792;visibility:visible" from="147.8pt,42.9pt" to="147.8pt,5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" strokecolor="#4579b8"/>
        </w:pict>
      </w:r>
      <w:r>
        <w:rPr>
          <w:noProof/>
          <w:lang w:eastAsia="tr-TR"/>
        </w:rPr>
        <w:pict>
          <v:line id="Düz Bağlayıcı 23" o:spid="_x0000_s1033" style="position:absolute;z-index:251616768;visibility:visible" from="50.3pt,42.9pt" to="50.3pt,5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" strokecolor="#4579b8"/>
        </w:pict>
      </w:r>
      <w:r>
        <w:rPr>
          <w:noProof/>
          <w:lang w:eastAsia="tr-TR"/>
        </w:rPr>
        <w:pict>
          <v:line id="Düz Bağlayıcı 22" o:spid="_x0000_s1034" style="position:absolute;z-index:251615744;visibility:visible" from="50.3pt,52.65pt" to="147.8pt,5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" strokecolor="#4579b8"/>
        </w:pict>
      </w:r>
      <w:r>
        <w:rPr>
          <w:noProof/>
          <w:lang w:eastAsia="tr-TR"/>
        </w:rPr>
        <w:pict>
          <v:line id="Düz Bağlayıcı 17" o:spid="_x0000_s1035" style="position:absolute;flip:x;z-index:251610624;visibility:visible" from="63.8pt,30.9pt" to="75.05pt,4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" strokecolor="#4579b8"/>
        </w:pict>
      </w:r>
      <w:r>
        <w:rPr>
          <w:noProof/>
          <w:lang w:eastAsia="tr-TR"/>
        </w:rPr>
        <w:pict>
          <v:line id="Düz Bağlayıcı 16" o:spid="_x0000_s1036" style="position:absolute;z-index:251609600;visibility:visible" from="15.8pt,30.9pt" to="27.8pt,4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" strokecolor="#4579b8"/>
        </w:pict>
      </w:r>
      <w:r>
        <w:rPr>
          <w:noProof/>
          <w:lang w:eastAsia="tr-TR"/>
        </w:rPr>
        <w:pict>
          <v:line id="Düz Bağlayıcı 21" o:spid="_x0000_s1037" style="position:absolute;z-index:251614720;visibility:visible" from="122.3pt,42.9pt" to="165.8pt,4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" strokecolor="#4579b8"/>
        </w:pict>
      </w:r>
      <w:r>
        <w:rPr>
          <w:noProof/>
          <w:lang w:eastAsia="tr-TR"/>
        </w:rPr>
        <w:pict>
          <v:line id="Düz Bağlayıcı 20" o:spid="_x0000_s1038" style="position:absolute;flip:x;z-index:251613696;visibility:visible" from="165.8pt,30.9pt" to="182.3pt,4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" strokecolor="#4579b8"/>
        </w:pict>
      </w:r>
      <w:r>
        <w:rPr>
          <w:noProof/>
          <w:lang w:eastAsia="tr-TR"/>
        </w:rPr>
        <w:pict>
          <v:line id="Düz Bağlayıcı 19" o:spid="_x0000_s1039" style="position:absolute;z-index:251612672;visibility:visible" from="108.8pt,30.9pt" to="122.3pt,4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" strokecolor="#4579b8"/>
        </w:pict>
      </w:r>
      <w:r>
        <w:rPr>
          <w:noProof/>
          <w:lang w:eastAsia="tr-TR"/>
        </w:rPr>
        <w:pict>
          <v:line id="Düz Bağlayıcı 18" o:spid="_x0000_s1040" style="position:absolute;flip:y;z-index:251611648;visibility:visible" from="27.8pt,42.9pt" to="65.3pt,4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" strokecolor="#4579b8"/>
        </w:pict>
      </w:r>
      <w:r>
        <w:rPr>
          <w:noProof/>
          <w:lang w:eastAsia="tr-TR"/>
        </w:rPr>
        <w:pict>
          <v:rect id="Dikdörtgen 15" o:spid="_x0000_s1041" style="position:absolute;margin-left:156.05pt;margin-top:20.4pt;width:11.25pt;height:10.5pt;z-index:251608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" fillcolor="#4f81bd" strokecolor="#385d8a" strokeweight="2pt"/>
        </w:pict>
      </w:r>
      <w:r>
        <w:rPr>
          <w:noProof/>
          <w:lang w:eastAsia="tr-TR"/>
        </w:rPr>
        <w:pict>
          <v:rect id="Dikdörtgen 14" o:spid="_x0000_s1042" style="position:absolute;margin-left:140.3pt;margin-top:20.4pt;width:11.25pt;height:10.5pt;z-index:251607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" fillcolor="#4f81bd" strokecolor="#385d8a" strokeweight="2pt"/>
        </w:pict>
      </w:r>
      <w:r>
        <w:rPr>
          <w:noProof/>
          <w:lang w:eastAsia="tr-TR"/>
        </w:rPr>
        <w:pict>
          <v:rect id="Dikdörtgen 13" o:spid="_x0000_s1043" style="position:absolute;margin-left:122.3pt;margin-top:20.4pt;width:11.25pt;height:10.5pt;z-index:251606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" fillcolor="#4f81bd" strokecolor="#385d8a" strokeweight="2pt"/>
        </w:pict>
      </w:r>
      <w:r>
        <w:rPr>
          <w:noProof/>
          <w:lang w:eastAsia="tr-TR"/>
        </w:rPr>
        <w:pict>
          <v:rect id="Dikdörtgen 12" o:spid="_x0000_s1044" style="position:absolute;margin-left:154.55pt;margin-top:6.9pt;width:11.25pt;height:10.5pt;z-index:251605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" fillcolor="#4f81bd" strokecolor="#385d8a" strokeweight="2pt"/>
        </w:pict>
      </w:r>
      <w:r>
        <w:rPr>
          <w:noProof/>
          <w:lang w:eastAsia="tr-TR"/>
        </w:rPr>
        <w:pict>
          <v:rect id="Dikdörtgen 11" o:spid="_x0000_s1045" style="position:absolute;margin-left:136.55pt;margin-top:6.15pt;width:11.25pt;height:10.5pt;z-index:251604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" fillcolor="#4f81bd" strokecolor="#385d8a" strokeweight="2pt"/>
        </w:pict>
      </w:r>
      <w:r>
        <w:rPr>
          <w:noProof/>
          <w:lang w:eastAsia="tr-TR"/>
        </w:rPr>
        <w:pict>
          <v:rect id="Dikdörtgen 10" o:spid="_x0000_s1046" style="position:absolute;margin-left:122.3pt;margin-top:6.9pt;width:11.25pt;height:10.5pt;z-index:251603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" fillcolor="#4f81bd" strokecolor="#243f60" strokeweight="2pt"/>
        </w:pict>
      </w:r>
      <w:r>
        <w:rPr>
          <w:noProof/>
          <w:lang w:eastAsia="tr-TR"/>
        </w:rPr>
        <w:pict>
          <v:shape id="Düzgün Beşgen 9" o:spid="_x0000_s1047" type="#_x0000_t56" style="position:absolute;margin-left:50.3pt;margin-top:11.35pt;width:13.5pt;height:10.5pt;flip:y;z-index:251602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" fillcolor="#4f81bd" strokecolor="#385d8a" strokeweight="2pt"/>
        </w:pict>
      </w:r>
      <w:r>
        <w:rPr>
          <w:noProof/>
          <w:lang w:eastAsia="tr-TR"/>
        </w:rPr>
        <w:pict>
          <v:shape id="Düzgün Beşgen 8" o:spid="_x0000_s1048" type="#_x0000_t56" style="position:absolute;margin-left:36.8pt;margin-top:24.1pt;width:13.5pt;height:10.5pt;flip:y;z-index:251601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" fillcolor="#4f81bd" strokecolor="#385d8a" strokeweight="2pt"/>
        </w:pict>
      </w:r>
      <w:r>
        <w:rPr>
          <w:noProof/>
          <w:lang w:eastAsia="tr-TR"/>
        </w:rPr>
        <w:pict>
          <v:shape id="Düzgün Beşgen 7" o:spid="_x0000_s1049" type="#_x0000_t56" style="position:absolute;margin-left:22.55pt;margin-top:20.35pt;width:13.5pt;height:10.5pt;flip:y;z-index:251600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" fillcolor="#4f81bd" strokecolor="#385d8a" strokeweight="2pt"/>
        </w:pict>
      </w:r>
      <w:r>
        <w:rPr>
          <w:noProof/>
          <w:lang w:eastAsia="tr-TR"/>
        </w:rPr>
        <w:pict>
          <v:shape id="Düzgün Beşgen 6" o:spid="_x0000_s1050" type="#_x0000_t56" style="position:absolute;margin-left:32.3pt;margin-top:6.85pt;width:13.5pt;height:10.5pt;flip:y;z-index:251599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" fillcolor="#4f81bd" strokecolor="#243f60" strokeweight="2pt"/>
        </w:pict>
      </w:r>
      <w:r>
        <w:rPr>
          <w:rFonts w:ascii="Comic Sans MS" w:hAnsi="Comic Sans MS"/>
          <w:sz w:val="20"/>
          <w:szCs w:val="20"/>
        </w:rPr>
        <w:t xml:space="preserve">9- 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     Yandaki terazi dengede durmaktadır. Bir       ‘nin kütlesi 24 kg olduğuna göre,</w:t>
      </w:r>
    </w:p>
    <w:p w:rsidR="002A34B2" w:rsidRDefault="002A34B2" w:rsidP="00A67207">
      <w:pPr>
        <w:pStyle w:val="NoSpacing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rect id="Dikdörtgen 27" o:spid="_x0000_s1051" style="position:absolute;margin-left:210.05pt;margin-top:-.3pt;width:11.25pt;height:10.5pt;z-index:251620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" fillcolor="#4f81bd" strokecolor="#385d8a" strokeweight="2pt"/>
        </w:pic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    Bir        ‘nin kütlesi kaç kilogramdır?</w:t>
      </w:r>
    </w:p>
    <w:p w:rsidR="002A34B2" w:rsidRDefault="002A34B2" w:rsidP="00A67207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A)20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B)18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C)16</w:t>
      </w:r>
    </w:p>
    <w:p w:rsidR="002A34B2" w:rsidRDefault="002A34B2" w:rsidP="00A67207">
      <w:pPr>
        <w:pStyle w:val="NoSpacing"/>
        <w:rPr>
          <w:rFonts w:ascii="Comic Sans MS" w:hAnsi="Comic Sans MS"/>
          <w:sz w:val="20"/>
          <w:szCs w:val="20"/>
        </w:rPr>
      </w:pPr>
    </w:p>
    <w:p w:rsidR="002A34B2" w:rsidRDefault="002A34B2" w:rsidP="00A67207">
      <w:pPr>
        <w:pStyle w:val="NoSpacing"/>
        <w:rPr>
          <w:rFonts w:ascii="Comic Sans MS" w:hAnsi="Comic Sans MS"/>
          <w:sz w:val="20"/>
          <w:szCs w:val="20"/>
        </w:rPr>
      </w:pPr>
    </w:p>
    <w:p w:rsidR="002A34B2" w:rsidRDefault="002A34B2" w:rsidP="00A67207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10-10 dakika aralıklarla alarmı kurulmuş bir saat , 3 saatte kaç kez çalar?</w:t>
      </w:r>
    </w:p>
    <w:p w:rsidR="002A34B2" w:rsidRDefault="002A34B2" w:rsidP="00481486">
      <w:pPr>
        <w:pStyle w:val="NoSpacing"/>
        <w:numPr>
          <w:ilvl w:val="0"/>
          <w:numId w:val="8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17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18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C) 19</w:t>
      </w:r>
    </w:p>
    <w:p w:rsidR="002A34B2" w:rsidRDefault="002A34B2" w:rsidP="00481486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11- “113:4 “ İşleminin kalansız olması için bölünen sayıya en az kaç eklenmelidir?</w:t>
      </w:r>
    </w:p>
    <w:p w:rsidR="002A34B2" w:rsidRDefault="002A34B2" w:rsidP="00481486">
      <w:pPr>
        <w:pStyle w:val="NoSpacing"/>
        <w:numPr>
          <w:ilvl w:val="0"/>
          <w:numId w:val="9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2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C) 4</w:t>
      </w:r>
    </w:p>
    <w:p w:rsidR="002A34B2" w:rsidRDefault="002A34B2" w:rsidP="00481486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12- Bir bölme işleminde bölen 4 , bölüm 7 ve kalan 3 olduğuna göre, bölünen sayı kaçtır?</w:t>
      </w:r>
    </w:p>
    <w:p w:rsidR="002A34B2" w:rsidRDefault="002A34B2" w:rsidP="00042ED9">
      <w:pPr>
        <w:pStyle w:val="NoSpacing"/>
        <w:numPr>
          <w:ilvl w:val="0"/>
          <w:numId w:val="10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30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B)31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C)32</w:t>
      </w:r>
    </w:p>
    <w:p w:rsidR="002A34B2" w:rsidRDefault="002A34B2" w:rsidP="00042ED9">
      <w:pPr>
        <w:pStyle w:val="NoSpacing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 id="Kalp 33" o:spid="_x0000_s1052" style="position:absolute;margin-left:132.05pt;margin-top:1.35pt;width:15.75pt;height:14.2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00025,180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" path="m100013,45244v41671,-105569,204192,,,135731c-104180,45244,58341,-60325,100013,45244xe" fillcolor="#4f81bd" strokecolor="#385d8a" strokeweight="2pt">
            <v:path arrowok="t" o:connecttype="custom" o:connectlocs="100013,45244;100013,180975;100013,45244" o:connectangles="0,0,0"/>
          </v:shape>
        </w:pict>
      </w:r>
      <w:r>
        <w:rPr>
          <w:noProof/>
          <w:lang w:eastAsia="tr-TR"/>
        </w:rPr>
        <w:pict>
          <v:line id="Düz Bağlayıcı 29" o:spid="_x0000_s1053" style="position:absolute;z-index:251622912;visibility:visible" from="57.05pt,1.35pt" to="57.05pt,4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"/>
        </w:pict>
      </w:r>
      <w:r>
        <w:rPr>
          <w:noProof/>
          <w:lang w:eastAsia="tr-TR"/>
        </w:rPr>
        <w:pict>
          <v:line id="Düz Bağlayıcı 32" o:spid="_x0000_s1054" style="position:absolute;z-index:251625984;visibility:visible" from="22.55pt,28.35pt" to="27.8pt,2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"/>
        </w:pict>
      </w:r>
      <w:r>
        <w:rPr>
          <w:noProof/>
          <w:lang w:eastAsia="tr-TR"/>
        </w:rPr>
        <w:pict>
          <v:line id="Düz Bağlayıcı 30" o:spid="_x0000_s1055" style="position:absolute;z-index:251623936;visibility:visible" from="57.05pt,19.35pt" to="80.3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"/>
        </w:pict>
      </w:r>
      <w:r>
        <w:rPr>
          <w:noProof/>
          <w:lang w:eastAsia="tr-TR"/>
        </w:rPr>
        <w:pict>
          <v:shape id="Kalp 28" o:spid="_x0000_s1056" style="position:absolute;margin-left:27.8pt;margin-top:1.35pt;width:18pt;height:14.25pt;z-index:251621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28600,180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" path="m114300,45244v47625,-105569,233363,,,135731c-119062,45244,66675,-60325,114300,45244xe" fillcolor="#4f81bd" strokecolor="#243f60" strokeweight="2pt">
            <v:path arrowok="t" o:connecttype="custom" o:connectlocs="114300,45244;114300,180975;114300,45244" o:connectangles="0,0,0"/>
          </v:shape>
        </w:pict>
      </w:r>
      <w:r>
        <w:rPr>
          <w:rFonts w:ascii="Comic Sans MS" w:hAnsi="Comic Sans MS"/>
          <w:sz w:val="20"/>
          <w:szCs w:val="20"/>
        </w:rPr>
        <w:t>13-                 8</w:t>
      </w:r>
      <w:r>
        <w:rPr>
          <w:rFonts w:ascii="Comic Sans MS" w:hAnsi="Comic Sans MS"/>
          <w:sz w:val="20"/>
          <w:szCs w:val="20"/>
        </w:rPr>
        <w:tab/>
        <w:t xml:space="preserve">İSE           : 6 işleminin sonucu kaçtır? </w:t>
      </w:r>
    </w:p>
    <w:p w:rsidR="002A34B2" w:rsidRDefault="002A34B2" w:rsidP="00AC5663">
      <w:pPr>
        <w:pStyle w:val="NoSpacing"/>
        <w:numPr>
          <w:ilvl w:val="0"/>
          <w:numId w:val="11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15</w:t>
      </w:r>
      <w:r>
        <w:rPr>
          <w:rFonts w:ascii="Comic Sans MS" w:hAnsi="Comic Sans MS"/>
          <w:sz w:val="20"/>
          <w:szCs w:val="20"/>
        </w:rPr>
        <w:tab/>
        <w:t>B)14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C)13</w:t>
      </w:r>
    </w:p>
    <w:p w:rsidR="002A34B2" w:rsidRDefault="002A34B2" w:rsidP="00042ED9">
      <w:pPr>
        <w:pStyle w:val="NoSpacing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line id="Düz Bağlayıcı 31" o:spid="_x0000_s1057" style="position:absolute;z-index:251624960;visibility:visible" from="17.3pt,15.5pt" to="51.8pt,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"/>
        </w:pict>
      </w:r>
      <w:r>
        <w:rPr>
          <w:rFonts w:ascii="Comic Sans MS" w:hAnsi="Comic Sans MS"/>
          <w:sz w:val="20"/>
          <w:szCs w:val="20"/>
        </w:rPr>
        <w:t xml:space="preserve">                      9</w:t>
      </w:r>
    </w:p>
    <w:p w:rsidR="002A34B2" w:rsidRDefault="002A34B2" w:rsidP="00042ED9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6</w:t>
      </w:r>
    </w:p>
    <w:p w:rsidR="002A34B2" w:rsidRDefault="002A34B2" w:rsidP="00042ED9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14-Her birinde 30 kg şeker bulunan 5 torba şeker, 2 kg poşetlere dolduruldu. Kaç poşet şeker oldu?</w:t>
      </w:r>
    </w:p>
    <w:p w:rsidR="002A34B2" w:rsidRDefault="002A34B2" w:rsidP="00AC5663">
      <w:pPr>
        <w:pStyle w:val="NoSpacing"/>
        <w:numPr>
          <w:ilvl w:val="0"/>
          <w:numId w:val="12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70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B)75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C)80</w:t>
      </w:r>
    </w:p>
    <w:p w:rsidR="002A34B2" w:rsidRDefault="002A34B2" w:rsidP="00AC5663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15-Bahçede sıra olan çocuklardan Faruk baştan 14. Sondan ise 9.’dur. bu öğrenciler, ikişerli kaç grup oluşturur?</w:t>
      </w:r>
    </w:p>
    <w:p w:rsidR="002A34B2" w:rsidRDefault="002A34B2" w:rsidP="00AC5663">
      <w:pPr>
        <w:pStyle w:val="NoSpacing"/>
        <w:numPr>
          <w:ilvl w:val="0"/>
          <w:numId w:val="13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9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B)10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C)11</w:t>
      </w:r>
    </w:p>
    <w:p w:rsidR="002A34B2" w:rsidRDefault="002A34B2" w:rsidP="00AC5663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16- 8 kişilik pilav yapmak için , 4 bardak pirinç kullanıldığına göre, 210 kişilik pilav yapmak için kaç bardak pirince ihtiyaç vardır?</w:t>
      </w:r>
    </w:p>
    <w:p w:rsidR="002A34B2" w:rsidRDefault="002A34B2" w:rsidP="00AC5663">
      <w:pPr>
        <w:pStyle w:val="NoSpacing"/>
        <w:numPr>
          <w:ilvl w:val="0"/>
          <w:numId w:val="14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840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B)470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C)105</w:t>
      </w:r>
    </w:p>
    <w:p w:rsidR="002A34B2" w:rsidRDefault="002A34B2" w:rsidP="00AC5663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17-Bir sınıftaki öğrenciler dörderli 8 grup oluyor. 3 öğrenci grup dışı kalıyor. Aynı öğrenciler yedişerli kaç grup oluşturur?</w:t>
      </w:r>
    </w:p>
    <w:p w:rsidR="002A34B2" w:rsidRDefault="002A34B2" w:rsidP="00AC5663">
      <w:pPr>
        <w:pStyle w:val="NoSpacing"/>
        <w:numPr>
          <w:ilvl w:val="0"/>
          <w:numId w:val="15"/>
        </w:numPr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oval id="Oval 40" o:spid="_x0000_s1058" style="position:absolute;left:0;text-align:left;margin-left:115.55pt;margin-top:12.9pt;width:10.5pt;height:12.75pt;flip:x y;z-index:2516331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" fillcolor="#4f81bd" strokecolor="#243f60" strokeweight="2pt"/>
        </w:pict>
      </w:r>
      <w:r>
        <w:rPr>
          <w:noProof/>
          <w:lang w:eastAsia="tr-TR"/>
        </w:rPr>
        <w:pict>
          <v:rect id="Dikdörtgen 41" o:spid="_x0000_s1059" style="position:absolute;left:0;text-align:left;margin-left:167.3pt;margin-top:12.95pt;width:7.5pt;height:9.75pt;z-index:2516341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" fillcolor="#4f81bd" strokecolor="#243f60" strokeweight="2pt"/>
        </w:pict>
      </w:r>
      <w:r>
        <w:rPr>
          <w:rFonts w:ascii="Comic Sans MS" w:hAnsi="Comic Sans MS"/>
          <w:sz w:val="20"/>
          <w:szCs w:val="20"/>
        </w:rPr>
        <w:t>7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6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C) 5</w:t>
      </w:r>
    </w:p>
    <w:p w:rsidR="002A34B2" w:rsidRDefault="002A34B2" w:rsidP="00AC5663">
      <w:pPr>
        <w:pStyle w:val="NoSpacing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 id="İkizkenar Üçgen 39" o:spid="_x0000_s1060" type="#_x0000_t5" style="position:absolute;margin-left:32.3pt;margin-top:-.25pt;width:12pt;height:12pt;z-index:2516321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" fillcolor="#4f81bd" strokecolor="#243f60" strokeweight="2pt"/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8" o:spid="_x0000_s1061" type="#_x0000_t32" style="position:absolute;margin-left:171.8pt;margin-top:8.75pt;width:0;height:13.5pt;flip:y;z-index:251631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" strokecolor="#4579b8">
            <v:stroke endarrow="open"/>
          </v:shape>
        </w:pict>
      </w:r>
      <w:r>
        <w:rPr>
          <w:noProof/>
          <w:lang w:eastAsia="tr-TR"/>
        </w:rPr>
        <w:pict>
          <v:shape id="Düz Ok Bağlayıcısı 37" o:spid="_x0000_s1062" type="#_x0000_t32" style="position:absolute;margin-left:118.55pt;margin-top:8.75pt;width:0;height:13.5pt;flip:y;z-index:251630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" strokecolor="#4579b8">
            <v:stroke endarrow="open"/>
          </v:shape>
        </w:pict>
      </w:r>
      <w:r>
        <w:rPr>
          <w:noProof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irsek Bağlayıcısı 36" o:spid="_x0000_s1063" type="#_x0000_t34" style="position:absolute;margin-left:36.8pt;margin-top:8.75pt;width:0;height:13.5pt;flip:y;z-index:251629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" strokecolor="#4579b8">
            <v:stroke endarrow="open"/>
          </v:shape>
        </w:pict>
      </w:r>
      <w:r>
        <w:rPr>
          <w:rFonts w:ascii="Comic Sans MS" w:hAnsi="Comic Sans MS"/>
          <w:sz w:val="20"/>
          <w:szCs w:val="20"/>
        </w:rPr>
        <w:t xml:space="preserve">18- </w:t>
      </w:r>
    </w:p>
    <w:p w:rsidR="002A34B2" w:rsidRDefault="002A34B2" w:rsidP="00AC5663">
      <w:pPr>
        <w:pStyle w:val="NoSpacing"/>
        <w:rPr>
          <w:rFonts w:ascii="Comic Sans MS" w:hAnsi="Comic Sans MS"/>
        </w:rPr>
      </w:pPr>
      <w:r>
        <w:rPr>
          <w:noProof/>
          <w:lang w:eastAsia="tr-TR"/>
        </w:rPr>
        <w:pict>
          <v:shape id="Düz Ok Bağlayıcısı 35" o:spid="_x0000_s1064" type="#_x0000_t32" style="position:absolute;margin-left:17.3pt;margin-top:8.3pt;width:197.25pt;height:0;z-index:251628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">
            <v:stroke startarrow="open" endarrow="open"/>
          </v:shape>
        </w:pict>
      </w:r>
      <w:r w:rsidRPr="00343327">
        <w:rPr>
          <w:rFonts w:ascii="Comic Sans MS" w:hAnsi="Comic Sans MS"/>
        </w:rPr>
        <w:t xml:space="preserve">           ı </w:t>
      </w:r>
      <w:r w:rsidRPr="00343327">
        <w:rPr>
          <w:rFonts w:ascii="Comic Sans MS" w:hAnsi="Comic Sans MS"/>
        </w:rPr>
        <w:tab/>
      </w:r>
      <w:r w:rsidRPr="00343327">
        <w:rPr>
          <w:rFonts w:ascii="Comic Sans MS" w:hAnsi="Comic Sans MS"/>
        </w:rPr>
        <w:tab/>
        <w:t xml:space="preserve">   ı</w:t>
      </w:r>
      <w:r w:rsidRPr="00343327">
        <w:rPr>
          <w:rFonts w:ascii="Comic Sans MS" w:hAnsi="Comic Sans MS"/>
        </w:rPr>
        <w:tab/>
        <w:t xml:space="preserve">        ı</w:t>
      </w:r>
    </w:p>
    <w:p w:rsidR="002A34B2" w:rsidRDefault="002A34B2" w:rsidP="00AC5663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78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92</w:t>
      </w:r>
      <w:r>
        <w:rPr>
          <w:rFonts w:ascii="Comic Sans MS" w:hAnsi="Comic Sans MS"/>
        </w:rPr>
        <w:tab/>
        <w:t xml:space="preserve">       104</w:t>
      </w:r>
    </w:p>
    <w:p w:rsidR="002A34B2" w:rsidRPr="00D84D2C" w:rsidRDefault="002A34B2" w:rsidP="00AC5663">
      <w:pPr>
        <w:pStyle w:val="NoSpacing"/>
        <w:rPr>
          <w:rFonts w:ascii="Comic Sans MS" w:hAnsi="Comic Sans MS"/>
          <w:sz w:val="20"/>
          <w:szCs w:val="20"/>
        </w:rPr>
      </w:pPr>
      <w:r w:rsidRPr="00D84D2C">
        <w:rPr>
          <w:rFonts w:ascii="Comic Sans MS" w:hAnsi="Comic Sans MS"/>
          <w:sz w:val="20"/>
          <w:szCs w:val="20"/>
        </w:rPr>
        <w:t>Suna , sayı doğrusundaki sayıları en yakın onluğa yuvarlıyor ve aşağıdaki işlemleri yapıyor.</w:t>
      </w:r>
    </w:p>
    <w:p w:rsidR="002A34B2" w:rsidRPr="00D84D2C" w:rsidRDefault="002A34B2" w:rsidP="00AC5663">
      <w:pPr>
        <w:pStyle w:val="NoSpacing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rect id="Dikdörtgen 44" o:spid="_x0000_s1065" style="position:absolute;margin-left:221.3pt;margin-top:2.85pt;width:6.75pt;height:9pt;z-index:2516372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" fillcolor="#4f81bd" strokecolor="#385d8a" strokeweight="2pt"/>
        </w:pict>
      </w:r>
      <w:r>
        <w:rPr>
          <w:noProof/>
          <w:lang w:eastAsia="tr-TR"/>
        </w:rPr>
        <w:pict>
          <v:oval id="Oval 43" o:spid="_x0000_s1066" style="position:absolute;margin-left:118.55pt;margin-top:2.05pt;width:10.5pt;height:12.75pt;flip:x y;z-index:2516362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" fillcolor="#4f81bd" strokecolor="#385d8a" strokeweight="2pt"/>
        </w:pict>
      </w:r>
      <w:r>
        <w:rPr>
          <w:noProof/>
          <w:lang w:eastAsia="tr-TR"/>
        </w:rPr>
        <w:pict>
          <v:shape id="İkizkenar Üçgen 42" o:spid="_x0000_s1067" type="#_x0000_t5" style="position:absolute;margin-left:10.55pt;margin-top:2.85pt;width:12pt;height:12pt;z-index:2516352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" fillcolor="#4f81bd" strokecolor="#385d8a" strokeweight="2pt"/>
        </w:pict>
      </w:r>
      <w:r w:rsidRPr="00D84D2C">
        <w:rPr>
          <w:rFonts w:ascii="Comic Sans MS" w:hAnsi="Comic Sans MS"/>
          <w:sz w:val="20"/>
          <w:szCs w:val="20"/>
        </w:rPr>
        <w:t xml:space="preserve">        : 7 = …….                  </w:t>
      </w:r>
      <w:r>
        <w:rPr>
          <w:rFonts w:ascii="Comic Sans MS" w:hAnsi="Comic Sans MS"/>
          <w:sz w:val="20"/>
          <w:szCs w:val="20"/>
        </w:rPr>
        <w:t xml:space="preserve">     </w:t>
      </w:r>
      <w:r w:rsidRPr="00D84D2C">
        <w:rPr>
          <w:rFonts w:ascii="Comic Sans MS" w:hAnsi="Comic Sans MS"/>
          <w:sz w:val="20"/>
          <w:szCs w:val="20"/>
        </w:rPr>
        <w:t xml:space="preserve"> : 7= ……..               </w:t>
      </w:r>
      <w:r>
        <w:rPr>
          <w:rFonts w:ascii="Comic Sans MS" w:hAnsi="Comic Sans MS"/>
          <w:sz w:val="20"/>
          <w:szCs w:val="20"/>
        </w:rPr>
        <w:t xml:space="preserve">  </w:t>
      </w:r>
      <w:r w:rsidRPr="00D84D2C">
        <w:rPr>
          <w:rFonts w:ascii="Comic Sans MS" w:hAnsi="Comic Sans MS"/>
          <w:sz w:val="20"/>
          <w:szCs w:val="20"/>
        </w:rPr>
        <w:t xml:space="preserve">   : 7 = …….</w:t>
      </w:r>
    </w:p>
    <w:p w:rsidR="002A34B2" w:rsidRPr="00D84D2C" w:rsidRDefault="002A34B2" w:rsidP="00AC5663">
      <w:pPr>
        <w:pStyle w:val="NoSpacing"/>
        <w:rPr>
          <w:rFonts w:ascii="Comic Sans MS" w:hAnsi="Comic Sans MS"/>
          <w:sz w:val="20"/>
          <w:szCs w:val="20"/>
        </w:rPr>
      </w:pPr>
      <w:r w:rsidRPr="00D84D2C">
        <w:rPr>
          <w:rFonts w:ascii="Comic Sans MS" w:hAnsi="Comic Sans MS"/>
          <w:sz w:val="20"/>
          <w:szCs w:val="20"/>
        </w:rPr>
        <w:t>Her işlemde kalan sayı aşağıdakilerden hangisidir?</w:t>
      </w:r>
    </w:p>
    <w:p w:rsidR="002A34B2" w:rsidRPr="00D84D2C" w:rsidRDefault="002A34B2" w:rsidP="00AC5663">
      <w:pPr>
        <w:pStyle w:val="NoSpacing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rect id="Dikdörtgen 47" o:spid="_x0000_s1068" style="position:absolute;margin-left:132.05pt;margin-top:4.45pt;width:9pt;height:9.75pt;z-index:2516403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" fillcolor="#4f81bd" strokecolor="#385d8a" strokeweight="2pt"/>
        </w:pict>
      </w:r>
      <w:r>
        <w:rPr>
          <w:noProof/>
          <w:lang w:eastAsia="tr-TR"/>
        </w:rPr>
        <w:pict>
          <v:oval id="Oval 46" o:spid="_x0000_s1069" style="position:absolute;margin-left:83.3pt;margin-top:1.4pt;width:10.5pt;height:12.75pt;flip:x y;z-index:2516392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" fillcolor="#4f81bd" strokecolor="#385d8a" strokeweight="2pt"/>
        </w:pict>
      </w:r>
      <w:r>
        <w:rPr>
          <w:noProof/>
          <w:lang w:eastAsia="tr-TR"/>
        </w:rPr>
        <w:pict>
          <v:shape id="İkizkenar Üçgen 45" o:spid="_x0000_s1070" type="#_x0000_t5" style="position:absolute;margin-left:32.3pt;margin-top:1.45pt;width:12pt;height:12pt;z-index:2516382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" fillcolor="#4f81bd" strokecolor="#385d8a" strokeweight="2pt"/>
        </w:pict>
      </w:r>
    </w:p>
    <w:p w:rsidR="002A34B2" w:rsidRPr="00D84D2C" w:rsidRDefault="002A34B2" w:rsidP="00AC5663">
      <w:pPr>
        <w:pStyle w:val="NoSpacing"/>
        <w:rPr>
          <w:rFonts w:ascii="Comic Sans MS" w:hAnsi="Comic Sans MS"/>
          <w:sz w:val="20"/>
          <w:szCs w:val="20"/>
        </w:rPr>
      </w:pPr>
      <w:r w:rsidRPr="00D84D2C">
        <w:rPr>
          <w:rFonts w:ascii="Comic Sans MS" w:hAnsi="Comic Sans MS"/>
          <w:sz w:val="20"/>
          <w:szCs w:val="20"/>
        </w:rPr>
        <w:t>A)</w:t>
      </w:r>
      <w:r w:rsidRPr="00D84D2C">
        <w:rPr>
          <w:rFonts w:ascii="Comic Sans MS" w:hAnsi="Comic Sans MS"/>
          <w:noProof/>
          <w:sz w:val="20"/>
          <w:szCs w:val="20"/>
          <w:lang w:eastAsia="tr-TR"/>
        </w:rPr>
        <w:t xml:space="preserve">       3</w:t>
      </w:r>
      <w:r w:rsidRPr="00D84D2C">
        <w:rPr>
          <w:rFonts w:ascii="Comic Sans MS" w:hAnsi="Comic Sans MS"/>
          <w:noProof/>
          <w:sz w:val="20"/>
          <w:szCs w:val="20"/>
          <w:lang w:eastAsia="tr-TR"/>
        </w:rPr>
        <w:tab/>
        <w:t xml:space="preserve">     6            2</w:t>
      </w:r>
    </w:p>
    <w:p w:rsidR="002A34B2" w:rsidRPr="00D84D2C" w:rsidRDefault="002A34B2" w:rsidP="00AC5663">
      <w:pPr>
        <w:pStyle w:val="NoSpacing"/>
        <w:rPr>
          <w:rFonts w:ascii="Comic Sans MS" w:hAnsi="Comic Sans MS"/>
          <w:sz w:val="20"/>
          <w:szCs w:val="20"/>
        </w:rPr>
      </w:pPr>
      <w:r w:rsidRPr="00D84D2C">
        <w:rPr>
          <w:rFonts w:ascii="Comic Sans MS" w:hAnsi="Comic Sans MS"/>
          <w:sz w:val="20"/>
          <w:szCs w:val="20"/>
        </w:rPr>
        <w:t xml:space="preserve">B)       6            </w:t>
      </w:r>
      <w:r>
        <w:rPr>
          <w:rFonts w:ascii="Comic Sans MS" w:hAnsi="Comic Sans MS"/>
          <w:sz w:val="20"/>
          <w:szCs w:val="20"/>
        </w:rPr>
        <w:t xml:space="preserve">  </w:t>
      </w:r>
      <w:r w:rsidRPr="00D84D2C">
        <w:rPr>
          <w:rFonts w:ascii="Comic Sans MS" w:hAnsi="Comic Sans MS"/>
          <w:sz w:val="20"/>
          <w:szCs w:val="20"/>
        </w:rPr>
        <w:t xml:space="preserve">  3            2</w:t>
      </w:r>
    </w:p>
    <w:p w:rsidR="002A34B2" w:rsidRPr="00D84D2C" w:rsidRDefault="002A34B2" w:rsidP="00AC5663">
      <w:pPr>
        <w:pStyle w:val="NoSpacing"/>
        <w:rPr>
          <w:rFonts w:ascii="Comic Sans MS" w:hAnsi="Comic Sans MS"/>
          <w:sz w:val="20"/>
          <w:szCs w:val="20"/>
        </w:rPr>
      </w:pPr>
      <w:r w:rsidRPr="00D84D2C">
        <w:rPr>
          <w:rFonts w:ascii="Comic Sans MS" w:hAnsi="Comic Sans MS"/>
          <w:sz w:val="20"/>
          <w:szCs w:val="20"/>
        </w:rPr>
        <w:t xml:space="preserve">C)       2           </w:t>
      </w:r>
      <w:r>
        <w:rPr>
          <w:rFonts w:ascii="Comic Sans MS" w:hAnsi="Comic Sans MS"/>
          <w:sz w:val="20"/>
          <w:szCs w:val="20"/>
        </w:rPr>
        <w:t xml:space="preserve">  </w:t>
      </w:r>
      <w:r w:rsidRPr="00D84D2C">
        <w:rPr>
          <w:rFonts w:ascii="Comic Sans MS" w:hAnsi="Comic Sans MS"/>
          <w:sz w:val="20"/>
          <w:szCs w:val="20"/>
        </w:rPr>
        <w:t xml:space="preserve">   6            3</w:t>
      </w:r>
    </w:p>
    <w:p w:rsidR="002A34B2" w:rsidRDefault="002A34B2" w:rsidP="00AC5663">
      <w:pPr>
        <w:pStyle w:val="NoSpacing"/>
        <w:rPr>
          <w:rFonts w:ascii="Comic Sans MS" w:hAnsi="Comic Sans MS"/>
          <w:sz w:val="20"/>
          <w:szCs w:val="20"/>
        </w:rPr>
      </w:pPr>
    </w:p>
    <w:p w:rsidR="002A34B2" w:rsidRDefault="002A34B2" w:rsidP="00AC5663">
      <w:pPr>
        <w:pStyle w:val="NoSpacing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line id="Düz Bağlayıcı 5" o:spid="_x0000_s1071" style="position:absolute;z-index:251641344;visibility:visible" from="113.3pt,-5.95pt" to="113.3pt,5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"/>
        </w:pict>
      </w:r>
      <w:r w:rsidRPr="00D84D2C">
        <w:rPr>
          <w:rFonts w:ascii="Comic Sans MS" w:hAnsi="Comic Sans MS"/>
          <w:sz w:val="20"/>
          <w:szCs w:val="20"/>
        </w:rPr>
        <w:t xml:space="preserve">19- </w:t>
      </w:r>
      <w:r>
        <w:rPr>
          <w:rFonts w:ascii="Comic Sans MS" w:hAnsi="Comic Sans MS"/>
          <w:sz w:val="20"/>
          <w:szCs w:val="20"/>
        </w:rPr>
        <w:t xml:space="preserve"> </w:t>
      </w:r>
      <w:r w:rsidRPr="00D84D2C">
        <w:rPr>
          <w:rFonts w:ascii="Comic Sans MS" w:hAnsi="Comic Sans MS"/>
          <w:sz w:val="20"/>
          <w:szCs w:val="20"/>
        </w:rPr>
        <w:t xml:space="preserve">7 </w:t>
      </w:r>
      <w:r>
        <w:rPr>
          <w:rFonts w:ascii="Comic Sans MS" w:hAnsi="Comic Sans MS"/>
          <w:sz w:val="20"/>
          <w:szCs w:val="20"/>
        </w:rPr>
        <w:t xml:space="preserve">yüzlük + 7 birlik     iki basamaklı en   </w:t>
      </w:r>
      <w:r>
        <w:rPr>
          <w:rFonts w:ascii="Comic Sans MS" w:hAnsi="Comic Sans MS"/>
          <w:sz w:val="20"/>
          <w:szCs w:val="20"/>
        </w:rPr>
        <w:tab/>
        <w:t xml:space="preserve">    Ayça, yandaki bölme işlemini yapıyor. Ayça , bulduğu bölümü “ 1 metre”</w:t>
      </w:r>
    </w:p>
    <w:p w:rsidR="002A34B2" w:rsidRDefault="002A34B2" w:rsidP="00AC5663">
      <w:pPr>
        <w:pStyle w:val="NoSpacing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line id="Düz Bağlayıcı 49" o:spid="_x0000_s1072" style="position:absolute;z-index:251644416;visibility:visible" from="19.55pt,25.85pt" to="27.05pt,2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"/>
        </w:pict>
      </w:r>
      <w:r>
        <w:rPr>
          <w:noProof/>
          <w:lang w:eastAsia="tr-TR"/>
        </w:rPr>
        <w:pict>
          <v:line id="Düz Bağlayıcı 48" o:spid="_x0000_s1073" style="position:absolute;z-index:251643392;visibility:visible" from="13.55pt,37.1pt" to="106.55pt,3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"/>
        </w:pict>
      </w:r>
      <w:r>
        <w:rPr>
          <w:noProof/>
          <w:lang w:eastAsia="tr-TR"/>
        </w:rPr>
        <w:pict>
          <v:line id="Düz Bağlayıcı 34" o:spid="_x0000_s1074" style="position:absolute;z-index:251642368;visibility:visible" from="113.3pt,16.1pt" to="198.8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"/>
        </w:pic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    Küçük doğal sayı          uzunlukla karşılaştırıyor. Bu karşılaştırma sonucunda aşağıdakilerden</w:t>
      </w:r>
    </w:p>
    <w:p w:rsidR="002A34B2" w:rsidRDefault="002A34B2" w:rsidP="00AC5663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    hangisi doğrudur?</w:t>
      </w:r>
    </w:p>
    <w:p w:rsidR="002A34B2" w:rsidRDefault="002A34B2" w:rsidP="00D84D2C">
      <w:pPr>
        <w:pStyle w:val="NoSpacing"/>
        <w:numPr>
          <w:ilvl w:val="0"/>
          <w:numId w:val="16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Bölüm, 1 metreden 93 cm küçüktür.</w:t>
      </w:r>
    </w:p>
    <w:p w:rsidR="002A34B2" w:rsidRDefault="002A34B2" w:rsidP="00AC5663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</w:t>
      </w:r>
      <w:r>
        <w:rPr>
          <w:rFonts w:ascii="Comic Sans MS" w:hAnsi="Comic Sans MS"/>
          <w:sz w:val="20"/>
          <w:szCs w:val="20"/>
        </w:rPr>
        <w:tab/>
        <w:t xml:space="preserve"> Kalan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                       B) 1 metre, bölümden 30 cm büyüktür.   C) Bölüm, 1 metrenin yarısından azdır</w:t>
      </w:r>
    </w:p>
    <w:p w:rsidR="002A34B2" w:rsidRDefault="002A34B2" w:rsidP="00AC5663">
      <w:pPr>
        <w:pStyle w:val="NoSpacing"/>
        <w:rPr>
          <w:rFonts w:ascii="Comic Sans MS" w:hAnsi="Comic Sans MS"/>
          <w:sz w:val="20"/>
          <w:szCs w:val="20"/>
        </w:rPr>
      </w:pPr>
    </w:p>
    <w:p w:rsidR="002A34B2" w:rsidRDefault="002A34B2" w:rsidP="00AC5663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20- İrem’in yaptığı işlem kalanlı bir bölmeydi. Yaptığı işlemde bölen 9 , bölüm 37 olduğuna göre bölünen sayı </w:t>
      </w:r>
      <w:r w:rsidRPr="001E1B84">
        <w:rPr>
          <w:rFonts w:ascii="Comic Sans MS" w:hAnsi="Comic Sans MS"/>
          <w:sz w:val="20"/>
          <w:szCs w:val="20"/>
          <w:u w:val="single"/>
        </w:rPr>
        <w:t>en fazla</w:t>
      </w:r>
      <w:r>
        <w:rPr>
          <w:rFonts w:ascii="Comic Sans MS" w:hAnsi="Comic Sans MS"/>
          <w:sz w:val="20"/>
          <w:szCs w:val="20"/>
        </w:rPr>
        <w:t xml:space="preserve"> kaç olacaktır?</w:t>
      </w:r>
    </w:p>
    <w:p w:rsidR="002A34B2" w:rsidRDefault="002A34B2" w:rsidP="001E1B84">
      <w:pPr>
        <w:pStyle w:val="NoSpacing"/>
        <w:numPr>
          <w:ilvl w:val="0"/>
          <w:numId w:val="17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333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B)341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C)342</w:t>
      </w:r>
    </w:p>
    <w:p w:rsidR="002A34B2" w:rsidRDefault="002A34B2" w:rsidP="001E1B84">
      <w:pPr>
        <w:pStyle w:val="NoSpacing"/>
        <w:rPr>
          <w:rFonts w:ascii="Comic Sans MS" w:hAnsi="Comic Sans MS"/>
          <w:sz w:val="20"/>
          <w:szCs w:val="20"/>
        </w:rPr>
      </w:pPr>
    </w:p>
    <w:p w:rsidR="002A34B2" w:rsidRDefault="002A34B2" w:rsidP="001E1B84">
      <w:pPr>
        <w:pStyle w:val="NoSpacing"/>
        <w:rPr>
          <w:rFonts w:ascii="Comic Sans MS" w:hAnsi="Comic Sans MS"/>
        </w:rPr>
      </w:pPr>
      <w:r>
        <w:rPr>
          <w:noProof/>
          <w:lang w:eastAsia="tr-TR"/>
        </w:rPr>
        <w:pict>
          <v:shape id="Düz Ok Bağlayıcısı 50" o:spid="_x0000_s1075" type="#_x0000_t32" style="position:absolute;margin-left:13.55pt;margin-top:8.45pt;width:185.25pt;height:.75pt;flip:y;z-index:251645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">
            <v:stroke startarrow="open" endarrow="open"/>
          </v:shape>
        </w:pict>
      </w:r>
      <w:r>
        <w:rPr>
          <w:rFonts w:ascii="Comic Sans MS" w:hAnsi="Comic Sans MS"/>
          <w:sz w:val="20"/>
          <w:szCs w:val="20"/>
        </w:rPr>
        <w:t xml:space="preserve">        </w:t>
      </w:r>
      <w:r>
        <w:rPr>
          <w:rFonts w:ascii="Comic Sans MS" w:hAnsi="Comic Sans MS"/>
        </w:rPr>
        <w:t>ı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ı</w:t>
      </w:r>
      <w:r>
        <w:rPr>
          <w:rFonts w:ascii="Comic Sans MS" w:hAnsi="Comic Sans MS"/>
        </w:rPr>
        <w:tab/>
        <w:t>ı</w:t>
      </w:r>
      <w:r>
        <w:rPr>
          <w:rFonts w:ascii="Comic Sans MS" w:hAnsi="Comic Sans MS"/>
        </w:rPr>
        <w:tab/>
        <w:t>ı</w:t>
      </w:r>
      <w:r>
        <w:rPr>
          <w:rFonts w:ascii="Comic Sans MS" w:hAnsi="Comic Sans MS"/>
        </w:rPr>
        <w:tab/>
        <w:t>ı</w:t>
      </w:r>
    </w:p>
    <w:p w:rsidR="002A34B2" w:rsidRDefault="002A34B2" w:rsidP="001E1B84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 xml:space="preserve">       A</w:t>
      </w:r>
      <w:r>
        <w:rPr>
          <w:rFonts w:ascii="Comic Sans MS" w:hAnsi="Comic Sans MS"/>
        </w:rPr>
        <w:tab/>
        <w:t xml:space="preserve">         B</w:t>
      </w:r>
      <w:r>
        <w:rPr>
          <w:rFonts w:ascii="Comic Sans MS" w:hAnsi="Comic Sans MS"/>
        </w:rPr>
        <w:tab/>
        <w:t>C</w:t>
      </w:r>
      <w:r>
        <w:rPr>
          <w:rFonts w:ascii="Comic Sans MS" w:hAnsi="Comic Sans MS"/>
        </w:rPr>
        <w:tab/>
        <w:t>D</w:t>
      </w:r>
      <w:r>
        <w:rPr>
          <w:rFonts w:ascii="Comic Sans MS" w:hAnsi="Comic Sans MS"/>
        </w:rPr>
        <w:tab/>
        <w:t>E</w:t>
      </w:r>
    </w:p>
    <w:p w:rsidR="002A34B2" w:rsidRPr="00EB5320" w:rsidRDefault="002A34B2" w:rsidP="001E1B84">
      <w:pPr>
        <w:pStyle w:val="NoSpacing"/>
        <w:rPr>
          <w:rFonts w:ascii="Comic Sans MS" w:hAnsi="Comic Sans MS"/>
          <w:sz w:val="20"/>
          <w:szCs w:val="20"/>
        </w:rPr>
      </w:pPr>
      <w:r w:rsidRPr="00EB5320">
        <w:rPr>
          <w:rFonts w:ascii="Comic Sans MS" w:hAnsi="Comic Sans MS"/>
          <w:sz w:val="20"/>
          <w:szCs w:val="20"/>
        </w:rPr>
        <w:t>A ve E noktaları arası 120 metredir ve 4 eş parçaya bölünmüştür.  21 , 22 ve 23. Soruları verilen bilgilere göre yanıtlayınız.</w:t>
      </w:r>
    </w:p>
    <w:p w:rsidR="002A34B2" w:rsidRPr="00EB5320" w:rsidRDefault="002A34B2" w:rsidP="001E1B84">
      <w:pPr>
        <w:pStyle w:val="NoSpacing"/>
        <w:rPr>
          <w:rFonts w:ascii="Comic Sans MS" w:hAnsi="Comic Sans MS"/>
          <w:sz w:val="20"/>
          <w:szCs w:val="20"/>
        </w:rPr>
      </w:pPr>
      <w:r w:rsidRPr="00EB5320">
        <w:rPr>
          <w:rFonts w:ascii="Comic Sans MS" w:hAnsi="Comic Sans MS"/>
          <w:sz w:val="20"/>
          <w:szCs w:val="20"/>
        </w:rPr>
        <w:t>21- B ve C noktaları arası kaç metredir?</w:t>
      </w:r>
    </w:p>
    <w:p w:rsidR="002A34B2" w:rsidRPr="00EB5320" w:rsidRDefault="002A34B2" w:rsidP="001E1B84">
      <w:pPr>
        <w:pStyle w:val="NoSpacing"/>
        <w:numPr>
          <w:ilvl w:val="0"/>
          <w:numId w:val="18"/>
        </w:numPr>
        <w:rPr>
          <w:rFonts w:ascii="Comic Sans MS" w:hAnsi="Comic Sans MS"/>
          <w:sz w:val="20"/>
          <w:szCs w:val="20"/>
        </w:rPr>
      </w:pPr>
      <w:r w:rsidRPr="00EB5320">
        <w:rPr>
          <w:rFonts w:ascii="Comic Sans MS" w:hAnsi="Comic Sans MS"/>
          <w:sz w:val="20"/>
          <w:szCs w:val="20"/>
        </w:rPr>
        <w:t>30</w:t>
      </w:r>
      <w:r w:rsidRPr="00EB5320">
        <w:rPr>
          <w:rFonts w:ascii="Comic Sans MS" w:hAnsi="Comic Sans MS"/>
          <w:sz w:val="20"/>
          <w:szCs w:val="20"/>
        </w:rPr>
        <w:tab/>
      </w:r>
      <w:r w:rsidRPr="00EB5320">
        <w:rPr>
          <w:rFonts w:ascii="Comic Sans MS" w:hAnsi="Comic Sans MS"/>
          <w:sz w:val="20"/>
          <w:szCs w:val="20"/>
        </w:rPr>
        <w:tab/>
        <w:t>B)40</w:t>
      </w:r>
      <w:r w:rsidRPr="00EB5320">
        <w:rPr>
          <w:rFonts w:ascii="Comic Sans MS" w:hAnsi="Comic Sans MS"/>
          <w:sz w:val="20"/>
          <w:szCs w:val="20"/>
        </w:rPr>
        <w:tab/>
      </w:r>
      <w:r w:rsidRPr="00EB5320">
        <w:rPr>
          <w:rFonts w:ascii="Comic Sans MS" w:hAnsi="Comic Sans MS"/>
          <w:sz w:val="20"/>
          <w:szCs w:val="20"/>
        </w:rPr>
        <w:tab/>
      </w:r>
      <w:r w:rsidRPr="00EB5320">
        <w:rPr>
          <w:rFonts w:ascii="Comic Sans MS" w:hAnsi="Comic Sans MS"/>
          <w:sz w:val="20"/>
          <w:szCs w:val="20"/>
        </w:rPr>
        <w:tab/>
        <w:t>C)50</w:t>
      </w:r>
    </w:p>
    <w:p w:rsidR="002A34B2" w:rsidRPr="00EB5320" w:rsidRDefault="002A34B2" w:rsidP="001E1B84">
      <w:pPr>
        <w:pStyle w:val="NoSpacing"/>
        <w:rPr>
          <w:rFonts w:ascii="Comic Sans MS" w:hAnsi="Comic Sans MS"/>
          <w:sz w:val="20"/>
          <w:szCs w:val="20"/>
        </w:rPr>
      </w:pPr>
      <w:r w:rsidRPr="00EB5320">
        <w:rPr>
          <w:rFonts w:ascii="Comic Sans MS" w:hAnsi="Comic Sans MS"/>
          <w:sz w:val="20"/>
          <w:szCs w:val="20"/>
        </w:rPr>
        <w:t>22- C noktasında bulunan kişiyi sıradan çıkarır ve ölçüm şeridini yeniden eşit aralıklara bölersek, A ve B noktaları arası kaç metre olur?</w:t>
      </w:r>
    </w:p>
    <w:p w:rsidR="002A34B2" w:rsidRPr="00EB5320" w:rsidRDefault="002A34B2" w:rsidP="00C56122">
      <w:pPr>
        <w:pStyle w:val="NoSpacing"/>
        <w:numPr>
          <w:ilvl w:val="0"/>
          <w:numId w:val="19"/>
        </w:numPr>
        <w:rPr>
          <w:rFonts w:ascii="Comic Sans MS" w:hAnsi="Comic Sans MS"/>
          <w:sz w:val="20"/>
          <w:szCs w:val="20"/>
        </w:rPr>
      </w:pPr>
      <w:r w:rsidRPr="00EB5320">
        <w:rPr>
          <w:rFonts w:ascii="Comic Sans MS" w:hAnsi="Comic Sans MS"/>
          <w:sz w:val="20"/>
          <w:szCs w:val="20"/>
        </w:rPr>
        <w:t>30</w:t>
      </w:r>
      <w:r w:rsidRPr="00EB5320">
        <w:rPr>
          <w:rFonts w:ascii="Comic Sans MS" w:hAnsi="Comic Sans MS"/>
          <w:sz w:val="20"/>
          <w:szCs w:val="20"/>
        </w:rPr>
        <w:tab/>
      </w:r>
      <w:r w:rsidRPr="00EB5320">
        <w:rPr>
          <w:rFonts w:ascii="Comic Sans MS" w:hAnsi="Comic Sans MS"/>
          <w:sz w:val="20"/>
          <w:szCs w:val="20"/>
        </w:rPr>
        <w:tab/>
        <w:t>B)35</w:t>
      </w:r>
      <w:r w:rsidRPr="00EB5320">
        <w:rPr>
          <w:rFonts w:ascii="Comic Sans MS" w:hAnsi="Comic Sans MS"/>
          <w:sz w:val="20"/>
          <w:szCs w:val="20"/>
        </w:rPr>
        <w:tab/>
      </w:r>
      <w:r w:rsidRPr="00EB5320">
        <w:rPr>
          <w:rFonts w:ascii="Comic Sans MS" w:hAnsi="Comic Sans MS"/>
          <w:sz w:val="20"/>
          <w:szCs w:val="20"/>
        </w:rPr>
        <w:tab/>
      </w:r>
      <w:r w:rsidRPr="00EB5320">
        <w:rPr>
          <w:rFonts w:ascii="Comic Sans MS" w:hAnsi="Comic Sans MS"/>
          <w:sz w:val="20"/>
          <w:szCs w:val="20"/>
        </w:rPr>
        <w:tab/>
        <w:t>C)40</w:t>
      </w:r>
    </w:p>
    <w:p w:rsidR="002A34B2" w:rsidRPr="00EB5320" w:rsidRDefault="002A34B2" w:rsidP="00C56122">
      <w:pPr>
        <w:pStyle w:val="NoSpacing"/>
        <w:rPr>
          <w:rFonts w:ascii="Comic Sans MS" w:hAnsi="Comic Sans MS"/>
          <w:sz w:val="20"/>
          <w:szCs w:val="20"/>
        </w:rPr>
      </w:pPr>
      <w:r w:rsidRPr="00EB5320">
        <w:rPr>
          <w:rFonts w:ascii="Comic Sans MS" w:hAnsi="Comic Sans MS"/>
          <w:sz w:val="20"/>
          <w:szCs w:val="20"/>
        </w:rPr>
        <w:t>23- B ve D noktalarında bulunan kişileri sıradan çıkarır ve ölçüm şeridini yeniden eşit aralıklara bölersek iki kişi arası kaç metre olur?</w:t>
      </w:r>
    </w:p>
    <w:p w:rsidR="002A34B2" w:rsidRPr="00EB5320" w:rsidRDefault="002A34B2" w:rsidP="00C56122">
      <w:pPr>
        <w:pStyle w:val="NoSpacing"/>
        <w:numPr>
          <w:ilvl w:val="0"/>
          <w:numId w:val="20"/>
        </w:numPr>
        <w:rPr>
          <w:rFonts w:ascii="Comic Sans MS" w:hAnsi="Comic Sans MS"/>
          <w:sz w:val="20"/>
          <w:szCs w:val="20"/>
        </w:rPr>
      </w:pPr>
      <w:r w:rsidRPr="00EB5320">
        <w:rPr>
          <w:rFonts w:ascii="Comic Sans MS" w:hAnsi="Comic Sans MS"/>
          <w:sz w:val="20"/>
          <w:szCs w:val="20"/>
        </w:rPr>
        <w:t>70</w:t>
      </w:r>
      <w:r w:rsidRPr="00EB5320">
        <w:rPr>
          <w:rFonts w:ascii="Comic Sans MS" w:hAnsi="Comic Sans MS"/>
          <w:sz w:val="20"/>
          <w:szCs w:val="20"/>
        </w:rPr>
        <w:tab/>
      </w:r>
      <w:r w:rsidRPr="00EB5320">
        <w:rPr>
          <w:rFonts w:ascii="Comic Sans MS" w:hAnsi="Comic Sans MS"/>
          <w:sz w:val="20"/>
          <w:szCs w:val="20"/>
        </w:rPr>
        <w:tab/>
      </w:r>
      <w:r w:rsidRPr="00EB5320">
        <w:rPr>
          <w:rFonts w:ascii="Comic Sans MS" w:hAnsi="Comic Sans MS"/>
          <w:sz w:val="20"/>
          <w:szCs w:val="20"/>
        </w:rPr>
        <w:tab/>
        <w:t>B) 60</w:t>
      </w:r>
      <w:r w:rsidRPr="00EB5320">
        <w:rPr>
          <w:rFonts w:ascii="Comic Sans MS" w:hAnsi="Comic Sans MS"/>
          <w:sz w:val="20"/>
          <w:szCs w:val="20"/>
        </w:rPr>
        <w:tab/>
      </w:r>
      <w:r w:rsidRPr="00EB5320">
        <w:rPr>
          <w:rFonts w:ascii="Comic Sans MS" w:hAnsi="Comic Sans MS"/>
          <w:sz w:val="20"/>
          <w:szCs w:val="20"/>
        </w:rPr>
        <w:tab/>
      </w:r>
      <w:r w:rsidRPr="00EB5320">
        <w:rPr>
          <w:rFonts w:ascii="Comic Sans MS" w:hAnsi="Comic Sans MS"/>
          <w:sz w:val="20"/>
          <w:szCs w:val="20"/>
        </w:rPr>
        <w:tab/>
        <w:t>C)50</w:t>
      </w:r>
    </w:p>
    <w:p w:rsidR="002A34B2" w:rsidRPr="00EB5320" w:rsidRDefault="002A34B2" w:rsidP="00C56122">
      <w:pPr>
        <w:pStyle w:val="NoSpacing"/>
        <w:rPr>
          <w:rFonts w:ascii="Comic Sans MS" w:hAnsi="Comic Sans MS"/>
          <w:sz w:val="20"/>
          <w:szCs w:val="20"/>
        </w:rPr>
      </w:pPr>
      <w:r w:rsidRPr="00EB5320">
        <w:rPr>
          <w:rFonts w:ascii="Comic Sans MS" w:hAnsi="Comic Sans MS"/>
          <w:sz w:val="20"/>
          <w:szCs w:val="20"/>
        </w:rPr>
        <w:t>24-Bir seferde  7 kg ağırlık taşıyabilen biri, 455 kg ağırlığı kaç seferde taşıyabilir?</w:t>
      </w:r>
    </w:p>
    <w:p w:rsidR="002A34B2" w:rsidRPr="00EB5320" w:rsidRDefault="002A34B2" w:rsidP="00C56122">
      <w:pPr>
        <w:pStyle w:val="NoSpacing"/>
        <w:numPr>
          <w:ilvl w:val="0"/>
          <w:numId w:val="21"/>
        </w:numPr>
        <w:rPr>
          <w:rFonts w:ascii="Comic Sans MS" w:hAnsi="Comic Sans MS"/>
          <w:sz w:val="20"/>
          <w:szCs w:val="20"/>
        </w:rPr>
      </w:pPr>
      <w:r w:rsidRPr="00EB5320">
        <w:rPr>
          <w:rFonts w:ascii="Comic Sans MS" w:hAnsi="Comic Sans MS"/>
          <w:sz w:val="20"/>
          <w:szCs w:val="20"/>
        </w:rPr>
        <w:t>60</w:t>
      </w:r>
      <w:r w:rsidRPr="00EB5320">
        <w:rPr>
          <w:rFonts w:ascii="Comic Sans MS" w:hAnsi="Comic Sans MS"/>
          <w:sz w:val="20"/>
          <w:szCs w:val="20"/>
        </w:rPr>
        <w:tab/>
      </w:r>
      <w:r w:rsidRPr="00EB5320">
        <w:rPr>
          <w:rFonts w:ascii="Comic Sans MS" w:hAnsi="Comic Sans MS"/>
          <w:sz w:val="20"/>
          <w:szCs w:val="20"/>
        </w:rPr>
        <w:tab/>
      </w:r>
      <w:r w:rsidRPr="00EB5320">
        <w:rPr>
          <w:rFonts w:ascii="Comic Sans MS" w:hAnsi="Comic Sans MS"/>
          <w:sz w:val="20"/>
          <w:szCs w:val="20"/>
        </w:rPr>
        <w:tab/>
        <w:t>B) 65</w:t>
      </w:r>
      <w:r w:rsidRPr="00EB5320">
        <w:rPr>
          <w:rFonts w:ascii="Comic Sans MS" w:hAnsi="Comic Sans MS"/>
          <w:sz w:val="20"/>
          <w:szCs w:val="20"/>
        </w:rPr>
        <w:tab/>
      </w:r>
      <w:r w:rsidRPr="00EB5320">
        <w:rPr>
          <w:rFonts w:ascii="Comic Sans MS" w:hAnsi="Comic Sans MS"/>
          <w:sz w:val="20"/>
          <w:szCs w:val="20"/>
        </w:rPr>
        <w:tab/>
      </w:r>
      <w:r w:rsidRPr="00EB5320">
        <w:rPr>
          <w:rFonts w:ascii="Comic Sans MS" w:hAnsi="Comic Sans MS"/>
          <w:sz w:val="20"/>
          <w:szCs w:val="20"/>
        </w:rPr>
        <w:tab/>
        <w:t>C) 70</w:t>
      </w:r>
    </w:p>
    <w:p w:rsidR="002A34B2" w:rsidRPr="00EB5320" w:rsidRDefault="002A34B2" w:rsidP="00C56122">
      <w:pPr>
        <w:pStyle w:val="NoSpacing"/>
        <w:rPr>
          <w:rFonts w:ascii="Comic Sans MS" w:hAnsi="Comic Sans MS"/>
          <w:sz w:val="20"/>
          <w:szCs w:val="20"/>
        </w:rPr>
      </w:pPr>
      <w:r w:rsidRPr="00EB5320">
        <w:rPr>
          <w:rFonts w:ascii="Comic Sans MS" w:hAnsi="Comic Sans MS"/>
          <w:sz w:val="20"/>
          <w:szCs w:val="20"/>
        </w:rPr>
        <w:t>25-Bir çiftlikteki eşeklerin ayakları sayısı 152, deve kuşlarının ayakları sayısı ise 64’tür. Çiftlikteki eşek ve deve kuşlarının sayısı kaçtır?</w:t>
      </w:r>
    </w:p>
    <w:p w:rsidR="002A34B2" w:rsidRPr="00EB5320" w:rsidRDefault="002A34B2" w:rsidP="00C56122">
      <w:pPr>
        <w:pStyle w:val="NoSpacing"/>
        <w:numPr>
          <w:ilvl w:val="0"/>
          <w:numId w:val="22"/>
        </w:numPr>
        <w:rPr>
          <w:rFonts w:ascii="Comic Sans MS" w:hAnsi="Comic Sans MS"/>
          <w:sz w:val="20"/>
          <w:szCs w:val="20"/>
        </w:rPr>
      </w:pPr>
      <w:r w:rsidRPr="00EB5320">
        <w:rPr>
          <w:rFonts w:ascii="Comic Sans MS" w:hAnsi="Comic Sans MS"/>
          <w:sz w:val="20"/>
          <w:szCs w:val="20"/>
        </w:rPr>
        <w:t>32</w:t>
      </w:r>
      <w:r w:rsidRPr="00EB5320">
        <w:rPr>
          <w:rFonts w:ascii="Comic Sans MS" w:hAnsi="Comic Sans MS"/>
          <w:sz w:val="20"/>
          <w:szCs w:val="20"/>
        </w:rPr>
        <w:tab/>
      </w:r>
      <w:r w:rsidRPr="00EB5320">
        <w:rPr>
          <w:rFonts w:ascii="Comic Sans MS" w:hAnsi="Comic Sans MS"/>
          <w:sz w:val="20"/>
          <w:szCs w:val="20"/>
        </w:rPr>
        <w:tab/>
      </w:r>
      <w:r w:rsidRPr="00EB5320">
        <w:rPr>
          <w:rFonts w:ascii="Comic Sans MS" w:hAnsi="Comic Sans MS"/>
          <w:sz w:val="20"/>
          <w:szCs w:val="20"/>
        </w:rPr>
        <w:tab/>
        <w:t>B)38</w:t>
      </w:r>
      <w:r w:rsidRPr="00EB5320">
        <w:rPr>
          <w:rFonts w:ascii="Comic Sans MS" w:hAnsi="Comic Sans MS"/>
          <w:sz w:val="20"/>
          <w:szCs w:val="20"/>
        </w:rPr>
        <w:tab/>
      </w:r>
      <w:r w:rsidRPr="00EB5320">
        <w:rPr>
          <w:rFonts w:ascii="Comic Sans MS" w:hAnsi="Comic Sans MS"/>
          <w:sz w:val="20"/>
          <w:szCs w:val="20"/>
        </w:rPr>
        <w:tab/>
      </w:r>
      <w:r w:rsidRPr="00EB5320">
        <w:rPr>
          <w:rFonts w:ascii="Comic Sans MS" w:hAnsi="Comic Sans MS"/>
          <w:sz w:val="20"/>
          <w:szCs w:val="20"/>
        </w:rPr>
        <w:tab/>
        <w:t>C)70</w:t>
      </w:r>
    </w:p>
    <w:p w:rsidR="002A34B2" w:rsidRDefault="002A34B2" w:rsidP="00C56122">
      <w:pPr>
        <w:pStyle w:val="NoSpacing"/>
        <w:rPr>
          <w:rFonts w:ascii="Comic Sans MS" w:hAnsi="Comic Sans MS"/>
        </w:rPr>
      </w:pPr>
      <w:r>
        <w:rPr>
          <w:noProof/>
          <w:lang w:eastAsia="tr-TR"/>
        </w:rPr>
        <w:pict>
          <v:shape id="İkizkenar Üçgen 64" o:spid="_x0000_s1076" type="#_x0000_t5" style="position:absolute;margin-left:97.55pt;margin-top:54.6pt;width:8.05pt;height:9.75pt;z-index:2516597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" fillcolor="#4f81bd" strokecolor="#243f60" strokeweight="2pt"/>
        </w:pict>
      </w:r>
      <w:r>
        <w:rPr>
          <w:noProof/>
          <w:lang w:eastAsia="tr-TR"/>
        </w:rPr>
        <w:pict>
          <v:line id="Düz Bağlayıcı 61" o:spid="_x0000_s1077" style="position:absolute;flip:y;z-index:251656704;visibility:visible" from="55.55pt,53.1pt" to="149.3pt,5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"/>
        </w:pict>
      </w:r>
      <w:r>
        <w:rPr>
          <w:noProof/>
          <w:lang w:eastAsia="tr-TR"/>
        </w:rPr>
        <w:pict>
          <v:line id="Düz Bağlayıcı 63" o:spid="_x0000_s1078" style="position:absolute;z-index:251658752;visibility:visible" from="149.3pt,38.1pt" to="149.3pt,5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"/>
        </w:pict>
      </w:r>
      <w:r>
        <w:rPr>
          <w:noProof/>
          <w:lang w:eastAsia="tr-TR"/>
        </w:rPr>
        <w:pict>
          <v:line id="Düz Bağlayıcı 62" o:spid="_x0000_s1079" style="position:absolute;z-index:251657728;visibility:visible" from="55.55pt,38.1pt" to="55.55pt,5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"/>
        </w:pict>
      </w:r>
      <w:r>
        <w:rPr>
          <w:noProof/>
          <w:lang w:eastAsia="tr-TR"/>
        </w:rPr>
        <w:pict>
          <v:oval id="Oval 54" o:spid="_x0000_s1080" style="position:absolute;margin-left:120.05pt;margin-top:14.85pt;width:14.25pt;height:15.75pt;z-index:2516495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" fillcolor="window" strokecolor="windowText" strokeweight="2pt"/>
        </w:pict>
      </w:r>
      <w:r>
        <w:rPr>
          <w:noProof/>
          <w:lang w:eastAsia="tr-TR"/>
        </w:rPr>
        <w:pict>
          <v:oval id="Oval 53" o:spid="_x0000_s1081" style="position:absolute;margin-left:149.3pt;margin-top:12.6pt;width:14.25pt;height:15.75pt;z-index:2516485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" fillcolor="window" strokecolor="windowText" strokeweight="2pt"/>
        </w:pict>
      </w:r>
      <w:r>
        <w:rPr>
          <w:noProof/>
          <w:lang w:eastAsia="tr-TR"/>
        </w:rPr>
        <w:pict>
          <v:line id="Düz Bağlayıcı 60" o:spid="_x0000_s1082" style="position:absolute;flip:y;z-index:251655680;visibility:visible" from="163.55pt,22.35pt" to="177.05pt,3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"/>
        </w:pict>
      </w:r>
      <w:r>
        <w:rPr>
          <w:noProof/>
          <w:lang w:eastAsia="tr-TR"/>
        </w:rPr>
        <w:pict>
          <v:line id="Düz Bağlayıcı 59" o:spid="_x0000_s1083" style="position:absolute;z-index:251654656;visibility:visible" from="124.55pt,38.1pt" to="163.55pt,3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"/>
        </w:pict>
      </w:r>
      <w:r>
        <w:rPr>
          <w:noProof/>
          <w:lang w:eastAsia="tr-TR"/>
        </w:rPr>
        <w:pict>
          <v:oval id="Oval 52" o:spid="_x0000_s1084" style="position:absolute;margin-left:135.05pt;margin-top:22.35pt;width:14.25pt;height:15.75pt;z-index:2516474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" strokeweight="2pt"/>
        </w:pict>
      </w:r>
      <w:r>
        <w:rPr>
          <w:noProof/>
          <w:lang w:eastAsia="tr-TR"/>
        </w:rPr>
        <w:pict>
          <v:line id="Düz Bağlayıcı 58" o:spid="_x0000_s1085" style="position:absolute;z-index:251653632;visibility:visible" from="106.55pt,17.85pt" to="124.55pt,3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"/>
        </w:pict>
      </w:r>
      <w:r>
        <w:rPr>
          <w:noProof/>
          <w:lang w:eastAsia="tr-TR"/>
        </w:rPr>
        <w:pict>
          <v:line id="Düz Bağlayıcı 57" o:spid="_x0000_s1086" style="position:absolute;flip:y;z-index:251652608;visibility:visible" from="69.8pt,25.35pt" to="85.55pt,3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"/>
        </w:pict>
      </w:r>
      <w:r>
        <w:rPr>
          <w:noProof/>
          <w:lang w:eastAsia="tr-TR"/>
        </w:rPr>
        <w:pict>
          <v:line id="Düz Bağlayıcı 56" o:spid="_x0000_s1087" style="position:absolute;z-index:251651584;visibility:visible" from="41.3pt,38.1pt" to="69.8pt,3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"/>
        </w:pict>
      </w:r>
      <w:r>
        <w:rPr>
          <w:noProof/>
          <w:lang w:eastAsia="tr-TR"/>
        </w:rPr>
        <w:pict>
          <v:line id="Düz Bağlayıcı 55" o:spid="_x0000_s1088" style="position:absolute;z-index:251650560;visibility:visible" from="24.8pt,25.35pt" to="41.3pt,3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"/>
        </w:pict>
      </w:r>
      <w:r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51" o:spid="_x0000_s1089" type="#_x0000_t96" style="position:absolute;margin-left:39.8pt;margin-top:6.6pt;width:25.5pt;height:24pt;z-index:2516464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" strokeweight="2pt"/>
        </w:pict>
      </w:r>
      <w:r>
        <w:rPr>
          <w:rFonts w:ascii="Comic Sans MS" w:hAnsi="Comic Sans MS"/>
        </w:rPr>
        <w:t>26-</w:t>
      </w:r>
    </w:p>
    <w:p w:rsidR="002A34B2" w:rsidRPr="00EB5320" w:rsidRDefault="002A34B2" w:rsidP="00C5612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</w:rPr>
        <w:t xml:space="preserve">                       1                          2            </w:t>
      </w:r>
      <w:r w:rsidRPr="00EB5320">
        <w:rPr>
          <w:rFonts w:ascii="Comic Sans MS" w:hAnsi="Comic Sans MS"/>
          <w:sz w:val="20"/>
          <w:szCs w:val="20"/>
        </w:rPr>
        <w:t>1 numaralı kefedekinin kütlesi 57 kg’ dır. Buna göre aşağıdaki</w:t>
      </w:r>
    </w:p>
    <w:p w:rsidR="002A34B2" w:rsidRPr="00EB5320" w:rsidRDefault="002A34B2" w:rsidP="00C56122">
      <w:pPr>
        <w:pStyle w:val="NoSpacing"/>
        <w:rPr>
          <w:rFonts w:ascii="Comic Sans MS" w:hAnsi="Comic Sans MS"/>
          <w:sz w:val="20"/>
          <w:szCs w:val="20"/>
        </w:rPr>
      </w:pPr>
      <w:r w:rsidRPr="00EB5320">
        <w:rPr>
          <w:rFonts w:ascii="Comic Sans MS" w:hAnsi="Comic Sans MS"/>
          <w:sz w:val="20"/>
          <w:szCs w:val="20"/>
        </w:rPr>
        <w:t xml:space="preserve">             </w:t>
      </w:r>
      <w:r w:rsidRPr="00EB5320">
        <w:rPr>
          <w:rFonts w:ascii="Comic Sans MS" w:hAnsi="Comic Sans MS"/>
          <w:sz w:val="20"/>
          <w:szCs w:val="20"/>
        </w:rPr>
        <w:tab/>
      </w:r>
      <w:r w:rsidRPr="00EB5320">
        <w:rPr>
          <w:rFonts w:ascii="Comic Sans MS" w:hAnsi="Comic Sans MS"/>
          <w:sz w:val="20"/>
          <w:szCs w:val="20"/>
        </w:rPr>
        <w:tab/>
      </w:r>
      <w:r w:rsidRPr="00EB5320">
        <w:rPr>
          <w:rFonts w:ascii="Comic Sans MS" w:hAnsi="Comic Sans MS"/>
          <w:sz w:val="20"/>
          <w:szCs w:val="20"/>
        </w:rPr>
        <w:tab/>
      </w:r>
      <w:r w:rsidRPr="00EB5320">
        <w:rPr>
          <w:rFonts w:ascii="Comic Sans MS" w:hAnsi="Comic Sans MS"/>
          <w:sz w:val="20"/>
          <w:szCs w:val="20"/>
        </w:rPr>
        <w:tab/>
      </w:r>
      <w:r w:rsidRPr="00EB5320">
        <w:rPr>
          <w:rFonts w:ascii="Comic Sans MS" w:hAnsi="Comic Sans MS"/>
          <w:sz w:val="20"/>
          <w:szCs w:val="20"/>
        </w:rPr>
        <w:tab/>
        <w:t>Terazilerden hangisi dengede değildir?</w:t>
      </w:r>
    </w:p>
    <w:p w:rsidR="002A34B2" w:rsidRDefault="002A34B2" w:rsidP="00C56122">
      <w:pPr>
        <w:pStyle w:val="NoSpacing"/>
        <w:rPr>
          <w:rFonts w:ascii="Comic Sans MS" w:hAnsi="Comic Sans MS"/>
        </w:rPr>
      </w:pPr>
    </w:p>
    <w:p w:rsidR="002A34B2" w:rsidRDefault="002A34B2" w:rsidP="00C56122">
      <w:pPr>
        <w:pStyle w:val="NoSpacing"/>
        <w:rPr>
          <w:rFonts w:ascii="Comic Sans MS" w:hAnsi="Comic Sans MS"/>
        </w:rPr>
      </w:pPr>
    </w:p>
    <w:p w:rsidR="002A34B2" w:rsidRDefault="002A34B2" w:rsidP="00775C28">
      <w:pPr>
        <w:pStyle w:val="NoSpacing"/>
        <w:numPr>
          <w:ilvl w:val="0"/>
          <w:numId w:val="23"/>
        </w:numPr>
        <w:rPr>
          <w:rFonts w:ascii="Comic Sans MS" w:hAnsi="Comic Sans MS"/>
        </w:rPr>
      </w:pPr>
      <w:r>
        <w:rPr>
          <w:noProof/>
          <w:lang w:eastAsia="tr-TR"/>
        </w:rPr>
        <w:pict>
          <v:line id="Düz Bağlayıcı 98" o:spid="_x0000_s1090" style="position:absolute;left:0;text-align:left;flip:x;z-index:251691520;visibility:visible" from="521.3pt,10.2pt" to="527.3pt,2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"/>
        </w:pict>
      </w:r>
      <w:r>
        <w:rPr>
          <w:noProof/>
          <w:lang w:eastAsia="tr-TR"/>
        </w:rPr>
        <w:pict>
          <v:line id="Düz Bağlayıcı 97" o:spid="_x0000_s1091" style="position:absolute;left:0;text-align:left;z-index:251690496;visibility:visible" from="486.05pt,10.95pt" to="495.8pt,2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"/>
        </w:pict>
      </w:r>
      <w:r>
        <w:rPr>
          <w:noProof/>
          <w:lang w:eastAsia="tr-TR"/>
        </w:rPr>
        <w:pict>
          <v:line id="Düz Bağlayıcı 95" o:spid="_x0000_s1092" style="position:absolute;left:0;text-align:left;flip:x;z-index:251688448;visibility:visible" from="460.55pt,10.95pt" to="473.3pt,2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"/>
        </w:pict>
      </w:r>
      <w:r>
        <w:rPr>
          <w:noProof/>
          <w:lang w:eastAsia="tr-TR"/>
        </w:rPr>
        <w:pict>
          <v:line id="Düz Bağlayıcı 94" o:spid="_x0000_s1093" style="position:absolute;left:0;text-align:left;z-index:251687424;visibility:visible" from="379.55pt,7.2pt" to="393.8pt,2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"/>
        </w:pict>
      </w:r>
      <w:r>
        <w:rPr>
          <w:noProof/>
          <w:lang w:eastAsia="tr-TR"/>
        </w:rPr>
        <w:pict>
          <v:oval id="Oval 87" o:spid="_x0000_s1094" style="position:absolute;left:0;text-align:left;margin-left:453.8pt;margin-top:-.25pt;width:12.75pt;height:12pt;z-index:2516802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" fillcolor="window" strokecolor="windowText" strokeweight="2pt"/>
        </w:pict>
      </w:r>
      <w:r>
        <w:rPr>
          <w:noProof/>
          <w:lang w:eastAsia="tr-TR"/>
        </w:rPr>
        <w:pict>
          <v:line id="Düz Bağlayıcı 90" o:spid="_x0000_s1095" style="position:absolute;left:0;text-align:left;flip:y;z-index:251683328;visibility:visible" from="261.05pt,11.7pt" to="272.3pt,2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"/>
        </w:pict>
      </w:r>
      <w:r>
        <w:rPr>
          <w:noProof/>
          <w:lang w:eastAsia="tr-TR"/>
        </w:rPr>
        <w:pict>
          <v:line id="Düz Bağlayıcı 93" o:spid="_x0000_s1096" style="position:absolute;left:0;text-align:left;flip:y;z-index:251686400;visibility:visible" from="319.55pt,12.45pt" to="325.55pt,2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"/>
        </w:pict>
      </w:r>
      <w:r>
        <w:rPr>
          <w:noProof/>
          <w:lang w:eastAsia="tr-TR"/>
        </w:rPr>
        <w:pict>
          <v:line id="Düz Bağlayıcı 91" o:spid="_x0000_s1097" style="position:absolute;left:0;text-align:left;z-index:251684352;visibility:visible" from="285.05pt,11.7pt" to="293.3pt,2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"/>
        </w:pict>
      </w:r>
      <w:r>
        <w:rPr>
          <w:noProof/>
          <w:lang w:eastAsia="tr-TR"/>
        </w:rPr>
        <w:pict>
          <v:line id="Düz Bağlayıcı 88" o:spid="_x0000_s1098" style="position:absolute;left:0;text-align:left;z-index:251681280;visibility:visible" from="225.8pt,12.45pt" to="231.8pt,2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"/>
        </w:pict>
      </w:r>
      <w:r>
        <w:rPr>
          <w:noProof/>
          <w:lang w:eastAsia="tr-TR"/>
        </w:rPr>
        <w:pict>
          <v:oval id="Oval 82" o:spid="_x0000_s1099" style="position:absolute;left:0;text-align:left;margin-left:231.8pt;margin-top:2.75pt;width:12.75pt;height:12pt;z-index:2516751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" fillcolor="window" strokecolor="windowText" strokeweight="2pt"/>
        </w:pict>
      </w:r>
      <w:r>
        <w:rPr>
          <w:noProof/>
          <w:lang w:eastAsia="tr-TR"/>
        </w:rPr>
        <w:pict>
          <v:oval id="Oval 81" o:spid="_x0000_s1100" style="position:absolute;left:0;text-align:left;margin-left:249.8pt;margin-top:2pt;width:12.75pt;height:12pt;z-index:2516741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" fillcolor="window" strokecolor="windowText" strokeweight="2pt"/>
        </w:pict>
      </w:r>
      <w:r>
        <w:rPr>
          <w:noProof/>
          <w:lang w:eastAsia="tr-TR"/>
        </w:rPr>
        <w:pict>
          <v:oval id="Oval 83" o:spid="_x0000_s1101" style="position:absolute;left:0;text-align:left;margin-left:441.05pt;margin-top:.5pt;width:12.75pt;height:12pt;z-index:2516761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" fillcolor="window" strokecolor="windowText" strokeweight="2pt"/>
        </w:pict>
      </w:r>
      <w:r>
        <w:rPr>
          <w:noProof/>
          <w:lang w:eastAsia="tr-TR"/>
        </w:rPr>
        <w:pict>
          <v:oval id="Oval 84" o:spid="_x0000_s1102" style="position:absolute;left:0;text-align:left;margin-left:423.05pt;margin-top:.5pt;width:12.75pt;height:12pt;z-index:2516771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" fillcolor="window" strokecolor="windowText" strokeweight="2pt"/>
        </w:pict>
      </w:r>
      <w:r>
        <w:rPr>
          <w:noProof/>
          <w:lang w:eastAsia="tr-TR"/>
        </w:rPr>
        <w:pict>
          <v:oval id="Oval 85" o:spid="_x0000_s1103" style="position:absolute;left:0;text-align:left;margin-left:405.05pt;margin-top:.5pt;width:12.75pt;height:12pt;z-index:2516782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" fillcolor="window" strokecolor="windowText" strokeweight="2pt"/>
        </w:pict>
      </w:r>
      <w:r>
        <w:rPr>
          <w:noProof/>
          <w:lang w:eastAsia="tr-TR"/>
        </w:rPr>
        <w:pict>
          <v:oval id="Oval 86" o:spid="_x0000_s1104" style="position:absolute;left:0;text-align:left;margin-left:387.8pt;margin-top:.5pt;width:12.75pt;height:12pt;z-index:2516792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" fillcolor="window" strokecolor="windowText" strokeweight="2pt"/>
        </w:pict>
      </w:r>
      <w:r>
        <w:rPr>
          <w:noProof/>
          <w:lang w:eastAsia="tr-TR"/>
        </w:rPr>
        <w:pict>
          <v:line id="Düz Bağlayıcı 77" o:spid="_x0000_s1105" style="position:absolute;left:0;text-align:left;flip:x;z-index:251670016;visibility:visible" from="159.05pt,10.95pt" to="169.55pt,2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"/>
        </w:pict>
      </w:r>
      <w:r>
        <w:rPr>
          <w:noProof/>
          <w:lang w:eastAsia="tr-TR"/>
        </w:rPr>
        <w:pict>
          <v:line id="Düz Bağlayıcı 75" o:spid="_x0000_s1106" style="position:absolute;left:0;text-align:left;z-index:251667968;visibility:visible" from="124.55pt,10.95pt" to="134.3pt,2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"/>
        </w:pict>
      </w:r>
      <w:r>
        <w:rPr>
          <w:noProof/>
          <w:lang w:eastAsia="tr-TR"/>
        </w:rPr>
        <w:pict>
          <v:line id="Düz Bağlayıcı 72" o:spid="_x0000_s1107" style="position:absolute;left:0;text-align:left;z-index:251664896;visibility:visible" from="33.05pt,10.95pt" to="41.3pt,2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"/>
        </w:pict>
      </w:r>
      <w:r>
        <w:rPr>
          <w:noProof/>
          <w:lang w:eastAsia="tr-TR"/>
        </w:rPr>
        <w:pict>
          <v:oval id="Oval 71" o:spid="_x0000_s1108" style="position:absolute;left:0;text-align:left;margin-left:85.55pt;margin-top:3.5pt;width:12.75pt;height:12pt;z-index:2516638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" fillcolor="window" strokecolor="windowText" strokeweight="2pt"/>
        </w:pict>
      </w:r>
      <w:r>
        <w:rPr>
          <w:noProof/>
          <w:lang w:eastAsia="tr-TR"/>
        </w:rPr>
        <w:pict>
          <v:oval id="Oval 70" o:spid="_x0000_s1109" style="position:absolute;left:0;text-align:left;margin-left:69.8pt;margin-top:7.25pt;width:12.75pt;height:12pt;z-index:2516628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" fillcolor="window" strokecolor="windowText" strokeweight="2pt"/>
        </w:pict>
      </w:r>
      <w:r>
        <w:rPr>
          <w:noProof/>
          <w:lang w:eastAsia="tr-TR"/>
        </w:rPr>
        <w:pict>
          <v:oval id="Oval 69" o:spid="_x0000_s1110" style="position:absolute;left:0;text-align:left;margin-left:55.55pt;margin-top:3.5pt;width:12.75pt;height:12pt;z-index:2516618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" fillcolor="window" strokecolor="windowText" strokeweight="2pt"/>
        </w:pict>
      </w:r>
      <w:r>
        <w:rPr>
          <w:noProof/>
          <w:lang w:eastAsia="tr-TR"/>
        </w:rPr>
        <w:pict>
          <v:oval id="Oval 68" o:spid="_x0000_s1111" style="position:absolute;left:0;text-align:left;margin-left:39.8pt;margin-top:3.5pt;width:12.75pt;height:12pt;z-index:2516608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" fillcolor="window" strokecolor="windowText" strokeweight="2pt"/>
        </w:pict>
      </w:r>
      <w:r>
        <w:rPr>
          <w:rFonts w:ascii="Comic Sans MS" w:hAnsi="Comic Sans MS"/>
        </w:rPr>
        <w:t xml:space="preserve">                            76 KG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                   39 kg             C)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      95 kg</w:t>
      </w:r>
    </w:p>
    <w:p w:rsidR="002A34B2" w:rsidRDefault="002A34B2" w:rsidP="00447717">
      <w:pPr>
        <w:pStyle w:val="NoSpacing"/>
        <w:ind w:left="720"/>
        <w:rPr>
          <w:rFonts w:ascii="Comic Sans MS" w:hAnsi="Comic Sans MS"/>
        </w:rPr>
      </w:pPr>
      <w:r>
        <w:rPr>
          <w:noProof/>
          <w:lang w:eastAsia="tr-TR"/>
        </w:rPr>
        <w:pict>
          <v:line id="Düz Bağlayıcı 106" o:spid="_x0000_s1112" style="position:absolute;left:0;text-align:left;z-index:251699712;visibility:visible" from="511.55pt,8.4pt" to="511.55pt,2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"/>
        </w:pict>
      </w:r>
      <w:r>
        <w:rPr>
          <w:noProof/>
          <w:lang w:eastAsia="tr-TR"/>
        </w:rPr>
        <w:pict>
          <v:line id="Düz Bağlayıcı 105" o:spid="_x0000_s1113" style="position:absolute;left:0;text-align:left;z-index:251698688;visibility:visible" from="429.05pt,6.15pt" to="429.05pt,2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"/>
        </w:pict>
      </w:r>
      <w:r>
        <w:rPr>
          <w:noProof/>
          <w:lang w:eastAsia="tr-TR"/>
        </w:rPr>
        <w:pict>
          <v:line id="Düz Bağlayıcı 104" o:spid="_x0000_s1114" style="position:absolute;left:0;text-align:left;z-index:251697664;visibility:visible" from="435.8pt,8.4pt" to="435.8pt,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" strokecolor="#4579b8"/>
        </w:pict>
      </w:r>
      <w:r>
        <w:rPr>
          <w:noProof/>
          <w:lang w:eastAsia="tr-TR"/>
        </w:rPr>
        <w:pict>
          <v:line id="Düz Bağlayıcı 103" o:spid="_x0000_s1115" style="position:absolute;left:0;text-align:left;z-index:251696640;visibility:visible" from="311.3pt,8.4pt" to="311.3pt,2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"/>
        </w:pict>
      </w:r>
      <w:r>
        <w:rPr>
          <w:noProof/>
          <w:lang w:eastAsia="tr-TR"/>
        </w:rPr>
        <w:pict>
          <v:line id="Düz Bağlayıcı 102" o:spid="_x0000_s1116" style="position:absolute;left:0;text-align:left;z-index:251695616;visibility:visible" from="249.8pt,8.4pt" to="249.8pt,2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"/>
        </w:pict>
      </w:r>
      <w:r>
        <w:rPr>
          <w:noProof/>
          <w:lang w:eastAsia="tr-TR"/>
        </w:rPr>
        <w:pict>
          <v:line id="Düz Bağlayıcı 101" o:spid="_x0000_s1117" style="position:absolute;left:0;text-align:left;z-index:251694592;visibility:visible" from="429.05pt,20.4pt" to="511.55pt,2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"/>
        </w:pict>
      </w:r>
      <w:r>
        <w:rPr>
          <w:noProof/>
          <w:lang w:eastAsia="tr-TR"/>
        </w:rPr>
        <w:pict>
          <v:line id="Düz Bağlayıcı 100" o:spid="_x0000_s1118" style="position:absolute;left:0;text-align:left;z-index:251693568;visibility:visible" from="249.8pt,20.4pt" to="311.3pt,2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"/>
        </w:pict>
      </w:r>
      <w:r>
        <w:rPr>
          <w:noProof/>
          <w:lang w:eastAsia="tr-TR"/>
        </w:rPr>
        <w:pict>
          <v:line id="Düz Bağlayıcı 99" o:spid="_x0000_s1119" style="position:absolute;left:0;text-align:left;z-index:251692544;visibility:visible" from="495.8pt,6.15pt" to="521.3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"/>
        </w:pict>
      </w:r>
      <w:r>
        <w:rPr>
          <w:noProof/>
          <w:lang w:eastAsia="tr-TR"/>
        </w:rPr>
        <w:pict>
          <v:line id="Düz Bağlayıcı 96" o:spid="_x0000_s1120" style="position:absolute;left:0;text-align:left;z-index:251689472;visibility:visible" from="393.8pt,6.15pt" to="460.55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"/>
        </w:pict>
      </w:r>
      <w:r>
        <w:rPr>
          <w:noProof/>
          <w:lang w:eastAsia="tr-TR"/>
        </w:rPr>
        <w:pict>
          <v:line id="Düz Bağlayıcı 92" o:spid="_x0000_s1121" style="position:absolute;left:0;text-align:left;z-index:251685376;visibility:visible" from="293.3pt,6.15pt" to="319.55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"/>
        </w:pict>
      </w:r>
      <w:r>
        <w:rPr>
          <w:noProof/>
          <w:lang w:eastAsia="tr-TR"/>
        </w:rPr>
        <w:pict>
          <v:line id="Düz Bağlayıcı 89" o:spid="_x0000_s1122" style="position:absolute;left:0;text-align:left;z-index:251682304;visibility:visible" from="231.8pt,6.15pt" to="262.55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"/>
        </w:pict>
      </w:r>
      <w:r>
        <w:rPr>
          <w:noProof/>
          <w:lang w:eastAsia="tr-TR"/>
        </w:rPr>
        <w:pict>
          <v:line id="Düz Bağlayıcı 80" o:spid="_x0000_s1123" style="position:absolute;left:0;text-align:left;flip:y;z-index:251673088;visibility:visible" from="149.3pt,8.4pt" to="149.3pt,2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"/>
        </w:pict>
      </w:r>
      <w:r>
        <w:rPr>
          <w:noProof/>
          <w:lang w:eastAsia="tr-TR"/>
        </w:rPr>
        <w:pict>
          <v:line id="Düz Bağlayıcı 79" o:spid="_x0000_s1124" style="position:absolute;left:0;text-align:left;flip:x y;z-index:251672064;visibility:visible" from="68.3pt,8.4pt" to="69.05pt,2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"/>
        </w:pict>
      </w:r>
      <w:r>
        <w:rPr>
          <w:noProof/>
          <w:lang w:eastAsia="tr-TR"/>
        </w:rPr>
        <w:pict>
          <v:line id="Düz Bağlayıcı 78" o:spid="_x0000_s1125" style="position:absolute;left:0;text-align:left;flip:y;z-index:251671040;visibility:visible" from="68.3pt,20.4pt" to="152.3pt,2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"/>
        </w:pict>
      </w:r>
      <w:r>
        <w:rPr>
          <w:noProof/>
          <w:lang w:eastAsia="tr-TR"/>
        </w:rPr>
        <w:pict>
          <v:line id="Düz Bağlayıcı 76" o:spid="_x0000_s1126" style="position:absolute;left:0;text-align:left;z-index:251668992;visibility:visible" from="135.05pt,6.15pt" to="159.05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"/>
        </w:pict>
      </w:r>
      <w:r>
        <w:rPr>
          <w:noProof/>
          <w:lang w:eastAsia="tr-TR"/>
        </w:rPr>
        <w:pict>
          <v:line id="Düz Bağlayıcı 74" o:spid="_x0000_s1127" style="position:absolute;left:0;text-align:left;z-index:251666944;visibility:visible" from="41.3pt,8.4pt" to="92.3pt,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"/>
        </w:pict>
      </w:r>
      <w:r>
        <w:rPr>
          <w:noProof/>
          <w:lang w:eastAsia="tr-TR"/>
        </w:rPr>
        <w:pict>
          <v:line id="Düz Bağlayıcı 73" o:spid="_x0000_s1128" style="position:absolute;left:0;text-align:left;flip:x;z-index:251665920;visibility:visible" from="92.3pt,.15pt" to="105.6pt,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"/>
        </w:pict>
      </w:r>
    </w:p>
    <w:p w:rsidR="002A34B2" w:rsidRDefault="002A34B2" w:rsidP="00C56122">
      <w:pPr>
        <w:pStyle w:val="NoSpacing"/>
        <w:rPr>
          <w:rFonts w:ascii="Comic Sans MS" w:hAnsi="Comic Sans MS"/>
        </w:rPr>
      </w:pPr>
    </w:p>
    <w:p w:rsidR="002A34B2" w:rsidRPr="00EB5320" w:rsidRDefault="002A34B2" w:rsidP="00C56122">
      <w:pPr>
        <w:pStyle w:val="NoSpacing"/>
        <w:rPr>
          <w:rFonts w:ascii="Comic Sans MS" w:hAnsi="Comic Sans MS"/>
          <w:sz w:val="20"/>
          <w:szCs w:val="20"/>
        </w:rPr>
      </w:pPr>
      <w:r w:rsidRPr="00EB5320">
        <w:rPr>
          <w:rFonts w:ascii="Comic Sans MS" w:hAnsi="Comic Sans MS"/>
          <w:sz w:val="20"/>
          <w:szCs w:val="20"/>
        </w:rPr>
        <w:t>27-Ahmet’in 44 tane , İbrahim’in  4 deste , Cem’in  de 6 düzine misketi vardır. Üç arkadaş misketlerini  birleştirerek eşit olarak paylaşıyorlar. Buna göre i Cem’in misket sayısı nasıl değişir?</w:t>
      </w:r>
    </w:p>
    <w:p w:rsidR="002A34B2" w:rsidRPr="00EB5320" w:rsidRDefault="002A34B2" w:rsidP="00EB5320">
      <w:pPr>
        <w:pStyle w:val="NoSpacing"/>
        <w:numPr>
          <w:ilvl w:val="0"/>
          <w:numId w:val="24"/>
        </w:numPr>
        <w:rPr>
          <w:rFonts w:ascii="Comic Sans MS" w:hAnsi="Comic Sans MS"/>
          <w:sz w:val="20"/>
          <w:szCs w:val="20"/>
        </w:rPr>
      </w:pPr>
      <w:r w:rsidRPr="00EB5320">
        <w:rPr>
          <w:rFonts w:ascii="Comic Sans MS" w:hAnsi="Comic Sans MS"/>
          <w:sz w:val="20"/>
          <w:szCs w:val="20"/>
        </w:rPr>
        <w:t>20 azalır</w:t>
      </w:r>
      <w:r w:rsidRPr="00EB5320">
        <w:rPr>
          <w:rFonts w:ascii="Comic Sans MS" w:hAnsi="Comic Sans MS"/>
          <w:sz w:val="20"/>
          <w:szCs w:val="20"/>
        </w:rPr>
        <w:tab/>
      </w:r>
      <w:r w:rsidRPr="00EB5320">
        <w:rPr>
          <w:rFonts w:ascii="Comic Sans MS" w:hAnsi="Comic Sans MS"/>
          <w:sz w:val="20"/>
          <w:szCs w:val="20"/>
        </w:rPr>
        <w:tab/>
        <w:t>B) 20 artar</w:t>
      </w:r>
      <w:r w:rsidRPr="00EB5320">
        <w:rPr>
          <w:rFonts w:ascii="Comic Sans MS" w:hAnsi="Comic Sans MS"/>
          <w:sz w:val="20"/>
          <w:szCs w:val="20"/>
        </w:rPr>
        <w:tab/>
      </w:r>
      <w:r w:rsidRPr="00EB5320">
        <w:rPr>
          <w:rFonts w:ascii="Comic Sans MS" w:hAnsi="Comic Sans MS"/>
          <w:sz w:val="20"/>
          <w:szCs w:val="20"/>
        </w:rPr>
        <w:tab/>
      </w:r>
      <w:r w:rsidRPr="00EB5320">
        <w:rPr>
          <w:rFonts w:ascii="Comic Sans MS" w:hAnsi="Comic Sans MS"/>
          <w:sz w:val="20"/>
          <w:szCs w:val="20"/>
        </w:rPr>
        <w:tab/>
        <w:t>C) 32 azalır</w:t>
      </w:r>
    </w:p>
    <w:p w:rsidR="002A34B2" w:rsidRDefault="002A34B2" w:rsidP="00EB5320">
      <w:pPr>
        <w:pStyle w:val="NoSpacing"/>
        <w:rPr>
          <w:rFonts w:ascii="Comic Sans MS" w:hAnsi="Comic Sans MS"/>
          <w:sz w:val="20"/>
          <w:szCs w:val="20"/>
        </w:rPr>
      </w:pPr>
      <w:r w:rsidRPr="00EB5320">
        <w:rPr>
          <w:rFonts w:ascii="Comic Sans MS" w:hAnsi="Comic Sans MS"/>
          <w:sz w:val="20"/>
          <w:szCs w:val="20"/>
        </w:rPr>
        <w:t>28-</w:t>
      </w:r>
      <w:r>
        <w:rPr>
          <w:rFonts w:ascii="Comic Sans MS" w:hAnsi="Comic Sans MS"/>
          <w:sz w:val="20"/>
          <w:szCs w:val="20"/>
        </w:rPr>
        <w:t>Aralarında 5 yaş fark bulunan iki kardeşin yaşları toplamı 37’dir. Buna göre , büyük kardeşin 2 yıl sonraki yaşı kaç olur?</w:t>
      </w:r>
    </w:p>
    <w:p w:rsidR="002A34B2" w:rsidRDefault="002A34B2" w:rsidP="00397B9D">
      <w:pPr>
        <w:pStyle w:val="NoSpacing"/>
        <w:numPr>
          <w:ilvl w:val="0"/>
          <w:numId w:val="25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21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B)23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C)25</w:t>
      </w:r>
    </w:p>
    <w:p w:rsidR="002A34B2" w:rsidRDefault="002A34B2" w:rsidP="00397B9D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29-Bahçedeki kız öğrenciler dokuzarlı 4 grup, erkek öğrenciler ise sekizerli 5 grup oluşturuyor. Öğrencilerin tamamı dörderli kaç grup oluşturur?</w:t>
      </w:r>
    </w:p>
    <w:p w:rsidR="002A34B2" w:rsidRDefault="002A34B2" w:rsidP="00397B9D">
      <w:pPr>
        <w:pStyle w:val="NoSpacing"/>
        <w:numPr>
          <w:ilvl w:val="0"/>
          <w:numId w:val="26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19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B)18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C)17</w:t>
      </w:r>
    </w:p>
    <w:p w:rsidR="002A34B2" w:rsidRDefault="002A34B2" w:rsidP="00397B9D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30-</w:t>
      </w:r>
    </w:p>
    <w:p w:rsidR="002A34B2" w:rsidRDefault="002A34B2" w:rsidP="00397B9D">
      <w:pPr>
        <w:pStyle w:val="NoSpacing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 id="İkizkenar Üçgen 126" o:spid="_x0000_s1129" type="#_x0000_t5" style="position:absolute;margin-left:404.3pt;margin-top:12.15pt;width:12.75pt;height:10.5pt;z-index:2517191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" fillcolor="#4f81bd" strokecolor="#385d8a" strokeweight="2pt"/>
        </w:pict>
      </w:r>
      <w:r>
        <w:rPr>
          <w:noProof/>
          <w:lang w:eastAsia="tr-TR"/>
        </w:rPr>
        <w:pict>
          <v:rect id="Dikdörtgen 119" o:spid="_x0000_s1130" style="position:absolute;margin-left:319.55pt;margin-top:.15pt;width:15pt;height:9.75pt;z-index:2517120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" fillcolor="#4f81bd" strokecolor="#385d8a" strokeweight="2pt"/>
        </w:pict>
      </w:r>
      <w:r>
        <w:rPr>
          <w:noProof/>
          <w:lang w:eastAsia="tr-TR"/>
        </w:rPr>
        <w:pict>
          <v:shape id="İkizkenar Üçgen 117" o:spid="_x0000_s1131" type="#_x0000_t5" style="position:absolute;margin-left:82.55pt;margin-top:12.15pt;width:12.75pt;height:10.5pt;z-index:2517099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" fillcolor="#4f81bd" strokecolor="#385d8a" strokeweight="2pt"/>
        </w:pict>
      </w:r>
      <w:r>
        <w:rPr>
          <w:noProof/>
          <w:lang w:eastAsia="tr-TR"/>
        </w:rPr>
        <w:pict>
          <v:line id="Düz Bağlayıcı 113" o:spid="_x0000_s1132" style="position:absolute;z-index:251705856;visibility:visible" from="75.8pt,15.15pt" to="75.8pt,2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"/>
        </w:pict>
      </w:r>
      <w:r>
        <w:rPr>
          <w:noProof/>
          <w:lang w:eastAsia="tr-TR"/>
        </w:rPr>
        <w:pict>
          <v:line id="Düz Bağlayıcı 112" o:spid="_x0000_s1133" style="position:absolute;z-index:251704832;visibility:visible" from="10.55pt,15.15pt" to="75.8pt,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"/>
        </w:pict>
      </w:r>
      <w:r>
        <w:rPr>
          <w:noProof/>
          <w:lang w:eastAsia="tr-TR"/>
        </w:rPr>
        <w:pict>
          <v:shape id="İkizkenar Üçgen 107" o:spid="_x0000_s1134" type="#_x0000_t5" style="position:absolute;margin-left:52.55pt;margin-top:.15pt;width:12.75pt;height:10.5pt;z-index:2517007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" fillcolor="#4f81bd" strokecolor="#243f60" strokeweight="2pt"/>
        </w:pict>
      </w:r>
      <w:r>
        <w:rPr>
          <w:rFonts w:ascii="Comic Sans MS" w:hAnsi="Comic Sans MS"/>
          <w:sz w:val="20"/>
          <w:szCs w:val="20"/>
        </w:rPr>
        <w:t xml:space="preserve">     99 : 3=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150: 2=</w:t>
      </w:r>
    </w:p>
    <w:p w:rsidR="002A34B2" w:rsidRDefault="002A34B2" w:rsidP="00397B9D">
      <w:pPr>
        <w:pStyle w:val="NoSpacing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rect id="Dikdörtgen 125" o:spid="_x0000_s1135" style="position:absolute;margin-left:357.8pt;margin-top:1.2pt;width:15pt;height:9.75pt;z-index:2517181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" fillcolor="#4f81bd" strokecolor="#385d8a" strokeweight="2pt"/>
        </w:pict>
      </w:r>
      <w:r>
        <w:rPr>
          <w:noProof/>
          <w:lang w:eastAsia="tr-TR"/>
        </w:rPr>
        <w:pict>
          <v:line id="Düz Bağlayıcı 121" o:spid="_x0000_s1136" style="position:absolute;z-index:251714048;visibility:visible" from="349.55pt,1.2pt" to="349.55pt,1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"/>
        </w:pict>
      </w:r>
      <w:r>
        <w:rPr>
          <w:noProof/>
          <w:lang w:eastAsia="tr-TR"/>
        </w:rPr>
        <w:pict>
          <v:line id="Düz Bağlayıcı 120" o:spid="_x0000_s1137" style="position:absolute;z-index:251713024;visibility:visible" from="272.3pt,1.2pt" to="349.5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"/>
        </w:pict>
      </w:r>
      <w:r>
        <w:rPr>
          <w:noProof/>
          <w:lang w:eastAsia="tr-TR"/>
        </w:rPr>
        <w:pict>
          <v:shape id="5-Nokta Yıldız 109" o:spid="_x0000_s1138" style="position:absolute;margin-left:204.05pt;margin-top:10.95pt;width:13.5pt;height:12pt;z-index:251702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71450,152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" path="m,58211r65488,1l85725,r20237,58212l171450,58211,118468,94188r20238,58212l85725,116422,32744,152400,52982,94188,,58211xe" fillcolor="#4f81bd" strokecolor="#243f60" strokeweight="2pt">
            <v:path arrowok="t" o:connecttype="custom" o:connectlocs="0,58211;65488,58212;85725,0;105962,58212;171450,58211;118468,94188;138706,152400;85725,116422;32744,152400;52982,94188;0,58211" o:connectangles="0,0,0,0,0,0,0,0,0,0,0"/>
          </v:shape>
        </w:pict>
      </w:r>
      <w:r>
        <w:rPr>
          <w:noProof/>
          <w:lang w:eastAsia="tr-TR"/>
        </w:rPr>
        <w:pict>
          <v:rect id="Dikdörtgen 108" o:spid="_x0000_s1139" style="position:absolute;margin-left:125.3pt;margin-top:1.2pt;width:15pt;height:9.75pt;z-index:2517017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" fillcolor="#4f81bd" strokecolor="#243f60" strokeweight="2pt"/>
        </w:pict>
      </w:r>
      <w:r>
        <w:rPr>
          <w:noProof/>
          <w:lang w:eastAsia="tr-TR"/>
        </w:rPr>
        <w:pict>
          <v:line id="Düz Bağlayıcı 115" o:spid="_x0000_s1140" style="position:absolute;z-index:251707904;visibility:visible" from="149.3pt,15.45pt" to="149.3pt,2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"/>
        </w:pict>
      </w:r>
      <w:r>
        <w:rPr>
          <w:noProof/>
          <w:lang w:eastAsia="tr-TR"/>
        </w:rPr>
        <w:pict>
          <v:line id="Düz Bağlayıcı 114" o:spid="_x0000_s1141" style="position:absolute;z-index:251706880;visibility:visible" from="75.8pt,15.45pt" to="149.3pt,1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"/>
        </w:pict>
      </w:r>
      <w:r>
        <w:rPr>
          <w:rFonts w:ascii="Comic Sans MS" w:hAnsi="Comic Sans MS"/>
          <w:sz w:val="20"/>
          <w:szCs w:val="20"/>
        </w:rPr>
        <w:t xml:space="preserve">                                  : 3=                                                                                       : 25=</w:t>
      </w:r>
    </w:p>
    <w:p w:rsidR="002A34B2" w:rsidRDefault="002A34B2" w:rsidP="00397B9D">
      <w:pPr>
        <w:pStyle w:val="NoSpacing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 id="Kalp 110" o:spid="_x0000_s1142" style="position:absolute;margin-left:466.55pt;margin-top:.05pt;width:15.75pt;height:11.25pt;z-index:251703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00025,142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" path="m100013,35719v41671,-83344,204192,,,107156c-104180,35719,58341,-47625,100013,35719xe" fillcolor="#4f81bd" strokecolor="#243f60" strokeweight="2pt">
            <v:path arrowok="t" o:connecttype="custom" o:connectlocs="100013,35719;100013,142875;100013,35719" o:connectangles="0,0,0"/>
          </v:shape>
        </w:pict>
      </w:r>
      <w:r>
        <w:rPr>
          <w:noProof/>
          <w:lang w:eastAsia="tr-TR"/>
        </w:rPr>
        <w:pict>
          <v:shape id="İkizkenar Üçgen 127" o:spid="_x0000_s1143" type="#_x0000_t5" style="position:absolute;margin-left:428.3pt;margin-top:.8pt;width:12.75pt;height:10.5pt;z-index:2517201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" fillcolor="#4f81bd" strokecolor="#385d8a" strokeweight="2pt"/>
        </w:pict>
      </w:r>
      <w:r>
        <w:rPr>
          <w:noProof/>
          <w:lang w:eastAsia="tr-TR"/>
        </w:rPr>
        <w:pict>
          <v:line id="Düz Bağlayıcı 124" o:spid="_x0000_s1144" style="position:absolute;z-index:251717120;visibility:visible" from="423.05pt,13.55pt" to="511.55pt,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"/>
        </w:pict>
      </w:r>
      <w:r>
        <w:rPr>
          <w:noProof/>
          <w:lang w:eastAsia="tr-TR"/>
        </w:rPr>
        <w:pict>
          <v:line id="Düz Bağlayıcı 123" o:spid="_x0000_s1145" style="position:absolute;z-index:251716096;visibility:visible" from="423.05pt,1.55pt" to="423.05pt,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"/>
        </w:pict>
      </w:r>
      <w:r>
        <w:rPr>
          <w:noProof/>
          <w:lang w:eastAsia="tr-TR"/>
        </w:rPr>
        <w:pict>
          <v:line id="Düz Bağlayıcı 122" o:spid="_x0000_s1146" style="position:absolute;z-index:251715072;visibility:visible" from="349.55pt,1.55pt" to="423.05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"/>
        </w:pict>
      </w:r>
      <w:r>
        <w:rPr>
          <w:noProof/>
          <w:lang w:eastAsia="tr-TR"/>
        </w:rPr>
        <w:pict>
          <v:line id="Düz Bağlayıcı 116" o:spid="_x0000_s1147" style="position:absolute;z-index:251708928;visibility:visible" from="149.3pt,13.55pt" to="231.8pt,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"/>
        </w:pict>
      </w:r>
      <w:r>
        <w:rPr>
          <w:noProof/>
          <w:lang w:eastAsia="tr-TR"/>
        </w:rPr>
        <w:pict>
          <v:rect id="Dikdörtgen 118" o:spid="_x0000_s1148" style="position:absolute;margin-left:159.05pt;margin-top:1.55pt;width:15pt;height:9.75pt;z-index:2517109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" fillcolor="#4f81bd" strokecolor="#385d8a" strokeweight="2pt"/>
        </w:pic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            : 11=                                      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       : 3=</w:t>
      </w:r>
    </w:p>
    <w:p w:rsidR="002A34B2" w:rsidRDefault="002A34B2" w:rsidP="00397B9D">
      <w:pPr>
        <w:pStyle w:val="NoSpacing"/>
        <w:rPr>
          <w:rFonts w:ascii="Comic Sans MS" w:hAnsi="Comic Sans MS"/>
          <w:sz w:val="20"/>
          <w:szCs w:val="20"/>
        </w:rPr>
      </w:pPr>
    </w:p>
    <w:p w:rsidR="002A34B2" w:rsidRDefault="002A34B2" w:rsidP="00397B9D">
      <w:pPr>
        <w:pStyle w:val="NoSpacing"/>
        <w:rPr>
          <w:rFonts w:ascii="Comic Sans MS" w:hAnsi="Comic Sans MS"/>
          <w:sz w:val="20"/>
          <w:szCs w:val="20"/>
        </w:rPr>
      </w:pPr>
    </w:p>
    <w:p w:rsidR="002A34B2" w:rsidRDefault="002A34B2" w:rsidP="00397B9D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31- 75 metrelik bir kurdeladan  5’er metrelik parçalar kesiliyor. Parçalardan  9 tanesi satılıyor. Geriye kaç parça kurdela kalmıştır?</w:t>
      </w:r>
    </w:p>
    <w:p w:rsidR="002A34B2" w:rsidRPr="00EB5320" w:rsidRDefault="002A34B2" w:rsidP="00305D7A">
      <w:pPr>
        <w:pStyle w:val="NoSpacing"/>
        <w:numPr>
          <w:ilvl w:val="0"/>
          <w:numId w:val="27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15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B)11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C)6</w:t>
      </w:r>
      <w:bookmarkStart w:id="0" w:name="_GoBack"/>
      <w:bookmarkEnd w:id="0"/>
    </w:p>
    <w:sectPr w:rsidR="002A34B2" w:rsidRPr="00EB5320" w:rsidSect="004D7599">
      <w:pgSz w:w="11906" w:h="16838"/>
      <w:pgMar w:top="284" w:right="424" w:bottom="426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C069E"/>
    <w:multiLevelType w:val="hybridMultilevel"/>
    <w:tmpl w:val="F10AC252"/>
    <w:lvl w:ilvl="0" w:tplc="C4463CB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5BC2FFB"/>
    <w:multiLevelType w:val="hybridMultilevel"/>
    <w:tmpl w:val="85A47914"/>
    <w:lvl w:ilvl="0" w:tplc="2F6808CA">
      <w:start w:val="1"/>
      <w:numFmt w:val="upperLetter"/>
      <w:lvlText w:val="%1)"/>
      <w:lvlJc w:val="left"/>
      <w:pPr>
        <w:ind w:left="262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334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406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478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550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622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694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766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8385" w:hanging="180"/>
      </w:pPr>
      <w:rPr>
        <w:rFonts w:cs="Times New Roman"/>
      </w:rPr>
    </w:lvl>
  </w:abstractNum>
  <w:abstractNum w:abstractNumId="2">
    <w:nsid w:val="0BC53E8C"/>
    <w:multiLevelType w:val="hybridMultilevel"/>
    <w:tmpl w:val="691AAB46"/>
    <w:lvl w:ilvl="0" w:tplc="0674CD8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54B1ED2"/>
    <w:multiLevelType w:val="hybridMultilevel"/>
    <w:tmpl w:val="AEBE5A62"/>
    <w:lvl w:ilvl="0" w:tplc="8384FE7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B9E3D77"/>
    <w:multiLevelType w:val="hybridMultilevel"/>
    <w:tmpl w:val="D3505212"/>
    <w:lvl w:ilvl="0" w:tplc="B2D89C3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BFD7C33"/>
    <w:multiLevelType w:val="hybridMultilevel"/>
    <w:tmpl w:val="E998EE82"/>
    <w:lvl w:ilvl="0" w:tplc="73BA2FA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DAE639A"/>
    <w:multiLevelType w:val="hybridMultilevel"/>
    <w:tmpl w:val="A1305792"/>
    <w:lvl w:ilvl="0" w:tplc="35881C3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FDB44AE"/>
    <w:multiLevelType w:val="hybridMultilevel"/>
    <w:tmpl w:val="0B60DC98"/>
    <w:lvl w:ilvl="0" w:tplc="C5C46AA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24D2876"/>
    <w:multiLevelType w:val="hybridMultilevel"/>
    <w:tmpl w:val="D84A12F2"/>
    <w:lvl w:ilvl="0" w:tplc="C2BA149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27E72CE"/>
    <w:multiLevelType w:val="hybridMultilevel"/>
    <w:tmpl w:val="D39EDF58"/>
    <w:lvl w:ilvl="0" w:tplc="A5A8CF6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4CE3E1F"/>
    <w:multiLevelType w:val="hybridMultilevel"/>
    <w:tmpl w:val="DE2CFC80"/>
    <w:lvl w:ilvl="0" w:tplc="6828220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55C0530"/>
    <w:multiLevelType w:val="hybridMultilevel"/>
    <w:tmpl w:val="E8BE4DFC"/>
    <w:lvl w:ilvl="0" w:tplc="BC7211B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C58632D"/>
    <w:multiLevelType w:val="hybridMultilevel"/>
    <w:tmpl w:val="188CF19A"/>
    <w:lvl w:ilvl="0" w:tplc="912A674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02A6E35"/>
    <w:multiLevelType w:val="hybridMultilevel"/>
    <w:tmpl w:val="AA68EC16"/>
    <w:lvl w:ilvl="0" w:tplc="A1A8228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4C230B5"/>
    <w:multiLevelType w:val="hybridMultilevel"/>
    <w:tmpl w:val="52563CF2"/>
    <w:lvl w:ilvl="0" w:tplc="C5746B5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5FE1967"/>
    <w:multiLevelType w:val="hybridMultilevel"/>
    <w:tmpl w:val="5ED6B704"/>
    <w:lvl w:ilvl="0" w:tplc="9C9445C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88F0EAD"/>
    <w:multiLevelType w:val="hybridMultilevel"/>
    <w:tmpl w:val="04D22ED8"/>
    <w:lvl w:ilvl="0" w:tplc="7A72E05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3F609E1"/>
    <w:multiLevelType w:val="hybridMultilevel"/>
    <w:tmpl w:val="90825006"/>
    <w:lvl w:ilvl="0" w:tplc="ABDCAC7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44958B5"/>
    <w:multiLevelType w:val="hybridMultilevel"/>
    <w:tmpl w:val="CC160908"/>
    <w:lvl w:ilvl="0" w:tplc="1CE2713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5115620"/>
    <w:multiLevelType w:val="hybridMultilevel"/>
    <w:tmpl w:val="95C6415C"/>
    <w:lvl w:ilvl="0" w:tplc="FD80CEA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58421C0"/>
    <w:multiLevelType w:val="hybridMultilevel"/>
    <w:tmpl w:val="73F86D4A"/>
    <w:lvl w:ilvl="0" w:tplc="0518C87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A5900F5"/>
    <w:multiLevelType w:val="hybridMultilevel"/>
    <w:tmpl w:val="391E935C"/>
    <w:lvl w:ilvl="0" w:tplc="C60EA2D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BF54A16"/>
    <w:multiLevelType w:val="hybridMultilevel"/>
    <w:tmpl w:val="80A0FF3A"/>
    <w:lvl w:ilvl="0" w:tplc="EB500C3A">
      <w:start w:val="1"/>
      <w:numFmt w:val="upperLetter"/>
      <w:lvlText w:val="%1)"/>
      <w:lvlJc w:val="left"/>
      <w:pPr>
        <w:ind w:left="484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556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628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700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772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844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916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988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10605" w:hanging="180"/>
      </w:pPr>
      <w:rPr>
        <w:rFonts w:cs="Times New Roman"/>
      </w:rPr>
    </w:lvl>
  </w:abstractNum>
  <w:abstractNum w:abstractNumId="23">
    <w:nsid w:val="51C66F44"/>
    <w:multiLevelType w:val="hybridMultilevel"/>
    <w:tmpl w:val="3E2A2F3E"/>
    <w:lvl w:ilvl="0" w:tplc="DB04C70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6BA3683"/>
    <w:multiLevelType w:val="hybridMultilevel"/>
    <w:tmpl w:val="A34650DC"/>
    <w:lvl w:ilvl="0" w:tplc="4138847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7078026E"/>
    <w:multiLevelType w:val="hybridMultilevel"/>
    <w:tmpl w:val="E1EE26BC"/>
    <w:lvl w:ilvl="0" w:tplc="FD64A9A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EAF523F"/>
    <w:multiLevelType w:val="hybridMultilevel"/>
    <w:tmpl w:val="26D04F1C"/>
    <w:lvl w:ilvl="0" w:tplc="B0C066E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21"/>
  </w:num>
  <w:num w:numId="3">
    <w:abstractNumId w:val="5"/>
  </w:num>
  <w:num w:numId="4">
    <w:abstractNumId w:val="8"/>
  </w:num>
  <w:num w:numId="5">
    <w:abstractNumId w:val="15"/>
  </w:num>
  <w:num w:numId="6">
    <w:abstractNumId w:val="18"/>
  </w:num>
  <w:num w:numId="7">
    <w:abstractNumId w:val="12"/>
  </w:num>
  <w:num w:numId="8">
    <w:abstractNumId w:val="6"/>
  </w:num>
  <w:num w:numId="9">
    <w:abstractNumId w:val="24"/>
  </w:num>
  <w:num w:numId="10">
    <w:abstractNumId w:val="25"/>
  </w:num>
  <w:num w:numId="11">
    <w:abstractNumId w:val="1"/>
  </w:num>
  <w:num w:numId="12">
    <w:abstractNumId w:val="14"/>
  </w:num>
  <w:num w:numId="13">
    <w:abstractNumId w:val="16"/>
  </w:num>
  <w:num w:numId="14">
    <w:abstractNumId w:val="17"/>
  </w:num>
  <w:num w:numId="15">
    <w:abstractNumId w:val="13"/>
  </w:num>
  <w:num w:numId="16">
    <w:abstractNumId w:val="22"/>
  </w:num>
  <w:num w:numId="17">
    <w:abstractNumId w:val="20"/>
  </w:num>
  <w:num w:numId="18">
    <w:abstractNumId w:val="4"/>
  </w:num>
  <w:num w:numId="19">
    <w:abstractNumId w:val="23"/>
  </w:num>
  <w:num w:numId="20">
    <w:abstractNumId w:val="26"/>
  </w:num>
  <w:num w:numId="21">
    <w:abstractNumId w:val="9"/>
  </w:num>
  <w:num w:numId="22">
    <w:abstractNumId w:val="7"/>
  </w:num>
  <w:num w:numId="23">
    <w:abstractNumId w:val="3"/>
  </w:num>
  <w:num w:numId="24">
    <w:abstractNumId w:val="0"/>
  </w:num>
  <w:num w:numId="25">
    <w:abstractNumId w:val="19"/>
  </w:num>
  <w:num w:numId="26">
    <w:abstractNumId w:val="2"/>
  </w:num>
  <w:num w:numId="2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276A3"/>
    <w:rsid w:val="0001260A"/>
    <w:rsid w:val="00042ED9"/>
    <w:rsid w:val="001E1B84"/>
    <w:rsid w:val="002A34B2"/>
    <w:rsid w:val="00305D7A"/>
    <w:rsid w:val="00343327"/>
    <w:rsid w:val="00397B9D"/>
    <w:rsid w:val="003C7D60"/>
    <w:rsid w:val="00447717"/>
    <w:rsid w:val="00481486"/>
    <w:rsid w:val="004D7599"/>
    <w:rsid w:val="00775C28"/>
    <w:rsid w:val="008F479E"/>
    <w:rsid w:val="008F6572"/>
    <w:rsid w:val="009C23EF"/>
    <w:rsid w:val="009E3A52"/>
    <w:rsid w:val="00A67207"/>
    <w:rsid w:val="00AC5663"/>
    <w:rsid w:val="00B276A3"/>
    <w:rsid w:val="00C41F45"/>
    <w:rsid w:val="00C457C6"/>
    <w:rsid w:val="00C56122"/>
    <w:rsid w:val="00D04EAF"/>
    <w:rsid w:val="00D71675"/>
    <w:rsid w:val="00D84D2C"/>
    <w:rsid w:val="00EB5320"/>
    <w:rsid w:val="00F623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7D6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4D7599"/>
    <w:rPr>
      <w:lang w:eastAsia="en-US"/>
    </w:rPr>
  </w:style>
  <w:style w:type="character" w:styleId="Hyperlink">
    <w:name w:val="Hyperlink"/>
    <w:basedOn w:val="DefaultParagraphFont"/>
    <w:uiPriority w:val="99"/>
    <w:rsid w:val="00D04EA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140</TotalTime>
  <Pages>2</Pages>
  <Words>803</Words>
  <Characters>4583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LG</dc:creator>
  <cp:keywords>www.sorubak.com</cp:keywords>
  <dc:description>www.sorubak.com</dc:description>
  <cp:lastModifiedBy>edanur</cp:lastModifiedBy>
  <cp:revision>26</cp:revision>
  <dcterms:created xsi:type="dcterms:W3CDTF">2013-03-30T19:19:00Z</dcterms:created>
  <dcterms:modified xsi:type="dcterms:W3CDTF">2014-05-04T08:50:00Z</dcterms:modified>
  <cp:category>www.sorubak.com</cp:category>
</cp:coreProperties>
</file>